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fd91" w14:paraId="abdfd91" w:rsidRDefault="00EC10F7" w:rsidP="00EC10F7" w:rsidR="00EC10F7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0F7" w:rsidP="00EC10F7" w:rsidR="00EC10F7">
      <w:r>
        <w:t xml:space="preserve">         REPUBLIKA HRVATSKA</w:t>
      </w:r>
    </w:p>
    <w:p w:rsidRDefault="00EC10F7" w:rsidP="00EC10F7" w:rsidR="00EC10F7">
      <w:r>
        <w:t xml:space="preserve"> TRGOVAČKI SUD U VARAŽDINU</w:t>
      </w:r>
    </w:p>
    <w:p w:rsidRDefault="00EC10F7" w:rsidP="00EC10F7" w:rsidR="00EC10F7">
      <w:r>
        <w:t xml:space="preserve">           Braće Radića 2, Varaždin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>U  I M E  R E P U B L I K E  H R V A T S K E</w:t>
      </w:r>
    </w:p>
    <w:p w:rsidRDefault="00EC10F7" w:rsidP="00EC10F7" w:rsidR="00EC10F7"/>
    <w:p w:rsidRDefault="00EC10F7" w:rsidP="00EC10F7" w:rsidR="00EC10F7">
      <w:pPr>
        <w:jc w:val="center"/>
      </w:pPr>
      <w:r>
        <w:t>R J E Š E NJ E</w:t>
      </w:r>
    </w:p>
    <w:p w:rsidRDefault="00EC10F7" w:rsidP="00EC10F7" w:rsidR="00EC10F7"/>
    <w:p w:rsidRDefault="00EC10F7" w:rsidP="00EC10F7" w:rsidR="00EC10F7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>, kao stečajnom sucu u predmetu povodom zahtjeva Financijske agencije Regionalni centar Zagreb, Podružnica Varaždin, Augusta Cesarca 2, Varaždin, za pokretanje skraćenog stečajnog postupka protiv dužnika</w:t>
      </w:r>
      <w:r w:rsidR="00A1527E">
        <w:t xml:space="preserve"> KOŽAR ZADRUGA, </w:t>
      </w:r>
      <w:proofErr w:type="spellStart"/>
      <w:r w:rsidR="00A1527E">
        <w:t>Prokljuvanci</w:t>
      </w:r>
      <w:proofErr w:type="spellEnd"/>
      <w:r w:rsidR="00A1527E">
        <w:t xml:space="preserve"> 2, 48350 </w:t>
      </w:r>
      <w:proofErr w:type="spellStart"/>
      <w:r w:rsidR="00A1527E">
        <w:t>Budrovac</w:t>
      </w:r>
      <w:proofErr w:type="spellEnd"/>
      <w:r w:rsidR="00A1527E">
        <w:t>, OIB: 06334026376</w:t>
      </w:r>
      <w:r>
        <w:t xml:space="preserve">, </w:t>
      </w:r>
      <w:r w:rsidRPr="00A1527E">
        <w:t xml:space="preserve">dana </w:t>
      </w:r>
      <w:r w:rsidR="00A1527E" w:rsidRPr="00A1527E">
        <w:t>28</w:t>
      </w:r>
      <w:r w:rsidRPr="00A1527E">
        <w:t xml:space="preserve">. prosinca </w:t>
      </w:r>
      <w:r>
        <w:t xml:space="preserve">2015. </w:t>
      </w:r>
    </w:p>
    <w:p w:rsidRDefault="00EC10F7" w:rsidP="00EC10F7" w:rsidR="00EC10F7">
      <w:pPr>
        <w:jc w:val="both"/>
      </w:pPr>
    </w:p>
    <w:p w:rsidRDefault="00EC10F7" w:rsidP="00EC10F7" w:rsidR="00EC10F7">
      <w:pPr>
        <w:jc w:val="center"/>
      </w:pPr>
      <w:r>
        <w:t>r i j e š i o  j e</w:t>
      </w:r>
    </w:p>
    <w:p w:rsidRDefault="00EC10F7" w:rsidP="00EC10F7" w:rsidR="00EC10F7"/>
    <w:p w:rsidRDefault="00EC10F7" w:rsidP="00EC10F7" w:rsidR="00EC10F7">
      <w:pPr>
        <w:ind w:firstLine="708"/>
        <w:jc w:val="both"/>
      </w:pPr>
      <w:r>
        <w:t xml:space="preserve">I/ Otvara se stečajni postupak nad stečajnim dužnikom </w:t>
      </w:r>
      <w:r w:rsidR="00A1527E">
        <w:t xml:space="preserve">KOŽAR ZADRUGA, </w:t>
      </w:r>
      <w:proofErr w:type="spellStart"/>
      <w:r w:rsidR="00A1527E">
        <w:t>Prokljuvanci</w:t>
      </w:r>
      <w:proofErr w:type="spellEnd"/>
      <w:r w:rsidR="00A1527E">
        <w:t xml:space="preserve"> 2, 48350 </w:t>
      </w:r>
      <w:proofErr w:type="spellStart"/>
      <w:r w:rsidR="00A1527E">
        <w:t>Budrovac</w:t>
      </w:r>
      <w:proofErr w:type="spellEnd"/>
      <w:r w:rsidR="00A1527E">
        <w:t>, OIB: 06334026376</w:t>
      </w:r>
      <w:r>
        <w:t xml:space="preserve">, s danom </w:t>
      </w:r>
      <w:r w:rsidR="00A1527E" w:rsidRPr="00A1527E">
        <w:t>28</w:t>
      </w:r>
      <w:r w:rsidRPr="00A1527E">
        <w:t xml:space="preserve">. prosinca </w:t>
      </w:r>
      <w:r>
        <w:t>2015. u 15,00 sati.</w:t>
      </w:r>
    </w:p>
    <w:p w:rsidRDefault="00EC10F7" w:rsidP="00EC10F7" w:rsidR="00EC10F7">
      <w:pPr>
        <w:jc w:val="both"/>
      </w:pPr>
    </w:p>
    <w:p w:rsidRDefault="00EC10F7" w:rsidP="00EC10F7" w:rsidR="00EC10F7">
      <w:pPr>
        <w:ind w:firstLine="708"/>
        <w:jc w:val="both"/>
        <w:rPr>
          <w:szCs w:val="20"/>
        </w:rPr>
      </w:pPr>
      <w:r>
        <w:t xml:space="preserve">II/ Zaključuje se stečajni postupak nad stečajnim dužnikom </w:t>
      </w:r>
      <w:r w:rsidR="00A1527E">
        <w:t xml:space="preserve">KOŽAR ZADRUGA, </w:t>
      </w:r>
      <w:proofErr w:type="spellStart"/>
      <w:r w:rsidR="00A1527E">
        <w:t>Prokljuvanci</w:t>
      </w:r>
      <w:proofErr w:type="spellEnd"/>
      <w:r w:rsidR="00A1527E">
        <w:t xml:space="preserve"> 2, 48350 </w:t>
      </w:r>
      <w:proofErr w:type="spellStart"/>
      <w:r w:rsidR="00A1527E">
        <w:t>Budrovac</w:t>
      </w:r>
      <w:proofErr w:type="spellEnd"/>
      <w:r w:rsidR="00A1527E">
        <w:t>, OIB: 06334026376</w:t>
      </w:r>
      <w:r>
        <w:t>.</w:t>
      </w:r>
    </w:p>
    <w:p w:rsidRDefault="00EC10F7" w:rsidP="00EC10F7" w:rsidR="00EC10F7">
      <w:pPr>
        <w:jc w:val="both"/>
      </w:pPr>
    </w:p>
    <w:p w:rsidRDefault="00EC10F7" w:rsidP="00EC10F7" w:rsidR="00EC10F7" w:rsidRPr="00A1527E">
      <w:pPr>
        <w:ind w:firstLine="708"/>
        <w:jc w:val="both"/>
      </w:pPr>
      <w:r>
        <w:t xml:space="preserve">III/ Za stečajnog upravitelja imenuje se </w:t>
      </w:r>
      <w:r w:rsidR="00A1527E" w:rsidRPr="00A1527E">
        <w:t xml:space="preserve">Milan </w:t>
      </w:r>
      <w:proofErr w:type="spellStart"/>
      <w:r w:rsidR="00A1527E" w:rsidRPr="00A1527E">
        <w:t>Bariša</w:t>
      </w:r>
      <w:proofErr w:type="spellEnd"/>
      <w:r w:rsidR="00A1527E" w:rsidRPr="00A1527E">
        <w:t xml:space="preserve"> Obradović, Srebrnjak 20B, 10431 Sveta Nedjelja, OIB: 45619494339.</w:t>
      </w:r>
    </w:p>
    <w:p w:rsidRDefault="00EC10F7" w:rsidP="00EC10F7" w:rsidR="00EC10F7">
      <w:pPr>
        <w:jc w:val="both"/>
        <w:rPr>
          <w:color w:val="FF0000"/>
        </w:rPr>
      </w:pPr>
    </w:p>
    <w:p w:rsidRDefault="00EC10F7" w:rsidP="00EC10F7" w:rsidR="00EC10F7">
      <w:pPr>
        <w:ind w:firstLine="708"/>
        <w:jc w:val="both"/>
      </w:pPr>
      <w:r>
        <w:t>IV/ Ovo rješenje objavit će se na e-oglasnoj ploči suda.</w:t>
      </w:r>
    </w:p>
    <w:p w:rsidRDefault="00EC10F7" w:rsidP="00EC10F7" w:rsidR="00EC10F7">
      <w:pPr>
        <w:jc w:val="both"/>
      </w:pPr>
    </w:p>
    <w:p w:rsidRDefault="00EC10F7" w:rsidP="00EC10F7" w:rsidR="00EC10F7">
      <w:pPr>
        <w:ind w:firstLine="708"/>
        <w:jc w:val="both"/>
      </w:pPr>
      <w:r>
        <w:t xml:space="preserve">V/ Po pravomoćnosti ovoga rješenja stečajni dužnik </w:t>
      </w:r>
      <w:r w:rsidR="00A1527E">
        <w:t xml:space="preserve">KOŽAR ZADRUGA, </w:t>
      </w:r>
      <w:proofErr w:type="spellStart"/>
      <w:r w:rsidR="00A1527E">
        <w:t>Prokljuvanci</w:t>
      </w:r>
      <w:proofErr w:type="spellEnd"/>
      <w:r w:rsidR="00A1527E">
        <w:t xml:space="preserve"> 2, 48350 </w:t>
      </w:r>
      <w:proofErr w:type="spellStart"/>
      <w:r w:rsidR="00A1527E">
        <w:t>Budrovac</w:t>
      </w:r>
      <w:proofErr w:type="spellEnd"/>
      <w:r w:rsidR="00A1527E">
        <w:t>, OIB: 06334026376</w:t>
      </w:r>
      <w:r>
        <w:t>, biti će brisan iz sudskog registra.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>Obrazloženje</w:t>
      </w:r>
    </w:p>
    <w:p w:rsidRDefault="00EC10F7" w:rsidP="00EC10F7" w:rsidR="00EC10F7"/>
    <w:p w:rsidRDefault="00EC10F7" w:rsidP="00EC10F7" w:rsidR="00EC10F7">
      <w:pPr>
        <w:jc w:val="both"/>
      </w:pPr>
      <w:r>
        <w:tab/>
      </w:r>
      <w:r w:rsidR="00A1527E">
        <w:t>Predlagatelj je dana 17. rujna</w:t>
      </w:r>
      <w:r>
        <w:t xml:space="preserve">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C10F7" w:rsidP="00EC10F7" w:rsidR="00EC10F7"/>
    <w:p w:rsidRDefault="00EC10F7" w:rsidP="00EC10F7" w:rsidR="00EC10F7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 xml:space="preserve">U </w:t>
      </w:r>
      <w:r w:rsidRPr="00A1527E">
        <w:t xml:space="preserve">Varaždinu, </w:t>
      </w:r>
      <w:r w:rsidR="00A1527E" w:rsidRPr="00A1527E">
        <w:t>28</w:t>
      </w:r>
      <w:r w:rsidRPr="00A1527E">
        <w:t xml:space="preserve">. prosinca </w:t>
      </w:r>
      <w:r>
        <w:t>2015.</w:t>
      </w:r>
    </w:p>
    <w:p w:rsidRDefault="00EC10F7" w:rsidP="00EC10F7" w:rsidR="00EC10F7">
      <w:pPr>
        <w:jc w:val="center"/>
      </w:pPr>
    </w:p>
    <w:p w:rsidRDefault="00EC10F7" w:rsidP="00EC10F7" w:rsidR="00EC10F7">
      <w:pPr>
        <w:jc w:val="center"/>
      </w:pPr>
    </w:p>
    <w:p w:rsidRDefault="00EC10F7" w:rsidP="00EC10F7" w:rsidR="00EC10F7">
      <w:pPr>
        <w:ind w:left="4956"/>
        <w:jc w:val="center"/>
      </w:pPr>
      <w:r>
        <w:t>Sudac</w:t>
      </w:r>
    </w:p>
    <w:p w:rsidRDefault="00EC10F7" w:rsidP="00EC10F7" w:rsidR="00EC10F7">
      <w:pPr>
        <w:ind w:left="4956"/>
        <w:jc w:val="center"/>
      </w:pPr>
    </w:p>
    <w:p w:rsidRDefault="00EC10F7" w:rsidP="00EC10F7" w:rsidR="00EC10F7">
      <w:pPr>
        <w:ind w:left="4956"/>
        <w:jc w:val="center"/>
      </w:pPr>
      <w:r>
        <w:t>Radovan Raduka</w:t>
      </w:r>
    </w:p>
    <w:p w:rsidRDefault="00EC10F7" w:rsidP="00EC10F7" w:rsidR="00EC10F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C10F7" w:rsidP="00EC10F7" w:rsidR="00EC10F7">
      <w:r>
        <w:t xml:space="preserve">                                               </w:t>
      </w:r>
    </w:p>
    <w:p w:rsidRDefault="00EC10F7" w:rsidP="00EC10F7" w:rsidR="00EC10F7">
      <w:r>
        <w:tab/>
        <w:t xml:space="preserve">UPUTA O PRAVNOM LIJEKU: </w:t>
      </w:r>
    </w:p>
    <w:p w:rsidRDefault="00EC10F7" w:rsidP="00EC10F7" w:rsidR="00EC10F7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C10F7" w:rsidP="00EC10F7" w:rsidR="00EC10F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C10F7" w:rsidP="00EC10F7" w:rsidR="00EC10F7"/>
    <w:p w:rsidRDefault="00EC10F7" w:rsidP="00EC10F7" w:rsidR="00EC10F7"/>
    <w:p w:rsidRDefault="00EC10F7" w:rsidP="00EC10F7" w:rsidR="00EC10F7">
      <w:r>
        <w:t>DNA:</w:t>
      </w:r>
    </w:p>
    <w:p w:rsidRDefault="00EC10F7" w:rsidP="00EC10F7" w:rsidR="00EC10F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C10F7" w:rsidP="00EC10F7" w:rsidR="00EC10F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C10F7" w:rsidP="00EC10F7" w:rsidR="00EC10F7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</w:t>
      </w:r>
      <w:r w:rsidR="00A1527E">
        <w:t xml:space="preserve">KOŽAR ZADRUGA, </w:t>
      </w:r>
      <w:proofErr w:type="spellStart"/>
      <w:r w:rsidR="00A1527E">
        <w:t>Prokljuvanci</w:t>
      </w:r>
      <w:proofErr w:type="spellEnd"/>
      <w:r w:rsidR="00A1527E">
        <w:t xml:space="preserve"> 2, 48350 </w:t>
      </w:r>
      <w:proofErr w:type="spellStart"/>
      <w:r w:rsidR="00A1527E">
        <w:t>Budrovac</w:t>
      </w:r>
      <w:proofErr w:type="spellEnd"/>
    </w:p>
    <w:p w:rsidRDefault="00EC10F7" w:rsidP="00EC10F7" w:rsidR="00EC10F7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A1527E" w:rsidP="00EC10F7" w:rsidR="00EC10F7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Upravitelj</w:t>
      </w:r>
      <w:r w:rsidR="00EC10F7">
        <w:t xml:space="preserve"> dužnika </w:t>
      </w:r>
      <w:r>
        <w:t xml:space="preserve">Dejan Kožar, </w:t>
      </w:r>
      <w:proofErr w:type="spellStart"/>
      <w:r>
        <w:t>Ciglenska</w:t>
      </w:r>
      <w:proofErr w:type="spellEnd"/>
      <w:r>
        <w:t xml:space="preserve"> 74, 48350 Đurđevac</w:t>
      </w:r>
    </w:p>
    <w:p w:rsidRDefault="00EC10F7" w:rsidP="00A1527E" w:rsidR="00EC10F7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="00A1527E">
        <w:t>Ispostava Koprivnica, 48000 Koprivnica, Hrvatske državnosti 7</w:t>
      </w:r>
      <w:bookmarkStart w:name="_GoBack" w:id="0"/>
      <w:bookmarkEnd w:id="0"/>
    </w:p>
    <w:p w:rsidRDefault="00EC10F7" w:rsidP="00EC10F7" w:rsidR="00EC10F7">
      <w:pPr>
        <w:numPr>
          <w:ilvl w:val="0"/>
          <w:numId w:val="1"/>
        </w:numPr>
      </w:pPr>
      <w:r>
        <w:t xml:space="preserve">Stečajni upravitelj </w:t>
      </w:r>
      <w:r w:rsidR="00A1527E" w:rsidRPr="00A1527E">
        <w:t xml:space="preserve">Milan </w:t>
      </w:r>
      <w:proofErr w:type="spellStart"/>
      <w:r w:rsidR="00A1527E" w:rsidRPr="00A1527E">
        <w:t>Bariša</w:t>
      </w:r>
      <w:proofErr w:type="spellEnd"/>
      <w:r w:rsidR="00A1527E" w:rsidRPr="00A1527E">
        <w:t xml:space="preserve"> Obradović, Srebrnjak 20B, 10431 Sveta Nedjelja</w:t>
      </w:r>
    </w:p>
    <w:p w:rsidRDefault="00EC10F7" w:rsidP="00EC10F7" w:rsidR="00EC10F7">
      <w:pPr>
        <w:numPr>
          <w:ilvl w:val="0"/>
          <w:numId w:val="1"/>
        </w:numPr>
      </w:pPr>
      <w:r>
        <w:t>E-oglasna ploča suda</w:t>
      </w:r>
    </w:p>
    <w:p w:rsidRDefault="00EC10F7" w:rsidP="00EC10F7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C7F" w:rsidP="00EC10F7" w:rsidR="00205C7F">
      <w:r>
        <w:separator/>
      </w:r>
    </w:p>
  </w:endnote>
  <w:endnote w:id="0" w:type="continuationSeparator">
    <w:p w:rsidRDefault="00205C7F" w:rsidP="00EC10F7" w:rsidR="00205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C7F" w:rsidP="00EC10F7" w:rsidR="00205C7F">
      <w:r>
        <w:separator/>
      </w:r>
    </w:p>
  </w:footnote>
  <w:footnote w:id="0" w:type="continuationSeparator">
    <w:p w:rsidRDefault="00205C7F" w:rsidP="00EC10F7" w:rsidR="00205C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27E" w:rsidP="00EC10F7" w:rsidR="00EC10F7">
    <w:pPr>
      <w:pStyle w:val="Zaglavlje"/>
      <w:jc w:val="right"/>
    </w:pPr>
    <w:r>
      <w:t>Poslovni broj: 1 St-193/15-7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07687CE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49CA"/>
    <w:rsid w:val="00205C7F"/>
    <w:rsid w:val="003D49CA"/>
    <w:rsid w:val="007F6947"/>
    <w:rsid w:val="00894E79"/>
    <w:rsid w:val="00983772"/>
    <w:rsid w:val="00A1527E"/>
    <w:rsid w:val="00EC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10F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10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10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10F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10F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10F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2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52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52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52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52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10F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10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10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10F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10F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10F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2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52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527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52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52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854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KOŽAR zadruga za trgovinu, proizvodnju i usluge</izvorni_sadrzaj>
    <derivirana_varijabla naziv="DomainObject.Predmet.ProtustrankaFormated_1">  KOŽAR zadruga za trgovinu, proizvodnju i usluge</derivirana_varijabla>
  </DomainObject.Predmet.ProtustrankaFormated>
  <DomainObject.Predmet.ProtustrankaFormatedOIB>
    <izvorni_sadrzaj>  KOŽAR zadruga za trgovinu, proizvodnju i usluge, OIB 06334026376</izvorni_sadrzaj>
    <derivirana_varijabla naziv="DomainObject.Predmet.ProtustrankaFormatedOIB_1">  KOŽAR zadruga za trgovinu, proizvodnju i usluge, OIB 06334026376</derivirana_varijabla>
  </DomainObject.Predmet.ProtustrankaFormatedOIB>
  <DomainObject.Predmet.ProtustrankaFormatedWithAdress>
    <izvorni_sadrzaj> KOŽAR zadruga za trgovinu, proizvodnju i usluge, Prokljuvanci 2, 48350 Budrovac</izvorni_sadrzaj>
    <derivirana_varijabla naziv="DomainObject.Predmet.ProtustrankaFormatedWithAdress_1"> KOŽAR zadruga za trgovinu, proizvodnju i usluge, Prokljuvanci 2, 48350 Budrovac</derivirana_varijabla>
  </DomainObject.Predmet.ProtustrankaFormatedWithAdress>
  <DomainObject.Predmet.ProtustrankaFormatedWithAdressOIB>
    <izvorni_sadrzaj> KOŽAR zadruga za trgovinu, proizvodnju i usluge, OIB 06334026376, Prokljuvanci 2, 48350 Budrovac</izvorni_sadrzaj>
    <derivirana_varijabla naziv="DomainObject.Predmet.ProtustrankaFormatedWithAdressOIB_1"> KOŽAR zadruga za trgovinu, proizvodnju i usluge, OIB 06334026376, Prokljuvanci 2, 48350 Budrovac</derivirana_varijabla>
  </DomainObject.Predmet.ProtustrankaFormatedWithAdressOIB>
  <DomainObject.Predmet.ProtustrankaWithAdress>
    <izvorni_sadrzaj>KOŽAR zadruga za trgovinu, proizvodnju i usluge Prokljuvanci 2, 48350 Budrovac</izvorni_sadrzaj>
    <derivirana_varijabla naziv="DomainObject.Predmet.ProtustrankaWithAdress_1">KOŽAR zadruga za trgovinu, proizvodnju i usluge Prokljuvanci 2, 48350 Budrovac</derivirana_varijabla>
  </DomainObject.Predmet.ProtustrankaWithAdress>
  <DomainObject.Predmet.ProtustrankaWithAdressOIB>
    <izvorni_sadrzaj>KOŽAR zadruga za trgovinu, proizvodnju i usluge, OIB 06334026376, Prokljuvanci 2, 48350 Budrovac</izvorni_sadrzaj>
    <derivirana_varijabla naziv="DomainObject.Predmet.ProtustrankaWithAdressOIB_1">KOŽAR zadruga za trgovinu, proizvodnju i usluge, OIB 06334026376, Prokljuvanci 2, 48350 Budrovac</derivirana_varijabla>
  </DomainObject.Predmet.ProtustrankaWithAdressOIB>
  <DomainObject.Predmet.ProtustrankaNazivFormated>
    <izvorni_sadrzaj>KOŽAR zadruga za trgovinu, proizvodnju i usluge</izvorni_sadrzaj>
    <derivirana_varijabla naziv="DomainObject.Predmet.ProtustrankaNazivFormated_1">KOŽAR zadruga za trgovinu, proizvodnju i usluge</derivirana_varijabla>
  </DomainObject.Predmet.ProtustrankaNazivFormated>
  <DomainObject.Predmet.ProtustrankaNazivFormatedOIB>
    <izvorni_sadrzaj>KOŽAR zadruga za trgovinu, proizvodnju i usluge, OIB 06334026376</izvorni_sadrzaj>
    <derivirana_varijabla naziv="DomainObject.Predmet.ProtustrankaNazivFormatedOIB_1">KOŽAR zadruga za trgovinu, proizvodnju i usluge, OIB 06334026376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29902.70</izvorni_sadrzaj>
    <derivirana_varijabla naziv="DomainObject.Predmet.TrenutnaVrijednost_1">29902.70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KOŽAR zadruga za trgovinu, proizvodnju i usluge</item>
    </izvorni_sadrzaj>
    <derivirana_varijabla naziv="DomainObject.Predmet.ProtuStrankaListFormated_1">
      <item>KOŽAR zadruga za trgovinu, proizvodnju i usluge</item>
    </derivirana_varijabla>
  </DomainObject.Predmet.ProtuStrankaListFormated>
  <DomainObject.Predmet.ProtuStrankaListFormatedOIB>
    <izvorni_sadrzaj>
      <item>KOŽAR zadruga za trgovinu, proizvodnju i usluge, OIB 06334026376</item>
    </izvorni_sadrzaj>
    <derivirana_varijabla naziv="DomainObject.Predmet.ProtuStrankaListFormatedOIB_1">
      <item>KOŽAR zadruga za trgovinu, proizvodnju i usluge, OIB 06334026376</item>
    </derivirana_varijabla>
  </DomainObject.Predmet.ProtuStrankaListFormatedOIB>
  <DomainObject.Predmet.ProtuStrankaListFormatedWithAdress>
    <izvorni_sadrzaj>
      <item>KOŽAR zadruga za trgovinu, proizvodnju i usluge, Prokljuvanci 2, 48350 Budrovac</item>
    </izvorni_sadrzaj>
    <derivirana_varijabla naziv="DomainObject.Predmet.ProtuStrankaListFormatedWithAdress_1">
      <item>KOŽAR zadruga za trgovinu, proizvodnju i usluge, Prokljuvanci 2, 48350 Budrovac</item>
    </derivirana_varijabla>
  </DomainObject.Predmet.ProtuStrankaListFormatedWithAdress>
  <DomainObject.Predmet.ProtuStrankaListFormatedWithAdressOIB>
    <izvorni_sadrzaj>
      <item>KOŽAR zadruga za trgovinu, proizvodnju i usluge, OIB 06334026376, Prokljuvanci 2, 48350 Budrovac</item>
    </izvorni_sadrzaj>
    <derivirana_varijabla naziv="DomainObject.Predmet.ProtuStrankaListFormatedWithAdressOIB_1">
      <item>KOŽAR zadruga za trgovinu, proizvodnju i usluge, OIB 06334026376, Prokljuvanci 2, 48350 Budrovac</item>
    </derivirana_varijabla>
  </DomainObject.Predmet.ProtuStrankaListFormatedWithAdressOIB>
  <DomainObject.Predmet.ProtuStrankaListNazivFormated>
    <izvorni_sadrzaj>
      <item>KOŽAR zadruga za trgovinu, proizvodnju i usluge</item>
    </izvorni_sadrzaj>
    <derivirana_varijabla naziv="DomainObject.Predmet.ProtuStrankaListNazivFormated_1">
      <item>KOŽAR zadruga za trgovinu, proizvodnju i usluge</item>
    </derivirana_varijabla>
  </DomainObject.Predmet.ProtuStrankaListNazivFormated>
  <DomainObject.Predmet.ProtuStrankaListNazivFormatedOIB>
    <izvorni_sadrzaj>
      <item>KOŽAR zadruga za trgovinu, proizvodnju i usluge, OIB 06334026376</item>
    </izvorni_sadrzaj>
    <derivirana_varijabla naziv="DomainObject.Predmet.ProtuStrankaListNazivFormatedOIB_1">
      <item>KOŽAR zadruga za trgovinu, proizvodnju i usluge, OIB 06334026376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KOŽAR zadruga za trgovinu, proizvodnju i usluge</izvorni_sadrzaj>
    <derivirana_varijabla naziv="DomainObject.Predmet.ProtustrankaIDrugi_1">KOŽAR zadruga za trgovinu, proizvodnju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KOŽAR zadruga za trgovinu, proizvodnju i usluge, OIB 06334026376, Prokljuvanci 2, 48350 Budrovac</izvorni_sadrzaj>
    <derivirana_varijabla naziv="DomainObject.Predmet.ProtustrankaIDrugiAdressOIB_1">KOŽAR zadruga za trgovinu, proizvodnju i usluge, OIB 06334026376, Prokljuvanci 2, 48350 Budrovac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KOŽAR zadruga za trgovinu, proizvodnju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KOŽAR zadruga za trgovinu, proizvodnju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KOŽAR zadruga za trgovinu, proizvodnju i usluge, OIB 06334026376, Prokljuvanci 2,48350 Budrovac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KOŽAR zadruga za trgovinu, proizvodnju i usluge, OIB 06334026376, Prokljuvanci 2,48350 Budrovac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06334026376</item>
      <item>, OIB null</item>
      <item>, OIB null</item>
    </izvorni_sadrzaj>
    <derivirana_varijabla naziv="DomainObject.Predmet.SudioniciListNazivOIB_1">
      <item>, OIB null</item>
      <item>, OIB 06334026376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2856</properties:Characters>
  <properties:Lines>83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2015-12-18T14:05:00Z</dcterms:created>
  <dc:creator>Tea Meister</dc:creator>
  <dc:description/>
  <cp:keywords/>
  <cp:lastModifiedBy>Tea Meister</cp:lastModifiedBy>
  <cp:lastPrinted>2015-12-28T11:57:00Z</cp:lastPrinted>
  <dcterms:modified xmlns:xsi="http://www.w3.org/2001/XMLSchema-instance" xsi:type="dcterms:W3CDTF">2015-12-28T11:58:00Z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