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d142" w14:paraId="922d142" w:rsidRDefault="00B25EAD" w:rsidP="009E3BBB" w:rsidR="009E3BBB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3BBB" w:rsidP="009E3BBB" w:rsidR="009E3BBB">
      <w:pPr>
        <w:ind w:firstLine="708"/>
        <w:rPr>
          <w:noProof/>
          <w:lang w:eastAsia="hr-HR" w:val="hr-HR"/>
        </w:rPr>
      </w:pPr>
    </w:p>
    <w:p w:rsidRDefault="009E3BBB" w:rsidP="009E3BBB" w:rsidR="009E3BBB">
      <w:pPr>
        <w:ind w:firstLine="708"/>
        <w:rPr>
          <w:noProof/>
          <w:lang w:eastAsia="hr-HR" w:val="hr-HR"/>
        </w:rPr>
      </w:pPr>
    </w:p>
    <w:p w:rsidRDefault="009E3BBB" w:rsidP="009E3BBB" w:rsidR="009E3BBB">
      <w:pPr>
        <w:ind w:firstLine="708"/>
        <w:rPr>
          <w:noProof/>
          <w:lang w:eastAsia="hr-HR" w:val="hr-HR"/>
        </w:rPr>
      </w:pPr>
    </w:p>
    <w:p w:rsidRDefault="009E3BBB" w:rsidP="009E3BBB" w:rsidR="009E3BBB">
      <w:pPr>
        <w:ind w:firstLine="708"/>
        <w:rPr>
          <w:noProof/>
          <w:lang w:eastAsia="hr-HR" w:val="hr-HR"/>
        </w:rPr>
      </w:pPr>
    </w:p>
    <w:p w:rsidRDefault="004777B1" w:rsidP="009E3BBB" w:rsidR="00403F01" w:rsidRPr="009E3BBB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063C3A" w:rsidP="009E3BBB" w:rsidR="00403F01" w:rsidRPr="009E3BBB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9E3BBB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92131">
        <w:t>CARUANA d.o.o., Put Firula bb, Split, OIB: 31848602445</w:t>
      </w:r>
      <w:r w:rsidR="00634348">
        <w:rPr>
          <w:lang w:val="hr-HR"/>
        </w:rPr>
        <w:t xml:space="preserve">, dana </w:t>
      </w:r>
      <w:r w:rsidR="009E3BBB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9E3BBB" w:rsidP="009E3BBB" w:rsidR="009E3BBB">
      <w:pPr>
        <w:pStyle w:val="Tijeloteksta"/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9E3BBB" w:rsidP="009E3BBB" w:rsidR="00634348" w:rsidRPr="009E3BBB">
      <w:pPr>
        <w:jc w:val="both"/>
        <w:rPr>
          <w:szCs w:val="20"/>
          <w:lang w:eastAsia="hr-HR" w:val="en-AU"/>
        </w:rPr>
      </w:pPr>
      <w:r w:rsidRPr="009E3BBB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9E3BBB">
        <w:rPr>
          <w:lang w:val="hr-HR"/>
        </w:rPr>
        <w:t xml:space="preserve">Otvara se </w:t>
      </w:r>
      <w:r w:rsidR="00634348" w:rsidRPr="009E3BBB">
        <w:rPr>
          <w:szCs w:val="20"/>
          <w:lang w:eastAsia="hr-HR" w:val="en-AU"/>
        </w:rPr>
        <w:t>skraćeni stečajni postupak nad dužnikom</w:t>
      </w:r>
      <w:r w:rsidR="006A1A9F" w:rsidRPr="009E3BBB">
        <w:rPr>
          <w:szCs w:val="20"/>
          <w:lang w:eastAsia="hr-HR" w:val="en-AU"/>
        </w:rPr>
        <w:t xml:space="preserve"> </w:t>
      </w:r>
      <w:r w:rsidR="00092131">
        <w:t>CARUANA d.o.o., Put Firula bb, Split, OIB: 31848602445</w:t>
      </w:r>
      <w:r w:rsidR="00EA12B2" w:rsidRPr="009E3BBB">
        <w:rPr>
          <w:szCs w:val="20"/>
          <w:lang w:eastAsia="hr-HR" w:val="en-AU"/>
        </w:rPr>
        <w:t>.</w:t>
      </w:r>
      <w:r w:rsidR="00634348" w:rsidRPr="009E3BBB">
        <w:rPr>
          <w:szCs w:val="20"/>
          <w:lang w:eastAsia="hr-HR" w:val="en-AU"/>
        </w:rPr>
        <w:t xml:space="preserve"> Skraćeni stečajni postupak je otvoren da</w:t>
      </w:r>
      <w:r w:rsidR="002D3D3D" w:rsidRPr="009E3BBB">
        <w:rPr>
          <w:szCs w:val="20"/>
          <w:lang w:eastAsia="hr-HR" w:val="en-AU"/>
        </w:rPr>
        <w:t xml:space="preserve">na </w:t>
      </w:r>
      <w:r w:rsidRPr="009E3BBB">
        <w:rPr>
          <w:szCs w:val="20"/>
          <w:lang w:eastAsia="hr-HR" w:val="en-AU"/>
        </w:rPr>
        <w:t>23. veljače 2017</w:t>
      </w:r>
      <w:r w:rsidR="002D3D3D" w:rsidRPr="009E3BBB">
        <w:rPr>
          <w:szCs w:val="20"/>
          <w:lang w:eastAsia="hr-HR" w:val="en-AU"/>
        </w:rPr>
        <w:t xml:space="preserve">. godine u </w:t>
      </w:r>
      <w:r w:rsidR="00050ED9" w:rsidRPr="009E3BBB">
        <w:rPr>
          <w:szCs w:val="20"/>
          <w:lang w:eastAsia="hr-HR" w:val="en-AU"/>
        </w:rPr>
        <w:t>13</w:t>
      </w:r>
      <w:r w:rsidR="00B32A5D" w:rsidRPr="009E3BBB">
        <w:rPr>
          <w:szCs w:val="20"/>
          <w:lang w:eastAsia="hr-HR" w:val="en-AU"/>
        </w:rPr>
        <w:t>.00</w:t>
      </w:r>
      <w:r w:rsidR="00634348" w:rsidRPr="009E3BBB">
        <w:rPr>
          <w:szCs w:val="20"/>
          <w:lang w:eastAsia="hr-HR" w:val="en-AU"/>
        </w:rPr>
        <w:t xml:space="preserve"> sati</w:t>
      </w:r>
      <w:r w:rsidR="00664952" w:rsidRPr="009E3BBB">
        <w:rPr>
          <w:szCs w:val="20"/>
          <w:lang w:eastAsia="hr-HR" w:val="en-AU"/>
        </w:rPr>
        <w:t>,</w:t>
      </w:r>
      <w:r w:rsidR="00634348" w:rsidRPr="009E3BBB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9E3BBB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E3BBB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E3BBB">
        <w:rPr>
          <w:lang w:val="hr-HR"/>
        </w:rPr>
        <w:t>Ada Rajković, Matice hrvatske 10, Split, OIB: 27195964864.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E3BBB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92131">
        <w:t>CARUANA d.o.o., Put Firula bb, Split, OIB: 31848602445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E3BBB" w:rsidR="007A51CD" w:rsidRPr="009E3BBB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46897">
        <w:rPr>
          <w:lang w:val="hr-HR"/>
        </w:rPr>
        <w:t>29</w:t>
      </w:r>
      <w:r w:rsidR="00754BAF">
        <w:rPr>
          <w:lang w:val="hr-HR"/>
        </w:rPr>
        <w:t>. listopada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092131">
        <w:t>CARUANA d.o.o., Put Firula bb, Split, OIB: 31848602445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92131">
        <w:rPr>
          <w:lang w:val="hr-HR"/>
        </w:rPr>
        <w:t>2493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92131">
        <w:rPr>
          <w:lang w:val="hr-HR"/>
        </w:rPr>
        <w:t>14.917,28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4C380C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9E3BBB" w:rsidR="00D4027A" w:rsidRPr="009E3BBB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E3BBB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9E3BBB" w:rsidR="002C3EEF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9E3BBB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F94" w:rsidRPr="00926F9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092131">
      <w:t>773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092131">
      <w:t>773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8F44EC"/>
    <w:multiLevelType w:val="hybridMultilevel"/>
    <w:tmpl w:val="736455B6"/>
    <w:lvl w:tplc="36A00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2131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380C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6897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54BAF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26F94"/>
    <w:rsid w:val="009374AD"/>
    <w:rsid w:val="00956DFE"/>
    <w:rsid w:val="00984E8A"/>
    <w:rsid w:val="009966BF"/>
    <w:rsid w:val="009A23E9"/>
    <w:rsid w:val="009D46D2"/>
    <w:rsid w:val="009E3BBB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CARUANA društvo s ograničenom odgovornošću za kupnju i prodaju nekretnina</izvorni_sadrzaj>
    <derivirana_varijabla naziv="DomainObject.Predmet.ProtustrankaFormated_1">  CARUANA društvo s ograničenom odgovornošću za kupnju i prodaju nekretnina</derivirana_varijabla>
  </DomainObject.Predmet.ProtustrankaFormated>
  <DomainObject.Predmet.ProtustrankaFormatedOIB>
    <izvorni_sadrzaj>  CARUANA društvo s ograničenom odgovornošću za kupnju i prodaju nekretnina, OIB 31848602445</izvorni_sadrzaj>
    <derivirana_varijabla naziv="DomainObject.Predmet.ProtustrankaFormatedOIB_1">  CARUANA društvo s ograničenom odgovornošću za kupnju i prodaju nekretnina, OIB 31848602445</derivirana_varijabla>
  </DomainObject.Predmet.ProtustrankaFormatedOIB>
  <DomainObject.Predmet.ProtustrankaFormatedWithAdress>
    <izvorni_sadrzaj> CARUANA društvo s ograničenom odgovornošću za kupnju i prodaju nekretnina, Put Firula/bb, 21000 Split</izvorni_sadrzaj>
    <derivirana_varijabla naziv="DomainObject.Predmet.ProtustrankaFormatedWithAdress_1"> CARUANA društvo s ograničenom odgovornošću za kupnju i prodaju nekretnina, Put Firula/bb, 21000 Split</derivirana_varijabla>
  </DomainObject.Predmet.ProtustrankaFormatedWithAdress>
  <DomainObject.Predmet.ProtustrankaFormatedWithAdressOIB>
    <izvorni_sadrzaj> CARUANA društvo s ograničenom odgovornošću za kupnju i prodaju nekretnina, OIB 31848602445, Put Firula/bb, 21000 Split</izvorni_sadrzaj>
    <derivirana_varijabla naziv="DomainObject.Predmet.ProtustrankaFormatedWithAdressOIB_1"> CARUANA društvo s ograničenom odgovornošću za kupnju i prodaju nekretnina, OIB 31848602445, Put Firula/bb, 21000 Split</derivirana_varijabla>
  </DomainObject.Predmet.ProtustrankaFormatedWithAdressOIB>
  <DomainObject.Predmet.ProtustrankaWithAdress>
    <izvorni_sadrzaj>CARUANA društvo s ograničenom odgovornošću za kupnju i prodaju nekretnina Put Firula/bb, 21000 Split</izvorni_sadrzaj>
    <derivirana_varijabla naziv="DomainObject.Predmet.ProtustrankaWithAdress_1">CARUANA društvo s ograničenom odgovornošću za kupnju i prodaju nekretnina Put Firula/bb, 21000 Split</derivirana_varijabla>
  </DomainObject.Predmet.ProtustrankaWithAdress>
  <DomainObject.Predmet.ProtustrankaWithAdressOIB>
    <izvorni_sadrzaj>CARUANA društvo s ograničenom odgovornošću za kupnju i prodaju nekretnina, OIB 31848602445, Put Firula/bb, 21000 Split</izvorni_sadrzaj>
    <derivirana_varijabla naziv="DomainObject.Predmet.ProtustrankaWithAdressOIB_1">CARUANA društvo s ograničenom odgovornošću za kupnju i prodaju nekretnina, OIB 31848602445, Put Firula/bb, 21000 Split</derivirana_varijabla>
  </DomainObject.Predmet.ProtustrankaWithAdressOIB>
  <DomainObject.Predmet.ProtustrankaNazivFormated>
    <izvorni_sadrzaj>CARUANA društvo s ograničenom odgovornošću za kupnju i prodaju nekretnina</izvorni_sadrzaj>
    <derivirana_varijabla naziv="DomainObject.Predmet.ProtustrankaNazivFormated_1">CARUANA društvo s ograničenom odgovornošću za kupnju i prodaju nekretnina</derivirana_varijabla>
  </DomainObject.Predmet.ProtustrankaNazivFormated>
  <DomainObject.Predmet.ProtustrankaNazivFormatedOIB>
    <izvorni_sadrzaj>CARUANA društvo s ograničenom odgovornošću za kupnju i prodaju nekretnina, OIB 31848602445</izvorni_sadrzaj>
    <derivirana_varijabla naziv="DomainObject.Predmet.ProtustrankaNazivFormatedOIB_1">CARUANA društvo s ograničenom odgovornošću za kupnju i prodaju nekretnina, OIB 31848602445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14917.28</izvorni_sadrzaj>
    <derivirana_varijabla naziv="DomainObject.Predmet.TrenutnaVrijednost_1">14917.28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CARUANA društvo s ograničenom odgovornošću za kupnju i prodaju nekretnina</item>
    </izvorni_sadrzaj>
    <derivirana_varijabla naziv="DomainObject.Predmet.ProtuStrankaListFormated_1">
      <item>CARUANA društvo s ograničenom odgovornošću za kupnju i prodaju nekretnina</item>
    </derivirana_varijabla>
  </DomainObject.Predmet.ProtuStrankaListFormated>
  <DomainObject.Predmet.ProtuStrankaListFormatedOIB>
    <izvorni_sadrzaj>
      <item>CARUANA društvo s ograničenom odgovornošću za kupnju i prodaju nekretnina, OIB 31848602445</item>
    </izvorni_sadrzaj>
    <derivirana_varijabla naziv="DomainObject.Predmet.ProtuStrankaListFormatedOIB_1">
      <item>CARUANA društvo s ograničenom odgovornošću za kupnju i prodaju nekretnina, OIB 31848602445</item>
    </derivirana_varijabla>
  </DomainObject.Predmet.ProtuStrankaListFormatedOIB>
  <DomainObject.Predmet.ProtuStrankaListFormatedWithAdress>
    <izvorni_sadrzaj>
      <item>CARUANA društvo s ograničenom odgovornošću za kupnju i prodaju nekretnina, Put Firula/bb, 21000 Split</item>
    </izvorni_sadrzaj>
    <derivirana_varijabla naziv="DomainObject.Predmet.ProtuStrankaListFormatedWithAdress_1">
      <item>CARUANA društvo s ograničenom odgovornošću za kupnju i prodaju nekretnina, Put Firula/bb, 21000 Split</item>
    </derivirana_varijabla>
  </DomainObject.Predmet.ProtuStrankaListFormatedWithAdress>
  <DomainObject.Predmet.ProtuStrankaListFormatedWithAdressOIB>
    <izvorni_sadrzaj>
      <item>CARUANA društvo s ograničenom odgovornošću za kupnju i prodaju nekretnina, OIB 31848602445, Put Firula/bb, 21000 Split</item>
    </izvorni_sadrzaj>
    <derivirana_varijabla naziv="DomainObject.Predmet.ProtuStrankaListFormatedWithAdressOIB_1">
      <item>CARUANA društvo s ograničenom odgovornošću za kupnju i prodaju nekretnina, OIB 31848602445, Put Firula/bb, 21000 Split</item>
    </derivirana_varijabla>
  </DomainObject.Predmet.ProtuStrankaListFormatedWithAdressOIB>
  <DomainObject.Predmet.ProtuStrankaListNazivFormated>
    <izvorni_sadrzaj>
      <item>CARUANA društvo s ograničenom odgovornošću za kupnju i prodaju nekretnina</item>
    </izvorni_sadrzaj>
    <derivirana_varijabla naziv="DomainObject.Predmet.ProtuStrankaListNazivFormated_1">
      <item>CARUANA društvo s ograničenom odgovornošću za kupnju i prodaju nekretnina</item>
    </derivirana_varijabla>
  </DomainObject.Predmet.ProtuStrankaListNazivFormated>
  <DomainObject.Predmet.ProtuStrankaListNazivFormatedOIB>
    <izvorni_sadrzaj>
      <item>CARUANA društvo s ograničenom odgovornošću za kupnju i prodaju nekretnina, OIB 31848602445</item>
    </izvorni_sadrzaj>
    <derivirana_varijabla naziv="DomainObject.Predmet.ProtuStrankaListNazivFormatedOIB_1">
      <item>CARUANA društvo s ograničenom odgovornošću za kupnju i prodaju nekretnina, OIB 31848602445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CARUANA društvo s ograničenom odgovornošću za kupnju i prodaju nekretnina</izvorni_sadrzaj>
    <derivirana_varijabla naziv="DomainObject.Predmet.ProtustrankaIDrugi_1">CARUANA društvo s ograničenom odgovornošću za kupnju i prodaju nekretnina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CARUANA društvo s ograničenom odgovornošću za kupnju i prodaju nekretnina, OIB 31848602445, Put Firula/bb, 21000 Split</izvorni_sadrzaj>
    <derivirana_varijabla naziv="DomainObject.Predmet.ProtustrankaIDrugiAdressOIB_1">CARUANA društvo s ograničenom odgovornošću za kupnju i prodaju nekretnina, OIB 31848602445, Put Firula/bb,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CARUANA društvo s ograničenom odgovornošću za kupnju i prodaju nekretnina</item>
      <item>FINANCIJSKA AGENCIJA, RC SPLIT</item>
    </izvorni_sadrzaj>
    <derivirana_varijabla naziv="DomainObject.Predmet.SudioniciListNaziv_1">
      <item>CARUANA društvo s ograničenom odgovornošću za kupnju i prodaju nekretnina</item>
      <item>FINANCIJSKA AGENCIJA, RC SPLIT</item>
    </derivirana_varijabla>
  </DomainObject.Predmet.SudioniciListNaziv>
  <DomainObject.Predmet.SudioniciListAdressOIB>
    <izvorni_sadrzaj>
      <item>CARUANA društvo s ograničenom odgovornošću za kupnju i prodaju nekretnina, OIB 31848602445, Put Firula/bb,21000 Split</item>
      <item>FINANCIJSKA AGENCIJA, RC SPLIT, OIB 85821130368, Mažur. šet. 24 b,21000 Split</item>
    </izvorni_sadrzaj>
    <derivirana_varijabla naziv="DomainObject.Predmet.SudioniciListAdressOIB_1">
      <item>CARUANA društvo s ograničenom odgovornošću za kupnju i prodaju nekretnina, OIB 31848602445, Put Firula/bb,21000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31848602445</item>
      <item>, OIB 85821130368</item>
    </izvorni_sadrzaj>
    <derivirana_varijabla naziv="DomainObject.Predmet.SudioniciListNazivOIB_1">
      <item>, OIB 31848602445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C2800-B9E3-4EE0-B19A-3C317E4F3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739</properties:Words>
  <properties:Characters>3937</properties:Characters>
  <properties:Lines>100</properties:Lines>
  <properties:Paragraphs>33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2017-02-23T11:39:00Z</cp:lastPrinted>
  <dcterms:modified xmlns:xsi="http://www.w3.org/2001/XMLSchema-instance" xsi:type="dcterms:W3CDTF">2017-02-23T11:41:00Z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