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aace" w14:paraId="ed8aace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7369BD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>
        <w:rPr>
          <w:rFonts w:hAnsi="Times New Roman" w:ascii="Times New Roman"/>
          <w:b/>
          <w:sz w:val="20"/>
          <w:szCs w:val="20"/>
          <w:lang w:eastAsia="hr-HR"/>
        </w:rPr>
        <w:t xml:space="preserve"> </w:t>
      </w:r>
      <w:r w:rsidR="008C5ADF"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TRGOVAČKI SUD U DUBROVNIK</w:t>
      </w:r>
      <w:r>
        <w:rPr>
          <w:rFonts w:hAnsi="Times New Roman" w:ascii="Times New Roman"/>
          <w:b/>
          <w:sz w:val="20"/>
          <w:szCs w:val="20"/>
          <w:lang w:eastAsia="hr-HR"/>
        </w:rPr>
        <w:t>U</w:t>
      </w:r>
      <w:r w:rsidR="008C5ADF"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</w:t>
      </w:r>
      <w:r w:rsidR="007369BD">
        <w:rPr>
          <w:rFonts w:hAnsi="Times New Roman" w:ascii="Times New Roman"/>
          <w:b/>
          <w:sz w:val="20"/>
          <w:szCs w:val="20"/>
          <w:lang w:eastAsia="hr-HR"/>
        </w:rPr>
        <w:t xml:space="preserve">  </w:t>
      </w:r>
      <w:r w:rsidRPr="00230A83">
        <w:rPr>
          <w:rFonts w:hAnsi="Times New Roman" w:ascii="Times New Roman"/>
          <w:b/>
          <w:sz w:val="20"/>
          <w:szCs w:val="20"/>
          <w:lang w:eastAsia="hr-HR"/>
        </w:rPr>
        <w:t>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855FE9">
        <w:rPr>
          <w:rFonts w:hAnsi="Times New Roman" w:ascii="Times New Roman"/>
          <w:b/>
          <w:lang w:eastAsia="hr-HR"/>
        </w:rPr>
        <w:t>118</w:t>
      </w:r>
      <w:r>
        <w:rPr>
          <w:rFonts w:hAnsi="Times New Roman" w:ascii="Times New Roman"/>
          <w:b/>
          <w:lang w:eastAsia="hr-HR"/>
        </w:rPr>
        <w:t>/201</w:t>
      </w:r>
      <w:r w:rsidR="00855FE9">
        <w:rPr>
          <w:rFonts w:hAnsi="Times New Roman" w:ascii="Times New Roman"/>
          <w:b/>
          <w:lang w:eastAsia="hr-HR"/>
        </w:rPr>
        <w:t>9</w:t>
      </w:r>
      <w:r>
        <w:rPr>
          <w:rFonts w:hAnsi="Times New Roman" w:ascii="Times New Roman"/>
          <w:b/>
          <w:lang w:eastAsia="hr-HR"/>
        </w:rPr>
        <w:t>-</w:t>
      </w:r>
      <w:r w:rsidR="00344FE4">
        <w:rPr>
          <w:rFonts w:hAnsi="Times New Roman" w:ascii="Times New Roman"/>
          <w:b/>
          <w:lang w:eastAsia="hr-HR"/>
        </w:rPr>
        <w:t>77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B04E47" w:rsidRPr="00B04E47">
        <w:rPr>
          <w:rFonts w:hAnsi="Times New Roman" w:ascii="Times New Roman"/>
          <w:bCs/>
          <w:lang w:val="en-AU"/>
        </w:rPr>
        <w:t xml:space="preserve">BRENTOS d.o.o., za ugostiteljstvo, graditeljstvo i usluge </w:t>
      </w:r>
      <w:r w:rsidR="00B04E47" w:rsidRPr="00B04E47">
        <w:rPr>
          <w:rFonts w:hAnsi="Times New Roman" w:ascii="Times New Roman"/>
          <w:bCs/>
        </w:rPr>
        <w:t>"u stečaju"</w:t>
      </w:r>
      <w:r w:rsidR="00B04E47" w:rsidRPr="00B04E47">
        <w:rPr>
          <w:rFonts w:hAnsi="Times New Roman" w:ascii="Times New Roman"/>
          <w:bCs/>
          <w:lang w:val="en-AU"/>
        </w:rPr>
        <w:t xml:space="preserve">, Ratac 2, Supetar, MBS: 060009055, OIB: 87086361794, </w:t>
      </w:r>
      <w:r w:rsidR="00B04E47" w:rsidRPr="00B04E47">
        <w:rPr>
          <w:rFonts w:hAnsi="Times New Roman" w:ascii="Times New Roman"/>
          <w:bCs/>
        </w:rPr>
        <w:t>zastupano po stečajnom upravitelju Adi Rajković iz Splita</w:t>
      </w:r>
      <w:r w:rsidR="00C933CF" w:rsidRPr="00C933CF">
        <w:rPr>
          <w:rFonts w:hAnsi="Times New Roman" w:ascii="Times New Roman"/>
        </w:rPr>
        <w:t>, izvan ročišta</w:t>
      </w:r>
      <w:r w:rsidRPr="00562965">
        <w:rPr>
          <w:rFonts w:hAnsi="Times New Roman" w:ascii="Times New Roman"/>
        </w:rPr>
        <w:t xml:space="preserve">, dana </w:t>
      </w:r>
      <w:r w:rsidR="00722B0C">
        <w:rPr>
          <w:rFonts w:hAnsi="Times New Roman" w:ascii="Times New Roman"/>
        </w:rPr>
        <w:t>8. svibnja</w:t>
      </w:r>
      <w:r w:rsidR="007F190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16AA9">
        <w:rPr>
          <w:rFonts w:hAnsi="Times New Roman" w:ascii="Times New Roman"/>
        </w:rPr>
        <w:t>9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</w:t>
      </w:r>
      <w:r w:rsidR="00D17F00">
        <w:rPr>
          <w:rFonts w:hAnsi="Times New Roman" w:ascii="Times New Roman"/>
        </w:rPr>
        <w:t xml:space="preserve">astarske </w:t>
      </w:r>
      <w:r w:rsidRPr="00562965">
        <w:rPr>
          <w:rFonts w:hAnsi="Times New Roman" w:ascii="Times New Roman"/>
        </w:rPr>
        <w:t>čestice:</w:t>
      </w:r>
    </w:p>
    <w:p w:rsidRDefault="00344FE4" w:rsidP="00562965" w:rsidR="008F7A97">
      <w:pPr>
        <w:ind w:hanging="705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- 735/1 PŠ, površina 162 m2, Z</w:t>
      </w:r>
      <w:r w:rsidR="008F7A97">
        <w:rPr>
          <w:rFonts w:hAnsi="Times New Roman" w:ascii="Times New Roman"/>
        </w:rPr>
        <w:t>K uložak 575 k.o. Dračevica,</w:t>
      </w:r>
    </w:p>
    <w:p w:rsidRDefault="0084418C" w:rsidP="00562965" w:rsidR="0084418C" w:rsidRPr="00562965">
      <w:pPr>
        <w:ind w:hanging="705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zajedno s na tom zemljištu izgrađenoj građevini prema Uvjerenju </w:t>
      </w:r>
      <w:r w:rsidR="00EC2EB6">
        <w:rPr>
          <w:rFonts w:hAnsi="Times New Roman" w:ascii="Times New Roman"/>
        </w:rPr>
        <w:t>za uporabu</w:t>
      </w:r>
      <w:r>
        <w:rPr>
          <w:rFonts w:hAnsi="Times New Roman" w:ascii="Times New Roman"/>
        </w:rPr>
        <w:t xml:space="preserve"> građevine Splitsko-dalmatinske županije, Upravnog odjela za prostorno uređenje, Ispostave Supetar</w:t>
      </w:r>
      <w:r w:rsidR="00EC2EB6">
        <w:rPr>
          <w:rFonts w:hAnsi="Times New Roman" w:ascii="Times New Roman"/>
        </w:rPr>
        <w:t xml:space="preserve"> klasa 361-05/10-16/0045, urbroj: 2181/1-11-07/3-11-0005 od 30. kolovoza 20111. godine </w:t>
      </w:r>
      <w:r w:rsidR="00C5231D">
        <w:rPr>
          <w:rFonts w:hAnsi="Times New Roman" w:ascii="Times New Roman"/>
        </w:rPr>
        <w:t>kojim se utvrđuje da je stambena zgrada tlocrtnih gabarita (7,20 x 6,80), bruto površine 99,60 m2 i visine Po+P+M, koja se nalazi</w:t>
      </w:r>
      <w:r w:rsidR="006E06B2">
        <w:rPr>
          <w:rFonts w:hAnsi="Times New Roman" w:ascii="Times New Roman"/>
        </w:rPr>
        <w:t xml:space="preserve"> </w:t>
      </w:r>
      <w:r w:rsidR="00C5231D">
        <w:rPr>
          <w:rFonts w:hAnsi="Times New Roman" w:ascii="Times New Roman"/>
        </w:rPr>
        <w:t xml:space="preserve">na </w:t>
      </w:r>
      <w:r w:rsidR="006E06B2">
        <w:rPr>
          <w:rFonts w:hAnsi="Times New Roman" w:ascii="Times New Roman"/>
        </w:rPr>
        <w:t>kat.</w:t>
      </w:r>
      <w:r w:rsidR="00C5231D">
        <w:rPr>
          <w:rFonts w:hAnsi="Times New Roman" w:ascii="Times New Roman"/>
        </w:rPr>
        <w:t>čest</w:t>
      </w:r>
      <w:r w:rsidR="006E06B2">
        <w:rPr>
          <w:rFonts w:hAnsi="Times New Roman" w:ascii="Times New Roman"/>
        </w:rPr>
        <w:t>.zem. 735/1 k.o. Dračevica, u pogledu vanjskih gabarita, uključujući smještaj građevine na građevinskoj čestici, te namjene, izgrađ</w:t>
      </w:r>
      <w:r w:rsidR="008C04E2">
        <w:rPr>
          <w:rFonts w:hAnsi="Times New Roman" w:ascii="Times New Roman"/>
        </w:rPr>
        <w:t>ena u skladu s građevinskom doz</w:t>
      </w:r>
      <w:r w:rsidR="006E06B2">
        <w:rPr>
          <w:rFonts w:hAnsi="Times New Roman" w:ascii="Times New Roman"/>
        </w:rPr>
        <w:t>v</w:t>
      </w:r>
      <w:r w:rsidR="008C04E2">
        <w:rPr>
          <w:rFonts w:hAnsi="Times New Roman" w:ascii="Times New Roman"/>
        </w:rPr>
        <w:t>o</w:t>
      </w:r>
      <w:r w:rsidR="006E06B2">
        <w:rPr>
          <w:rFonts w:hAnsi="Times New Roman" w:ascii="Times New Roman"/>
        </w:rPr>
        <w:t>lom izdanom od Ureda državne uprave u splitsko-dalmatinskoj županiji</w:t>
      </w:r>
      <w:r w:rsidR="008C04E2">
        <w:rPr>
          <w:rFonts w:hAnsi="Times New Roman" w:ascii="Times New Roman"/>
        </w:rPr>
        <w:t>, Služba za prostorno uređenje, zaštitu okoliša, graditeljstvo i imovinso-pravne poslove, Ispostava Supetar, klasa UP/I-361-03/05-01/00235,urbroj: 2181-05</w:t>
      </w:r>
      <w:r w:rsidR="006C746C">
        <w:rPr>
          <w:rFonts w:hAnsi="Times New Roman" w:ascii="Times New Roman"/>
        </w:rPr>
        <w:t>/</w:t>
      </w:r>
      <w:r w:rsidR="008C04E2">
        <w:rPr>
          <w:rFonts w:hAnsi="Times New Roman" w:ascii="Times New Roman"/>
        </w:rPr>
        <w:t>8</w:t>
      </w:r>
      <w:r w:rsidR="006C746C">
        <w:rPr>
          <w:rFonts w:hAnsi="Times New Roman" w:ascii="Times New Roman"/>
        </w:rPr>
        <w:t>-02-06-0006 od 3. svibnja 2006. godine.</w:t>
      </w:r>
    </w:p>
    <w:p w:rsidRDefault="008C5ADF" w:rsidP="006C746C" w:rsidR="008C5ADF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  <w:r w:rsidRPr="00562965">
        <w:rPr>
          <w:rFonts w:hAnsi="Times New Roman" w:ascii="Times New Roman"/>
        </w:rPr>
        <w:tab/>
      </w:r>
    </w:p>
    <w:p w:rsidRDefault="008C5ADF" w:rsidP="0059422F" w:rsidR="005D125A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5D125A">
        <w:rPr>
          <w:rFonts w:hAnsi="Times New Roman" w:ascii="Times New Roman"/>
        </w:rPr>
        <w:t>:</w:t>
      </w:r>
    </w:p>
    <w:p w:rsidRDefault="00DF7117" w:rsidP="006C746C" w:rsidR="006C746C" w:rsidRPr="006C746C">
      <w:pPr>
        <w:tabs>
          <w:tab w:pos="709" w:val="left"/>
          <w:tab w:pos="993" w:val="left"/>
        </w:tabs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746C" w:rsidRPr="006C746C">
        <w:rPr>
          <w:rFonts w:hAnsi="Times New Roman" w:ascii="Times New Roman"/>
        </w:rPr>
        <w:t xml:space="preserve">- 735/1 PŠ, površina 162 m2, </w:t>
      </w:r>
      <w:r w:rsidR="00344FE4">
        <w:rPr>
          <w:rFonts w:hAnsi="Times New Roman" w:ascii="Times New Roman"/>
        </w:rPr>
        <w:t>Z</w:t>
      </w:r>
      <w:r w:rsidR="006C746C" w:rsidRPr="006C746C">
        <w:rPr>
          <w:rFonts w:hAnsi="Times New Roman" w:ascii="Times New Roman"/>
        </w:rPr>
        <w:t>K uložak 575 k.o. Dračevica,</w:t>
      </w:r>
    </w:p>
    <w:p w:rsidRDefault="006C746C" w:rsidP="006C746C" w:rsidR="00DF7117" w:rsidRPr="00DF7117">
      <w:pPr>
        <w:tabs>
          <w:tab w:pos="709" w:val="left"/>
          <w:tab w:pos="993" w:val="left"/>
        </w:tabs>
        <w:ind w:left="705"/>
        <w:jc w:val="both"/>
        <w:rPr>
          <w:rFonts w:hAnsi="Times New Roman" w:ascii="Times New Roman"/>
        </w:rPr>
      </w:pPr>
      <w:r w:rsidRPr="006C746C">
        <w:rPr>
          <w:rFonts w:hAnsi="Times New Roman" w:ascii="Times New Roman"/>
        </w:rPr>
        <w:tab/>
        <w:t>zajedno s na tom zemljištu izgrađenoj građevini prema Uvjerenju za uporabu građevine Splitsko-dalmatinske županije, Upravnog odjela za prostorno uređenje, Ispostave Supetar klasa 361-05/10-16/0045, urbroj: 2181/1-11-07/3-11-0005 od 30. kolovoza 20111. godine kojim se utvrđuje da je stambena zgrada tlocrtnih gabarita (7,20 x 6,80), bruto površine 99,60 m2 i visine Po+P+M, koja se nalazi na kat.čest.zem. 735/1 k.o. Dračevica, u pogledu vanjskih gabarita, uključujući smještaj građevine na građevinskoj čestici, te namjene, izgrađena u skladu s građevinskom dozvolom izdanom od Ureda državne uprave u splitsko-dalmatinskoj županiji, Služba za prostorno uređenje, zaštitu okoliša, graditeljstvo i imovinso-pravne poslove, Ispostava Supetar, klasa UP/I-361-03/05-01/00235,urbroj: 2181-05/8-02-06-0006 od 3. svibnja 2006. godine</w:t>
      </w:r>
      <w:r w:rsidR="00DF7117" w:rsidRPr="00DF7117">
        <w:rPr>
          <w:rFonts w:hAnsi="Times New Roman" w:ascii="Times New Roman"/>
        </w:rPr>
        <w:t xml:space="preserve">, </w:t>
      </w:r>
      <w:r w:rsidR="00131B4B" w:rsidRPr="00DF7117">
        <w:rPr>
          <w:rFonts w:hAnsi="Times New Roman" w:ascii="Times New Roman"/>
        </w:rPr>
        <w:t xml:space="preserve">u iznosu </w:t>
      </w:r>
      <w:r w:rsidR="00722B0C">
        <w:rPr>
          <w:rFonts w:hAnsi="Times New Roman" w:ascii="Times New Roman"/>
        </w:rPr>
        <w:t>892.500,00</w:t>
      </w:r>
      <w:r w:rsidR="00131B4B" w:rsidRPr="00DF7117">
        <w:rPr>
          <w:rFonts w:hAnsi="Times New Roman" w:ascii="Times New Roman"/>
        </w:rPr>
        <w:t xml:space="preserve"> kuna.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četvrtoj dražbi nekretnina se prodaje po početnoj cijeni od </w:t>
      </w:r>
      <w:r w:rsidRPr="00722B0C">
        <w:rPr>
          <w:rFonts w:hAnsi="Times New Roman" w:ascii="Times New Roman"/>
          <w:lang w:eastAsia="hr-HR"/>
        </w:rPr>
        <w:t>1,00 kune</w:t>
      </w:r>
      <w:r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lastRenderedPageBreak/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131B4B" w:rsidR="00131B4B" w:rsidRPr="00131B4B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="00131B4B" w:rsidRPr="00131B4B">
        <w:rPr>
          <w:rFonts w:hAnsi="Times New Roman" w:ascii="Times New Roman"/>
        </w:rPr>
        <w:t xml:space="preserve">Na imovini iz točke I. ove odluke postoji upisano razlučno pravo u korist: </w:t>
      </w:r>
      <w:r w:rsidR="00D6346E">
        <w:rPr>
          <w:rFonts w:hAnsi="Times New Roman" w:ascii="Times New Roman"/>
        </w:rPr>
        <w:t>HIDROELEKTRA-PROJEKT d.o.o., Zagreb</w:t>
      </w:r>
      <w:r w:rsidR="007A1CFE">
        <w:rPr>
          <w:rFonts w:hAnsi="Times New Roman" w:ascii="Times New Roman"/>
        </w:rPr>
        <w:t>.</w:t>
      </w:r>
    </w:p>
    <w:p w:rsidRDefault="00AD404D" w:rsidP="00131B4B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>u novcu</w:t>
      </w:r>
      <w:r w:rsidR="00910114">
        <w:rPr>
          <w:rFonts w:hAnsi="Times New Roman" w:ascii="Times New Roman"/>
          <w:lang w:eastAsia="hr-HR"/>
        </w:rPr>
        <w:t xml:space="preserve"> za prve tri dražbe</w:t>
      </w:r>
      <w:r>
        <w:rPr>
          <w:rFonts w:hAnsi="Times New Roman" w:ascii="Times New Roman"/>
          <w:lang w:eastAsia="hr-HR"/>
        </w:rPr>
        <w:t xml:space="preserve"> </w:t>
      </w:r>
      <w:r w:rsidRPr="007D1A9A">
        <w:rPr>
          <w:rFonts w:hAnsi="Times New Roman" w:ascii="Times New Roman"/>
          <w:lang w:eastAsia="hr-HR"/>
        </w:rPr>
        <w:t xml:space="preserve">u iznosu od 10% od </w:t>
      </w:r>
      <w:r w:rsidR="0088386B">
        <w:rPr>
          <w:rFonts w:hAnsi="Times New Roman" w:ascii="Times New Roman"/>
          <w:lang w:eastAsia="hr-HR"/>
        </w:rPr>
        <w:t>početne cijene</w:t>
      </w:r>
      <w:r w:rsidRPr="007D1A9A">
        <w:rPr>
          <w:rFonts w:hAnsi="Times New Roman" w:ascii="Times New Roman"/>
          <w:lang w:eastAsia="hr-HR"/>
        </w:rPr>
        <w:t>,</w:t>
      </w:r>
      <w:r w:rsidR="00716E19">
        <w:rPr>
          <w:rFonts w:hAnsi="Times New Roman" w:ascii="Times New Roman"/>
          <w:lang w:eastAsia="hr-HR"/>
        </w:rPr>
        <w:t xml:space="preserve"> </w:t>
      </w:r>
      <w:r w:rsidR="00910114">
        <w:rPr>
          <w:rFonts w:hAnsi="Times New Roman" w:ascii="Times New Roman"/>
          <w:lang w:eastAsia="hr-HR"/>
        </w:rPr>
        <w:t>a za četvrtu dražbu</w:t>
      </w:r>
      <w:r w:rsidR="00716E19">
        <w:rPr>
          <w:rFonts w:hAnsi="Times New Roman" w:ascii="Times New Roman"/>
          <w:lang w:eastAsia="hr-HR"/>
        </w:rPr>
        <w:t xml:space="preserve"> </w:t>
      </w:r>
      <w:r w:rsidR="00910114">
        <w:rPr>
          <w:rFonts w:hAnsi="Times New Roman" w:ascii="Times New Roman"/>
          <w:lang w:eastAsia="hr-HR"/>
        </w:rPr>
        <w:t>22.31</w:t>
      </w:r>
      <w:r w:rsidR="0012324F">
        <w:rPr>
          <w:rFonts w:hAnsi="Times New Roman" w:ascii="Times New Roman"/>
          <w:lang w:eastAsia="hr-HR"/>
        </w:rPr>
        <w:t>0</w:t>
      </w:r>
      <w:r w:rsidR="00910114">
        <w:rPr>
          <w:rFonts w:hAnsi="Times New Roman" w:ascii="Times New Roman"/>
          <w:lang w:eastAsia="hr-HR"/>
        </w:rPr>
        <w:t>,</w:t>
      </w:r>
      <w:r w:rsidR="008E05E3">
        <w:rPr>
          <w:rFonts w:hAnsi="Times New Roman" w:ascii="Times New Roman"/>
          <w:lang w:eastAsia="hr-HR"/>
        </w:rPr>
        <w:t>00</w:t>
      </w:r>
      <w:r w:rsidRPr="007D1A9A">
        <w:rPr>
          <w:rFonts w:hAnsi="Times New Roman" w:ascii="Times New Roman"/>
          <w:lang w:eastAsia="hr-HR"/>
        </w:rPr>
        <w:t xml:space="preserve"> </w:t>
      </w:r>
      <w:r w:rsidR="00910114">
        <w:rPr>
          <w:rFonts w:hAnsi="Times New Roman" w:ascii="Times New Roman"/>
          <w:lang w:eastAsia="hr-HR"/>
        </w:rPr>
        <w:t xml:space="preserve">kuna, </w:t>
      </w:r>
      <w:r w:rsidRPr="007D1A9A">
        <w:rPr>
          <w:rFonts w:hAnsi="Times New Roman" w:ascii="Times New Roman"/>
          <w:lang w:eastAsia="hr-HR"/>
        </w:rPr>
        <w:t>koj</w:t>
      </w:r>
      <w:r w:rsidR="00910114">
        <w:rPr>
          <w:rFonts w:hAnsi="Times New Roman" w:ascii="Times New Roman"/>
          <w:lang w:eastAsia="hr-HR"/>
        </w:rPr>
        <w:t>i iznosi</w:t>
      </w:r>
      <w:r w:rsidRPr="007D1A9A">
        <w:rPr>
          <w:rFonts w:hAnsi="Times New Roman" w:ascii="Times New Roman"/>
          <w:lang w:eastAsia="hr-HR"/>
        </w:rPr>
        <w:t xml:space="preserve"> se plaća</w:t>
      </w:r>
      <w:r w:rsidR="00910114">
        <w:rPr>
          <w:rFonts w:hAnsi="Times New Roman" w:ascii="Times New Roman"/>
          <w:lang w:eastAsia="hr-HR"/>
        </w:rPr>
        <w:t>ju</w:t>
      </w:r>
      <w:r w:rsidRPr="007D1A9A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Kupcu koji je stavio najpovoljniju ponudu uplaćena </w:t>
      </w:r>
      <w:r w:rsidR="00CF0BAA">
        <w:rPr>
          <w:rFonts w:hAnsi="Times New Roman" w:ascii="Times New Roman"/>
          <w:lang w:eastAsia="hr-HR"/>
        </w:rPr>
        <w:t>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E44F2">
        <w:rPr>
          <w:rFonts w:hAnsi="Times New Roman" w:ascii="Times New Roman"/>
          <w:b/>
          <w:lang w:eastAsia="hr-HR"/>
        </w:rPr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4F0F83" w:rsidR="004F0F83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="004D5BC3" w:rsidRPr="004D5BC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koji je ponudio najveću cijenu u određenom roku ne položi kupovinu u cijelosti sud će posebnim rješenjem proglasiti dosudu kupcu koji je ponudio veću cijenu nevažećom i imovinu dosuditi slijedećem ponuditelju koji je ispunio uvjete da mu se imovina dosudi redom prema veličini ponuđene cijene.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D6346E">
        <w:rPr>
          <w:rFonts w:hAnsi="Times New Roman" w:ascii="Times New Roman"/>
          <w:lang w:eastAsia="hr-HR"/>
        </w:rPr>
        <w:t>Ada Rajković, Split</w:t>
      </w:r>
      <w:r w:rsidR="0079372B">
        <w:rPr>
          <w:rFonts w:hAnsi="Times New Roman" w:ascii="Times New Roman"/>
          <w:lang w:eastAsia="hr-HR"/>
        </w:rPr>
        <w:t xml:space="preserve">, </w:t>
      </w:r>
      <w:r w:rsidRPr="007D1A9A">
        <w:rPr>
          <w:rFonts w:hAnsi="Times New Roman" w:ascii="Times New Roman"/>
          <w:lang w:eastAsia="hr-HR"/>
        </w:rPr>
        <w:t xml:space="preserve">na broj mobilnog telefona </w:t>
      </w:r>
      <w:r w:rsidR="00FF044C">
        <w:rPr>
          <w:rFonts w:hAnsi="Times New Roman" w:ascii="Times New Roman"/>
          <w:lang w:eastAsia="hr-HR"/>
        </w:rPr>
        <w:t>098/233-473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EE1C27" w:rsidP="00EE1C27" w:rsidR="00EE1C27" w:rsidRPr="00EE1C27">
      <w:pPr>
        <w:ind w:firstLine="708"/>
        <w:jc w:val="both"/>
        <w:rPr>
          <w:rFonts w:hAnsi="Times New Roman" w:ascii="Times New Roman"/>
        </w:rPr>
      </w:pPr>
      <w:r w:rsidRPr="00EE1C27">
        <w:rPr>
          <w:rFonts w:hAnsi="Times New Roman" w:ascii="Times New Roman"/>
        </w:rPr>
        <w:t xml:space="preserve">Rješenjem ovog suda posl.br. </w:t>
      </w:r>
      <w:r w:rsidR="00FF044C">
        <w:rPr>
          <w:rFonts w:hAnsi="Times New Roman" w:ascii="Times New Roman"/>
        </w:rPr>
        <w:t>St.1560</w:t>
      </w:r>
      <w:r w:rsidR="00DE425E" w:rsidRPr="00DE425E">
        <w:rPr>
          <w:rFonts w:hAnsi="Times New Roman" w:ascii="Times New Roman"/>
        </w:rPr>
        <w:t>/2016-2</w:t>
      </w:r>
      <w:r w:rsidR="00AE7931">
        <w:rPr>
          <w:rFonts w:hAnsi="Times New Roman" w:ascii="Times New Roman"/>
        </w:rPr>
        <w:t>0</w:t>
      </w:r>
      <w:r w:rsidR="00DE425E" w:rsidRPr="00DE425E">
        <w:rPr>
          <w:rFonts w:hAnsi="Times New Roman" w:ascii="Times New Roman"/>
        </w:rPr>
        <w:t xml:space="preserve"> od </w:t>
      </w:r>
      <w:r w:rsidR="00AE7931">
        <w:rPr>
          <w:rFonts w:hAnsi="Times New Roman" w:ascii="Times New Roman"/>
        </w:rPr>
        <w:t>6</w:t>
      </w:r>
      <w:r w:rsidR="00DE425E" w:rsidRPr="00DE425E">
        <w:rPr>
          <w:rFonts w:hAnsi="Times New Roman" w:ascii="Times New Roman"/>
        </w:rPr>
        <w:t xml:space="preserve">. </w:t>
      </w:r>
      <w:r w:rsidR="00AE7931">
        <w:rPr>
          <w:rFonts w:hAnsi="Times New Roman" w:ascii="Times New Roman"/>
        </w:rPr>
        <w:t>studenog</w:t>
      </w:r>
      <w:r w:rsidR="00DE425E" w:rsidRPr="00DE425E">
        <w:rPr>
          <w:rFonts w:hAnsi="Times New Roman" w:ascii="Times New Roman"/>
        </w:rPr>
        <w:t xml:space="preserve"> 201</w:t>
      </w:r>
      <w:r w:rsidR="00AE7931">
        <w:rPr>
          <w:rFonts w:hAnsi="Times New Roman" w:ascii="Times New Roman"/>
        </w:rPr>
        <w:t>7</w:t>
      </w:r>
      <w:r w:rsidR="00DE425E" w:rsidRPr="00DE425E">
        <w:rPr>
          <w:rFonts w:hAnsi="Times New Roman" w:ascii="Times New Roman"/>
        </w:rPr>
        <w:t xml:space="preserve">. godine </w:t>
      </w:r>
      <w:r w:rsidR="009E3655" w:rsidRPr="009E3655">
        <w:rPr>
          <w:rFonts w:hAnsi="Times New Roman" w:ascii="Times New Roman"/>
        </w:rPr>
        <w:t>otvoren je stečajni postupak nad stečajnim dužnikom</w:t>
      </w:r>
      <w:r w:rsidRPr="00EE1C27">
        <w:rPr>
          <w:rFonts w:hAnsi="Times New Roman" w:ascii="Times New Roman"/>
        </w:rPr>
        <w:t xml:space="preserve">. 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933382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 xml:space="preserve">Na imovini iz točke I. ovog </w:t>
      </w:r>
      <w:r w:rsidRPr="00933382">
        <w:rPr>
          <w:rFonts w:hAnsi="Times New Roman" w:ascii="Times New Roman"/>
        </w:rPr>
        <w:t xml:space="preserve">rješenja </w:t>
      </w:r>
      <w:r w:rsidR="005A011D" w:rsidRPr="00933382">
        <w:rPr>
          <w:rFonts w:hAnsi="Times New Roman" w:ascii="Times New Roman"/>
        </w:rPr>
        <w:t xml:space="preserve">u zemljišnim knjigama postoji upisano </w:t>
      </w:r>
      <w:r w:rsidRPr="00933382">
        <w:rPr>
          <w:rFonts w:hAnsi="Times New Roman" w:ascii="Times New Roman"/>
        </w:rPr>
        <w:t xml:space="preserve">razlučno pravo u korist </w:t>
      </w:r>
      <w:r w:rsidR="00AE7931">
        <w:rPr>
          <w:rFonts w:hAnsi="Times New Roman" w:ascii="Times New Roman"/>
        </w:rPr>
        <w:t>HIDROELEKTRA-PROJEKT</w:t>
      </w:r>
      <w:r w:rsidR="00DE425E" w:rsidRPr="00DE425E">
        <w:rPr>
          <w:rFonts w:hAnsi="Times New Roman" w:ascii="Times New Roman"/>
        </w:rPr>
        <w:t xml:space="preserve"> d.</w:t>
      </w:r>
      <w:r w:rsidR="00AE7931">
        <w:rPr>
          <w:rFonts w:hAnsi="Times New Roman" w:ascii="Times New Roman"/>
        </w:rPr>
        <w:t>o.o.</w:t>
      </w:r>
      <w:r w:rsidR="00DE425E" w:rsidRPr="00DE425E">
        <w:rPr>
          <w:rFonts w:hAnsi="Times New Roman" w:ascii="Times New Roman"/>
        </w:rPr>
        <w:t>, Zagreb</w:t>
      </w:r>
      <w:r w:rsidR="00525E5E" w:rsidRPr="00525E5E">
        <w:rPr>
          <w:rFonts w:hAnsi="Times New Roman" w:ascii="Times New Roman"/>
        </w:rPr>
        <w:t>.</w:t>
      </w:r>
      <w:r w:rsidR="009737FB">
        <w:rPr>
          <w:rFonts w:hAnsi="Times New Roman" w:ascii="Times New Roman"/>
        </w:rPr>
        <w:t xml:space="preserve"> </w:t>
      </w:r>
    </w:p>
    <w:p w:rsidRDefault="00933382" w:rsidP="00E4326E" w:rsidR="00933382" w:rsidRPr="00933382">
      <w:pPr>
        <w:ind w:firstLine="708"/>
        <w:jc w:val="both"/>
        <w:rPr>
          <w:rFonts w:hAnsi="Times New Roman" w:ascii="Times New Roman"/>
          <w:sz w:val="18"/>
          <w:szCs w:val="18"/>
        </w:rPr>
      </w:pPr>
    </w:p>
    <w:p w:rsidRDefault="00525E5E" w:rsidP="00525E5E" w:rsidR="00525E5E" w:rsidRPr="00525E5E">
      <w:pPr>
        <w:ind w:firstLine="708"/>
        <w:jc w:val="both"/>
        <w:rPr>
          <w:rFonts w:hAnsi="Times New Roman" w:ascii="Times New Roman"/>
        </w:rPr>
      </w:pPr>
      <w:r w:rsidRPr="00525E5E">
        <w:rPr>
          <w:rFonts w:hAnsi="Times New Roman" w:ascii="Times New Roman"/>
        </w:rPr>
        <w:t xml:space="preserve">Prema čl. 247. SZ nekretnina na kojoj postoji razlučno pravo prodaje se u stečajnom postupku, uz odgovarajuću primjenu pravila ovršnog postupka o ovrsi na nekretninama, a u zemljišnoj knjizi će se upisati zabilježba rješenja o prodaji nekretnine. O prodaji nekretnine odlučuje sud rješenjem, a </w:t>
      </w:r>
      <w:r w:rsidRPr="00525E5E">
        <w:rPr>
          <w:rFonts w:hAnsi="Times New Roman" w:ascii="Times New Roman"/>
        </w:rPr>
        <w:lastRenderedPageBreak/>
        <w:t>prodaju, nakon što sud zaključkom o prodaji utvrdi cijenu, provodi Financijska agencija elektroničkom javnom dražbom.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163B50" w:rsidR="00DD3359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</w:t>
      </w:r>
      <w:r w:rsidR="00237526" w:rsidRPr="00237526">
        <w:rPr>
          <w:rFonts w:hAnsi="Times New Roman" w:ascii="Times New Roman"/>
        </w:rPr>
        <w:t>Ovršnog zakona (NN 112/12, 25/13, 93/14, 55/16, 73/17, dalje u tekstu: OZ)</w:t>
      </w:r>
      <w:r w:rsidR="00237526">
        <w:rPr>
          <w:rFonts w:hAnsi="Times New Roman" w:ascii="Times New Roman"/>
        </w:rPr>
        <w:t xml:space="preserve"> </w:t>
      </w:r>
      <w:r w:rsidRPr="00E4326E">
        <w:rPr>
          <w:rFonts w:hAnsi="Times New Roman" w:ascii="Times New Roman"/>
        </w:rPr>
        <w:t xml:space="preserve">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163B50">
        <w:rPr>
          <w:rFonts w:hAnsi="Times New Roman" w:ascii="Times New Roman"/>
        </w:rPr>
        <w:t xml:space="preserve">održanom </w:t>
      </w:r>
      <w:r w:rsidR="00CF0BAA" w:rsidRPr="00163B50">
        <w:rPr>
          <w:rFonts w:hAnsi="Times New Roman" w:ascii="Times New Roman"/>
        </w:rPr>
        <w:t>8</w:t>
      </w:r>
      <w:r w:rsidR="00DD3359" w:rsidRPr="00163B50">
        <w:rPr>
          <w:rFonts w:hAnsi="Times New Roman" w:ascii="Times New Roman"/>
        </w:rPr>
        <w:t xml:space="preserve">. </w:t>
      </w:r>
      <w:r w:rsidR="00CF0BAA" w:rsidRPr="00163B50">
        <w:rPr>
          <w:rFonts w:hAnsi="Times New Roman" w:ascii="Times New Roman"/>
        </w:rPr>
        <w:t>svibnja</w:t>
      </w:r>
      <w:r w:rsidRPr="00163B50">
        <w:rPr>
          <w:rFonts w:hAnsi="Times New Roman" w:ascii="Times New Roman"/>
        </w:rPr>
        <w:t xml:space="preserve"> 201</w:t>
      </w:r>
      <w:r w:rsidR="00CF0BAA" w:rsidRPr="00163B50">
        <w:rPr>
          <w:rFonts w:hAnsi="Times New Roman" w:ascii="Times New Roman"/>
        </w:rPr>
        <w:t>9</w:t>
      </w:r>
      <w:r w:rsidRPr="00163B50">
        <w:rPr>
          <w:rFonts w:hAnsi="Times New Roman" w:ascii="Times New Roman"/>
        </w:rPr>
        <w:t>. godine omogućio strankama, založn</w:t>
      </w:r>
      <w:r w:rsidR="00BC2CF9" w:rsidRPr="00163B50">
        <w:rPr>
          <w:rFonts w:hAnsi="Times New Roman" w:ascii="Times New Roman"/>
        </w:rPr>
        <w:t>om</w:t>
      </w:r>
      <w:r w:rsidRPr="00163B50">
        <w:rPr>
          <w:rFonts w:hAnsi="Times New Roman" w:ascii="Times New Roman"/>
        </w:rPr>
        <w:t xml:space="preserve"> vjerovni</w:t>
      </w:r>
      <w:r w:rsidR="00BC2CF9" w:rsidRPr="00163B50">
        <w:rPr>
          <w:rFonts w:hAnsi="Times New Roman" w:ascii="Times New Roman"/>
        </w:rPr>
        <w:t>ku</w:t>
      </w:r>
      <w:r w:rsidRPr="00163B50">
        <w:rPr>
          <w:rFonts w:hAnsi="Times New Roman" w:ascii="Times New Roman"/>
        </w:rPr>
        <w:t>, sudionicima u postupku da se o procjeni izjasne. Vrijednost nekretnin</w:t>
      </w:r>
      <w:r w:rsidR="00E83263" w:rsidRPr="00163B50">
        <w:rPr>
          <w:rFonts w:hAnsi="Times New Roman" w:ascii="Times New Roman"/>
        </w:rPr>
        <w:t xml:space="preserve">a sud je utvrdio </w:t>
      </w:r>
      <w:r w:rsidR="00B93C1E" w:rsidRPr="00163B50">
        <w:rPr>
          <w:rFonts w:hAnsi="Times New Roman" w:ascii="Times New Roman"/>
        </w:rPr>
        <w:t xml:space="preserve">prema procjeni sudskog vještaka </w:t>
      </w:r>
      <w:r w:rsidR="00923F05" w:rsidRPr="00163B50">
        <w:rPr>
          <w:rFonts w:hAnsi="Times New Roman" w:ascii="Times New Roman"/>
        </w:rPr>
        <w:t xml:space="preserve">za graditeljstvo i procjenu nekretnina </w:t>
      </w:r>
      <w:r w:rsidR="00BC2CF9" w:rsidRPr="00163B50">
        <w:rPr>
          <w:rFonts w:hAnsi="Times New Roman" w:ascii="Times New Roman"/>
        </w:rPr>
        <w:t>OBSTINATIO d.o.o., Split zastupano po Mladenu Škomrlju</w:t>
      </w:r>
      <w:r w:rsidR="00B93C1E" w:rsidRPr="00163B50">
        <w:rPr>
          <w:rFonts w:hAnsi="Times New Roman" w:ascii="Times New Roman"/>
        </w:rPr>
        <w:t xml:space="preserve"> (list spisa </w:t>
      </w:r>
      <w:r w:rsidR="00BC2CF9" w:rsidRPr="00163B50">
        <w:rPr>
          <w:rFonts w:hAnsi="Times New Roman" w:ascii="Times New Roman"/>
        </w:rPr>
        <w:t>378</w:t>
      </w:r>
      <w:r w:rsidR="00163B50" w:rsidRPr="00163B50">
        <w:rPr>
          <w:rFonts w:hAnsi="Times New Roman" w:ascii="Times New Roman"/>
        </w:rPr>
        <w:t>-402</w:t>
      </w:r>
      <w:r w:rsidR="00B93C1E" w:rsidRPr="00163B50">
        <w:rPr>
          <w:rFonts w:hAnsi="Times New Roman" w:ascii="Times New Roman"/>
        </w:rPr>
        <w:t xml:space="preserve">) </w:t>
      </w:r>
      <w:r w:rsidR="00163B50" w:rsidRPr="00163B50">
        <w:rPr>
          <w:rFonts w:hAnsi="Times New Roman" w:ascii="Times New Roman"/>
        </w:rPr>
        <w:t xml:space="preserve">u iznosu 714.000,00 kuna </w:t>
      </w:r>
      <w:r w:rsidR="00163B50" w:rsidRPr="00344FE4">
        <w:rPr>
          <w:rFonts w:hAnsi="Times New Roman" w:ascii="Times New Roman"/>
        </w:rPr>
        <w:t>uvećano za pripadajući PDV(25%) ili ukupno 892.500,00 kuna</w:t>
      </w:r>
      <w:r w:rsidR="00163B50" w:rsidRPr="00163B50">
        <w:rPr>
          <w:rFonts w:hAnsi="Times New Roman" w:ascii="Times New Roman"/>
        </w:rPr>
        <w:t>,</w:t>
      </w:r>
      <w:r w:rsidR="008D2FF8" w:rsidRPr="00163B50">
        <w:rPr>
          <w:rFonts w:hAnsi="Times New Roman" w:ascii="Times New Roman"/>
        </w:rPr>
        <w:t xml:space="preserve"> </w:t>
      </w:r>
      <w:r w:rsidR="0013460C" w:rsidRPr="00163B50">
        <w:rPr>
          <w:rFonts w:hAnsi="Times New Roman" w:ascii="Times New Roman"/>
        </w:rPr>
        <w:t>vodeći računa</w:t>
      </w:r>
      <w:r w:rsidR="0013460C" w:rsidRPr="00014DF6">
        <w:rPr>
          <w:rFonts w:hAnsi="Times New Roman" w:ascii="Times New Roman"/>
        </w:rPr>
        <w:t xml:space="preserve"> da će se u predmetnom slučaju </w:t>
      </w:r>
      <w:r w:rsidR="008603D2" w:rsidRPr="00014DF6">
        <w:rPr>
          <w:rFonts w:hAnsi="Times New Roman" w:ascii="Times New Roman"/>
        </w:rPr>
        <w:t xml:space="preserve">razlučno pravo </w:t>
      </w:r>
      <w:r w:rsidR="0013460C" w:rsidRPr="00014DF6">
        <w:rPr>
          <w:rFonts w:hAnsi="Times New Roman" w:ascii="Times New Roman"/>
        </w:rPr>
        <w:t xml:space="preserve">na imovini brisati nakon prodaje, </w:t>
      </w:r>
      <w:r w:rsidR="006433FE" w:rsidRPr="00014DF6">
        <w:rPr>
          <w:rFonts w:hAnsi="Times New Roman" w:ascii="Times New Roman"/>
        </w:rPr>
        <w:t xml:space="preserve">te </w:t>
      </w:r>
      <w:r w:rsidR="00D93573" w:rsidRPr="00014DF6">
        <w:rPr>
          <w:rFonts w:hAnsi="Times New Roman" w:ascii="Times New Roman"/>
        </w:rPr>
        <w:t xml:space="preserve">da </w:t>
      </w:r>
      <w:r w:rsidR="006433FE" w:rsidRPr="00014DF6">
        <w:rPr>
          <w:rFonts w:hAnsi="Times New Roman" w:ascii="Times New Roman"/>
        </w:rPr>
        <w:t>upisani</w:t>
      </w:r>
      <w:r w:rsidR="00901C3A" w:rsidRPr="00014DF6">
        <w:rPr>
          <w:rFonts w:hAnsi="Times New Roman" w:ascii="Times New Roman"/>
        </w:rPr>
        <w:t xml:space="preserve"> tereti </w:t>
      </w:r>
      <w:r w:rsidR="0013460C" w:rsidRPr="00014DF6">
        <w:rPr>
          <w:rFonts w:hAnsi="Times New Roman" w:ascii="Times New Roman"/>
        </w:rPr>
        <w:t>značajnije ne utječe na vrijednosti predmetne imovine</w:t>
      </w:r>
      <w:r w:rsidR="00341D0A" w:rsidRPr="00014DF6">
        <w:rPr>
          <w:rFonts w:hAnsi="Times New Roman" w:ascii="Times New Roman"/>
        </w:rPr>
        <w:t>.</w:t>
      </w:r>
      <w:r w:rsidR="0082718A" w:rsidRPr="00014DF6">
        <w:rPr>
          <w:rFonts w:hAnsi="Times New Roman" w:ascii="Times New Roman"/>
        </w:rPr>
        <w:t xml:space="preserve"> </w:t>
      </w:r>
    </w:p>
    <w:p w:rsidRDefault="00014DF6" w:rsidP="00E4326E" w:rsidR="00014DF6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</w:t>
      </w:r>
      <w:r w:rsidR="00344FE4">
        <w:rPr>
          <w:rFonts w:hAnsi="Times New Roman" w:ascii="Times New Roman"/>
          <w:b/>
          <w:lang w:eastAsia="hr-HR"/>
        </w:rPr>
        <w:t>Splitu</w:t>
      </w:r>
      <w:r w:rsidRPr="00562965">
        <w:rPr>
          <w:rFonts w:hAnsi="Times New Roman" w:ascii="Times New Roman"/>
          <w:b/>
          <w:lang w:eastAsia="hr-HR"/>
        </w:rPr>
        <w:t>,</w:t>
      </w:r>
      <w:r w:rsidR="00344FE4">
        <w:rPr>
          <w:rFonts w:hAnsi="Times New Roman" w:ascii="Times New Roman"/>
          <w:b/>
          <w:lang w:eastAsia="hr-HR"/>
        </w:rPr>
        <w:t xml:space="preserve"> 8.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E16AA9">
        <w:rPr>
          <w:rFonts w:hAnsi="Times New Roman" w:ascii="Times New Roman"/>
          <w:b/>
          <w:lang w:eastAsia="hr-HR"/>
        </w:rPr>
        <w:t>9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344FE4">
        <w:rPr>
          <w:rFonts w:hAnsi="Times New Roman" w:ascii="Times New Roman"/>
          <w:lang w:eastAsia="hr-HR"/>
        </w:rPr>
        <w:t>08.05.</w:t>
      </w:r>
      <w:r>
        <w:rPr>
          <w:rFonts w:hAnsi="Times New Roman" w:ascii="Times New Roman"/>
          <w:lang w:eastAsia="hr-HR"/>
        </w:rPr>
        <w:t>201</w:t>
      </w:r>
      <w:r w:rsidR="00E16AA9">
        <w:rPr>
          <w:rFonts w:hAnsi="Times New Roman" w:ascii="Times New Roman"/>
          <w:lang w:eastAsia="hr-HR"/>
        </w:rPr>
        <w:t>9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  <w:r w:rsidR="00270D85" w:rsidRPr="00270D85">
        <w:rPr>
          <w:rFonts w:hAnsi="Times New Roman" w:ascii="Times New Roman"/>
          <w:lang w:eastAsia="hr-HR"/>
        </w:rPr>
        <w:t xml:space="preserve"> </w:t>
      </w:r>
      <w:r w:rsidR="00270D85">
        <w:rPr>
          <w:rFonts w:hAnsi="Times New Roman" w:ascii="Times New Roman"/>
          <w:lang w:eastAsia="hr-HR"/>
        </w:rPr>
        <w:t>putem e oglasne ploče,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E16AA9" w:rsidP="00014DF6" w:rsidR="00236B56" w:rsidRPr="00014DF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HIDROELEKTRA-PROJEKT</w:t>
      </w:r>
      <w:r w:rsidR="00DE425E" w:rsidRPr="00DE425E">
        <w:rPr>
          <w:rFonts w:hAnsi="Times New Roman" w:ascii="Times New Roman"/>
          <w:lang w:eastAsia="hr-HR"/>
        </w:rPr>
        <w:t xml:space="preserve"> d.</w:t>
      </w:r>
      <w:r>
        <w:rPr>
          <w:rFonts w:hAnsi="Times New Roman" w:ascii="Times New Roman"/>
          <w:lang w:eastAsia="hr-HR"/>
        </w:rPr>
        <w:t>o.o</w:t>
      </w:r>
      <w:r w:rsidR="00DE425E" w:rsidRPr="00DE425E">
        <w:rPr>
          <w:rFonts w:hAnsi="Times New Roman" w:ascii="Times New Roman"/>
          <w:lang w:eastAsia="hr-HR"/>
        </w:rPr>
        <w:t>., Zagreb</w:t>
      </w:r>
      <w:r w:rsidR="00014DF6">
        <w:rPr>
          <w:rFonts w:hAnsi="Times New Roman" w:ascii="Times New Roman"/>
          <w:lang w:eastAsia="hr-HR"/>
        </w:rPr>
        <w:t>, putem e oglasne ploče.</w:t>
      </w:r>
    </w:p>
    <w:sectPr w:rsidSect="00562965" w:rsidR="00236B56" w:rsidRPr="00014DF6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C58" w:rsidP="009269C6" w:rsidR="00FF0C58">
      <w:r>
        <w:separator/>
      </w:r>
    </w:p>
  </w:endnote>
  <w:endnote w:id="0" w:type="continuationSeparator">
    <w:p w:rsidRDefault="00FF0C58" w:rsidP="009269C6" w:rsidR="00FF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C58" w:rsidP="009269C6" w:rsidR="00FF0C58">
      <w:r>
        <w:separator/>
      </w:r>
    </w:p>
  </w:footnote>
  <w:footnote w:id="0" w:type="continuationSeparator">
    <w:p w:rsidRDefault="00FF0C58" w:rsidP="009269C6" w:rsidR="00FF0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17012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 w:rsidR="006C746C">
      <w:rPr>
        <w:b/>
        <w:sz w:val="22"/>
        <w:szCs w:val="22"/>
      </w:rPr>
      <w:t>118</w:t>
    </w:r>
    <w:r>
      <w:rPr>
        <w:b/>
        <w:sz w:val="22"/>
        <w:szCs w:val="22"/>
      </w:rPr>
      <w:t>/201</w:t>
    </w:r>
    <w:r w:rsidR="006C746C">
      <w:rPr>
        <w:b/>
        <w:sz w:val="22"/>
        <w:szCs w:val="22"/>
      </w:rPr>
      <w:t>9</w:t>
    </w:r>
    <w:r>
      <w:rPr>
        <w:b/>
        <w:sz w:val="22"/>
        <w:szCs w:val="22"/>
      </w:rPr>
      <w:t>-</w:t>
    </w:r>
    <w:r w:rsidR="00344FE4">
      <w:rPr>
        <w:b/>
        <w:sz w:val="22"/>
        <w:szCs w:val="22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186808CF"/>
    <w:multiLevelType w:val="hybridMultilevel"/>
    <w:tmpl w:val="11203966"/>
    <w:lvl w:tplc="14E4AC8C" w:ilvl="0">
      <w:start w:val="2"/>
      <w:numFmt w:val="bullet"/>
      <w:lvlText w:val="-"/>
      <w:lvlJc w:val="left"/>
      <w:pPr>
        <w:ind w:hanging="360" w:left="107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12">
    <w:nsid w:val="1ED80388"/>
    <w:multiLevelType w:val="hybridMultilevel"/>
    <w:tmpl w:val="A7B2FE8E"/>
    <w:lvl w:tplc="679C2730" w:ilvl="0">
      <w:start w:val="1"/>
      <w:numFmt w:val="upperLetter"/>
      <w:lvlText w:val="%1)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8D1460A"/>
    <w:multiLevelType w:val="hybridMultilevel"/>
    <w:tmpl w:val="2B9432F4"/>
    <w:lvl w:tplc="FA84613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7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5"/>
  </w:num>
  <w:num w:numId="16">
    <w:abstractNumId w:val="12"/>
  </w:num>
  <w:num w:numId="17">
    <w:abstractNumId w:val="16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033F0"/>
    <w:rsid w:val="00011ED3"/>
    <w:rsid w:val="00014DF6"/>
    <w:rsid w:val="00034703"/>
    <w:rsid w:val="00037142"/>
    <w:rsid w:val="00063313"/>
    <w:rsid w:val="00067787"/>
    <w:rsid w:val="00083790"/>
    <w:rsid w:val="00084768"/>
    <w:rsid w:val="00097B9E"/>
    <w:rsid w:val="000B069A"/>
    <w:rsid w:val="000B430E"/>
    <w:rsid w:val="000D0C33"/>
    <w:rsid w:val="000E1141"/>
    <w:rsid w:val="000E55C5"/>
    <w:rsid w:val="000F7C3C"/>
    <w:rsid w:val="00110002"/>
    <w:rsid w:val="0012324F"/>
    <w:rsid w:val="0013026E"/>
    <w:rsid w:val="00131B4B"/>
    <w:rsid w:val="0013460C"/>
    <w:rsid w:val="001446D3"/>
    <w:rsid w:val="0015765F"/>
    <w:rsid w:val="001615B4"/>
    <w:rsid w:val="00163B50"/>
    <w:rsid w:val="00187392"/>
    <w:rsid w:val="001C774E"/>
    <w:rsid w:val="001D074C"/>
    <w:rsid w:val="001E2B20"/>
    <w:rsid w:val="001F39CA"/>
    <w:rsid w:val="00202608"/>
    <w:rsid w:val="00230A83"/>
    <w:rsid w:val="00236B56"/>
    <w:rsid w:val="00237526"/>
    <w:rsid w:val="00254BD4"/>
    <w:rsid w:val="00270D85"/>
    <w:rsid w:val="0027517C"/>
    <w:rsid w:val="00282B3C"/>
    <w:rsid w:val="002859C4"/>
    <w:rsid w:val="002C2097"/>
    <w:rsid w:val="002F14C3"/>
    <w:rsid w:val="002F2809"/>
    <w:rsid w:val="003330DC"/>
    <w:rsid w:val="003405A6"/>
    <w:rsid w:val="00341D0A"/>
    <w:rsid w:val="00344FE4"/>
    <w:rsid w:val="00362D39"/>
    <w:rsid w:val="0036508C"/>
    <w:rsid w:val="003710C8"/>
    <w:rsid w:val="003E2C37"/>
    <w:rsid w:val="00430678"/>
    <w:rsid w:val="00434B9F"/>
    <w:rsid w:val="00464E33"/>
    <w:rsid w:val="00471E62"/>
    <w:rsid w:val="004955BB"/>
    <w:rsid w:val="004964BE"/>
    <w:rsid w:val="004A73CC"/>
    <w:rsid w:val="004B2B50"/>
    <w:rsid w:val="004C0B39"/>
    <w:rsid w:val="004C4241"/>
    <w:rsid w:val="004C46EC"/>
    <w:rsid w:val="004C5382"/>
    <w:rsid w:val="004D5BC3"/>
    <w:rsid w:val="004E30E6"/>
    <w:rsid w:val="004F0F83"/>
    <w:rsid w:val="004F67B0"/>
    <w:rsid w:val="00501EC3"/>
    <w:rsid w:val="00512736"/>
    <w:rsid w:val="00525E5E"/>
    <w:rsid w:val="00554214"/>
    <w:rsid w:val="0055646A"/>
    <w:rsid w:val="00562965"/>
    <w:rsid w:val="00576E1B"/>
    <w:rsid w:val="0058454A"/>
    <w:rsid w:val="0059422F"/>
    <w:rsid w:val="005961D2"/>
    <w:rsid w:val="005A011D"/>
    <w:rsid w:val="005A5C1D"/>
    <w:rsid w:val="005A646D"/>
    <w:rsid w:val="005B612F"/>
    <w:rsid w:val="005C4017"/>
    <w:rsid w:val="005D125A"/>
    <w:rsid w:val="005E12BF"/>
    <w:rsid w:val="005E1FF0"/>
    <w:rsid w:val="0060197D"/>
    <w:rsid w:val="00620EC6"/>
    <w:rsid w:val="00633E38"/>
    <w:rsid w:val="006433FE"/>
    <w:rsid w:val="0065055B"/>
    <w:rsid w:val="00693658"/>
    <w:rsid w:val="006A5339"/>
    <w:rsid w:val="006A5B6F"/>
    <w:rsid w:val="006C205D"/>
    <w:rsid w:val="006C746C"/>
    <w:rsid w:val="006D3BAF"/>
    <w:rsid w:val="006E06B2"/>
    <w:rsid w:val="006E44F2"/>
    <w:rsid w:val="006E6F9E"/>
    <w:rsid w:val="00714C40"/>
    <w:rsid w:val="00716E19"/>
    <w:rsid w:val="00722B0C"/>
    <w:rsid w:val="00733AC1"/>
    <w:rsid w:val="007369BD"/>
    <w:rsid w:val="0074587B"/>
    <w:rsid w:val="007472E4"/>
    <w:rsid w:val="007732A3"/>
    <w:rsid w:val="0079372B"/>
    <w:rsid w:val="00794158"/>
    <w:rsid w:val="007A1CFE"/>
    <w:rsid w:val="007C4D33"/>
    <w:rsid w:val="007C6211"/>
    <w:rsid w:val="007E11D5"/>
    <w:rsid w:val="007F1908"/>
    <w:rsid w:val="00824443"/>
    <w:rsid w:val="0082718A"/>
    <w:rsid w:val="0084418C"/>
    <w:rsid w:val="00855FE9"/>
    <w:rsid w:val="008603D2"/>
    <w:rsid w:val="00860D45"/>
    <w:rsid w:val="00875D3F"/>
    <w:rsid w:val="0088386B"/>
    <w:rsid w:val="008B1A17"/>
    <w:rsid w:val="008B3D29"/>
    <w:rsid w:val="008C04E2"/>
    <w:rsid w:val="008C5ADF"/>
    <w:rsid w:val="008D27E7"/>
    <w:rsid w:val="008D2FF8"/>
    <w:rsid w:val="008E05E3"/>
    <w:rsid w:val="008E2A91"/>
    <w:rsid w:val="008E6E4D"/>
    <w:rsid w:val="008F451E"/>
    <w:rsid w:val="008F7A97"/>
    <w:rsid w:val="00901C3A"/>
    <w:rsid w:val="00910114"/>
    <w:rsid w:val="00917308"/>
    <w:rsid w:val="00923F05"/>
    <w:rsid w:val="009269C6"/>
    <w:rsid w:val="00933382"/>
    <w:rsid w:val="00944167"/>
    <w:rsid w:val="009737FB"/>
    <w:rsid w:val="009B677A"/>
    <w:rsid w:val="009D6AA7"/>
    <w:rsid w:val="009E3655"/>
    <w:rsid w:val="00A14F65"/>
    <w:rsid w:val="00A2611D"/>
    <w:rsid w:val="00A44040"/>
    <w:rsid w:val="00A640EA"/>
    <w:rsid w:val="00A86B97"/>
    <w:rsid w:val="00A96A5E"/>
    <w:rsid w:val="00AA2ABB"/>
    <w:rsid w:val="00AD404D"/>
    <w:rsid w:val="00AE7931"/>
    <w:rsid w:val="00B04E47"/>
    <w:rsid w:val="00B06C6D"/>
    <w:rsid w:val="00B17012"/>
    <w:rsid w:val="00B34085"/>
    <w:rsid w:val="00B474DA"/>
    <w:rsid w:val="00B4793C"/>
    <w:rsid w:val="00B56EC7"/>
    <w:rsid w:val="00B74EBE"/>
    <w:rsid w:val="00B825B8"/>
    <w:rsid w:val="00B8281B"/>
    <w:rsid w:val="00B91AB8"/>
    <w:rsid w:val="00B93C1E"/>
    <w:rsid w:val="00BA4E33"/>
    <w:rsid w:val="00BC2CF9"/>
    <w:rsid w:val="00BE21CD"/>
    <w:rsid w:val="00C2194D"/>
    <w:rsid w:val="00C247C8"/>
    <w:rsid w:val="00C5231D"/>
    <w:rsid w:val="00C65363"/>
    <w:rsid w:val="00C933CF"/>
    <w:rsid w:val="00CA4BAD"/>
    <w:rsid w:val="00CB60E7"/>
    <w:rsid w:val="00CF0BAA"/>
    <w:rsid w:val="00D106A2"/>
    <w:rsid w:val="00D17F00"/>
    <w:rsid w:val="00D25313"/>
    <w:rsid w:val="00D33829"/>
    <w:rsid w:val="00D33F4E"/>
    <w:rsid w:val="00D404B1"/>
    <w:rsid w:val="00D55179"/>
    <w:rsid w:val="00D6346E"/>
    <w:rsid w:val="00D93573"/>
    <w:rsid w:val="00D935E8"/>
    <w:rsid w:val="00DB015C"/>
    <w:rsid w:val="00DC019C"/>
    <w:rsid w:val="00DD3359"/>
    <w:rsid w:val="00DE25B4"/>
    <w:rsid w:val="00DE425E"/>
    <w:rsid w:val="00DF1ADA"/>
    <w:rsid w:val="00DF7117"/>
    <w:rsid w:val="00E119D1"/>
    <w:rsid w:val="00E14DE4"/>
    <w:rsid w:val="00E16AA9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C2EB6"/>
    <w:rsid w:val="00EC3EC5"/>
    <w:rsid w:val="00EE1C27"/>
    <w:rsid w:val="00EF0B16"/>
    <w:rsid w:val="00F15301"/>
    <w:rsid w:val="00F20875"/>
    <w:rsid w:val="00F41700"/>
    <w:rsid w:val="00F438D4"/>
    <w:rsid w:val="00F61108"/>
    <w:rsid w:val="00F62ECF"/>
    <w:rsid w:val="00F66E0E"/>
    <w:rsid w:val="00F85738"/>
    <w:rsid w:val="00F91472"/>
    <w:rsid w:val="00FB07B7"/>
    <w:rsid w:val="00FC4EE3"/>
    <w:rsid w:val="00FF044C"/>
    <w:rsid w:val="00FF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01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701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701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701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01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701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701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701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
PRIJAVE TRAŽBINA-u suca od 14.09.18.</izvorni_sadrzaj>
    <derivirana_varijabla naziv="DomainObject.Predmet.Opis_1">4 zaposlenika
PRIJAVE TRAŽBINA-u suca od 14.09.18.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St-118/2019</izvorni_sadrzaj>
    <derivirana_varijabla naziv="DomainObject.Predmet.OznakaBroj_1">St-118/2019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>
      <item>ANTOLIĆ I SURADNICI odvjetničko društvo, javno trgovačko društvo</item>
    </izvorni_sadrzaj>
    <derivirana_varijabla naziv="DomainObject.Predmet.OstaliListFormated_1">
      <item>ANTOLIĆ I SURADNICI odvjetničko društvo, javno trgovačko društvo</item>
    </derivirana_varijabla>
  </DomainObject.Predmet.OstaliListFormated>
  <DomainObject.Predmet.OstaliListFormatedOIB>
    <izvorni_sadrzaj>
      <item>ANTOLIĆ I SURADNICI odvjetničko društvo, javno trgovačko društvo, OIB 82891991682</item>
    </izvorni_sadrzaj>
    <derivirana_varijabla naziv="DomainObject.Predmet.OstaliListFormatedOIB_1">
      <item>ANTOLIĆ I SURADNICI odvjetničko društvo, javno trgovačko društvo, OIB 82891991682</item>
    </derivirana_varijabla>
  </DomainObject.Predmet.OstaliListFormatedOIB>
  <DomainObject.Predmet.OstaliListFormatedWithAdress>
    <izvorni_sadrzaj>
      <item>ANTOLIĆ I SURADNICI odvjetničko društvo, javno trgovačko društvo, Ulica Pavla Hatza 3, 10000 Zagreb</item>
    </izvorni_sadrzaj>
    <derivirana_varijabla naziv="DomainObject.Predmet.OstaliListFormatedWithAdress_1">
      <item>ANTOLIĆ I SURADNICI odvjetničko društvo, javno trgovačko društvo, Ulica Pavla Hatza 3, 10000 Zagreb</item>
    </derivirana_varijabla>
  </DomainObject.Predmet.OstaliListFormatedWithAdress>
  <DomainObject.Predmet.OstaliListFormatedWithAdressOIB>
    <izvorni_sadrzaj>
      <item>ANTOLIĆ I SURADNICI odvjetničko društvo, javno trgovačko društvo, OIB 82891991682, Ulica Pavla Hatza 3, 10000 Zagreb</item>
    </izvorni_sadrzaj>
    <derivirana_varijabla naziv="DomainObject.Predmet.OstaliListFormatedWithAdressOIB_1">
      <item>ANTOLIĆ I SURADNICI odvjetničko društvo, javno trgovačko društvo, OIB 82891991682, Ulica Pavla Hatza 3, 10000 Zagreb</item>
    </derivirana_varijabla>
  </DomainObject.Predmet.OstaliListFormatedWithAdressOIB>
  <DomainObject.Predmet.OstaliListNazivFormated>
    <izvorni_sadrzaj>
      <item>ANTOLIĆ I SURADNICI odvjetničko društvo, javno trgovačko društvo</item>
    </izvorni_sadrzaj>
    <derivirana_varijabla naziv="DomainObject.Predmet.OstaliListNazivFormated_1">
      <item>ANTOLIĆ I SURADNICI odvjetničko društvo, javno trgovačko društvo</item>
    </derivirana_varijabla>
  </DomainObject.Predmet.OstaliListNazivFormated>
  <DomainObject.Predmet.OstaliListNazivFormatedOIB>
    <izvorni_sadrzaj>
      <item>ANTOLIĆ I SURADNICI odvjetničko društvo, javno trgovačko društvo, OIB 82891991682</item>
    </izvorni_sadrzaj>
    <derivirana_varijabla naziv="DomainObject.Predmet.OstaliListNazivFormatedOIB_1">
      <item>ANTOLIĆ I SURADNICI odvjetničko društvo, javno trgovačko društvo,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ANTOLIĆ I SURADNICI odvjetničko društvo, javno trgovačko društvo</item>
      <item>FINANCIJSKA AGENCIJA, RC SPLIT</item>
    </izvorni_sadrzaj>
    <derivirana_varijabla naziv="DomainObject.Predmet.SudioniciListNaziv_1">
      <item>BRENTOS društvo s ograničenom odgovornošću za ugostiteljstvo, graditeljstvo i usluge</item>
      <item>ANTOLIĆ I SURADNICI odvjetničko društvo, javno trgovačko društvo</item>
      <item>FINANCIJSKA AGENCIJA, RC SPLIT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ANTOLIĆ I SURADNICI odvjetničko društvo, javno trgovačko društvo, OIB 82891991682, Ulica Pavla Hatza 3,10000 Zagreb</item>
      <item>FINANCIJSKA AGENCIJA, RC SPLIT, OIB 85821130368, Mažuranićevo šetalište 24 b,21000 Split</item>
    </izvorni_sadrzaj>
    <derivirana_varijabla naziv="DomainObject.Predmet.SudioniciListAdressOIB_1">
      <item>BRENTOS društvo s ograničenom odgovornošću za ugostiteljstvo, graditeljstvo i usluge, OIB 87086361794, Ratac 2,21400 Supetar</item>
      <item>ANTOLIĆ I SURADNICI odvjetničko društvo, javno trgovačko društvo, OIB 82891991682, Ulica Pavla Hatza 3,10000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82891991682</item>
      <item>, OIB 85821130368</item>
    </izvorni_sadrzaj>
    <derivirana_varijabla naziv="DomainObject.Predmet.SudioniciListNazivOIB_1">
      <item>, OIB 87086361794</item>
      <item>, OIB 82891991682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St-118/2019-71</izvorni_sadrzaj>
    <derivirana_varijabla naziv="DomainObject.PredzadnjaOdlukaIzPredmeta.Oznaka_1">St-118/2019-71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1297</properties:Words>
  <properties:Characters>7325</properties:Characters>
  <properties:Lines>157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2019-05-08T10:02:00Z</dcterms:created>
  <dc:creator>Srđan Gavranić</dc:creator>
  <cp:lastModifiedBy>Zrinka Ćosić</cp:lastModifiedBy>
  <cp:lastPrinted>2019-05-08T10:02:00Z</cp:lastPrinted>
  <dcterms:modified xmlns:xsi="http://www.w3.org/2001/XMLSchema-instance" xsi:type="dcterms:W3CDTF">2019-05-08T10:32:00Z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po novom SZ - iz ovrhe KO DRAČEVICA.docx)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