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95ea" w14:paraId="e9b95e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86646" w:rsidP="00C86646" w:rsidR="00C86646" w:rsidRPr="00C86646">
      <w:pPr>
        <w:spacing w:after="0"/>
        <w:rPr>
          <w:rFonts w:cs="Times New Roman" w:eastAsia="Times New Roman"/>
          <w:b/>
          <w:lang w:eastAsia="hr-HR"/>
        </w:rPr>
      </w:pPr>
      <w:r w:rsidRPr="00C8664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86646">
        <w:rPr>
          <w:rFonts w:cs="Times New Roman" w:eastAsia="Times New Roman"/>
          <w:b/>
          <w:lang w:eastAsia="hr-HR"/>
        </w:rPr>
        <w:t>Broj: 14. St-130/2017.</w:t>
      </w:r>
    </w:p>
    <w:p w:rsidRDefault="00C86646" w:rsidP="00C86646" w:rsidR="00C86646" w:rsidRPr="00C86646">
      <w:pPr>
        <w:spacing w:after="0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86646" w:rsidP="00C86646" w:rsidR="00C86646" w:rsidRPr="00C86646">
      <w:pPr>
        <w:spacing w:after="0"/>
        <w:rPr>
          <w:rFonts w:cs="Times New Roman" w:eastAsia="Times New Roman"/>
          <w:b/>
          <w:lang w:eastAsia="hr-HR"/>
        </w:rPr>
      </w:pPr>
      <w:r w:rsidRPr="00C8664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86646">
        <w:rPr>
          <w:rFonts w:cs="Times New Roman" w:eastAsia="Times New Roman"/>
          <w:b/>
          <w:lang w:eastAsia="hr-HR"/>
        </w:rPr>
        <w:t>Sukoišanska</w:t>
      </w:r>
      <w:proofErr w:type="spellEnd"/>
      <w:r w:rsidRPr="00C8664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86646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C86646" w:rsidP="00C86646" w:rsidR="00C86646" w:rsidRPr="00C8664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86646" w:rsidP="00C86646" w:rsidR="00C86646" w:rsidRPr="00C8664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86646">
        <w:rPr>
          <w:rFonts w:cs="Times New Roman" w:eastAsia="Times New Roman"/>
          <w:b/>
          <w:lang w:eastAsia="hr-HR"/>
        </w:rPr>
        <w:t>R J E Š E NJ E</w:t>
      </w:r>
    </w:p>
    <w:p w:rsidRDefault="00C86646" w:rsidP="00C86646" w:rsidR="00C86646" w:rsidRPr="00C8664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b/>
          <w:lang w:eastAsia="hr-HR"/>
        </w:rPr>
        <w:tab/>
      </w:r>
      <w:r w:rsidRPr="00C86646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ENOTO, d.o.o. za ugostiteljstvo, Split, Alojzija Stepinca 71, OIB: 64767096850, MBS: 060283524, dana 24. travnja 2017. godine</w:t>
      </w: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jc w:val="center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>r i j e š i o  j e</w:t>
      </w:r>
    </w:p>
    <w:p w:rsidRDefault="00C86646" w:rsidP="00C86646" w:rsidR="00C86646" w:rsidRPr="00C866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>Otvara se skraćeni stečajni postupak nad Dužnikom: ENOTO, d.o.o. za ugostiteljstvo, Split, Alojzija Stepinca 71, OIB: 64767096850, MBS: 060283524. Skraćeni stečajni postupak je otvoren dana 24. travnja 2017. godine u 12,00 sati, kada je ovo rješenje objavljeno na mrežnoj stranici e-Oglasna ploča sudova.</w:t>
      </w:r>
    </w:p>
    <w:p w:rsidRDefault="00C86646" w:rsidP="00C86646" w:rsidR="00C86646" w:rsidRPr="00C8664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>Za stečajnog upravitelja imenuje se Ante Majić, Prilaz Baruna Filipovića 13,  OIB: 57998137767.</w:t>
      </w:r>
    </w:p>
    <w:p w:rsidRDefault="00C86646" w:rsidP="00C86646" w:rsidR="00C86646" w:rsidRPr="00C8664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numPr>
          <w:ilvl w:val="0"/>
          <w:numId w:val="47"/>
        </w:numPr>
        <w:spacing w:after="0"/>
        <w:ind w:hanging="567" w:left="1418"/>
        <w:contextualSpacing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>Zaključuje se skraćeni stečajni postupak nad Dužnikom: ENOTO, d.o.o. za ugostiteljstvo, Split, Alojzija Stepinca 71, OIB: 64767096850, MBS: 060283524.</w:t>
      </w:r>
    </w:p>
    <w:p w:rsidRDefault="00C86646" w:rsidP="00C86646" w:rsidR="00C86646" w:rsidRPr="00C8664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C86646" w:rsidP="00C86646" w:rsidR="00C86646" w:rsidRPr="00C8664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jc w:val="center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>Obrazloženje</w:t>
      </w:r>
    </w:p>
    <w:p w:rsidRDefault="00C86646" w:rsidP="00C86646" w:rsidR="00C86646" w:rsidRPr="00C866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ab/>
        <w:t>Financijska agencija, Regionalni centar Split podnijela je ovom sudu poštom preporučeno, fizički zaprimljeno dana 31. siječnja 2017. godine Zahtjev za provedbu skraćenog stečajnog postupka (Zahtjev) nad Dužnikom: ENOTO, d.o.o. za ugostiteljstvo, Split, Alojzija Stepinca 71.</w:t>
      </w: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ab/>
        <w:t>U podnesenom Zahtjevu navedeno je kako Dužnik na dan 23. 01.2017. godine, u Očevidniku redoslijeda osnova za plaćanje, ima evidentirane neizvršene osnove za plaćanje u neprekinutom razdoblju od 120. dana, u ukupnom iznosu od: 81.278,91 kn, kao i da prema podacima koji su dostavljeni od Hrvatskog zavoda za mirovinskog osiguranje, Dužnik nema zaposlenih.</w:t>
      </w: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86646">
        <w:rPr>
          <w:rFonts w:cs="Times New Roman" w:eastAsia="Times New Roman"/>
          <w:lang w:eastAsia="hr-HR"/>
        </w:rPr>
        <w:tab/>
        <w:t xml:space="preserve">                                                             </w:t>
      </w:r>
      <w:r w:rsidRPr="00C86646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C8664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86646">
        <w:rPr>
          <w:rFonts w:cs="Times New Roman" w:eastAsia="Times New Roman"/>
          <w:b/>
          <w:lang w:eastAsia="hr-HR" w:val="en-AU"/>
        </w:rPr>
        <w:t xml:space="preserve">: 14. </w:t>
      </w:r>
      <w:r w:rsidRPr="00C86646">
        <w:rPr>
          <w:rFonts w:cs="Times New Roman" w:eastAsia="Times New Roman"/>
          <w:b/>
          <w:lang w:eastAsia="hr-HR"/>
        </w:rPr>
        <w:t>St1301/2017.</w:t>
      </w: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>čime su bile ispunjene pretpostavke iz čl. 428. Stečajnog zakona (</w:t>
      </w:r>
      <w:r w:rsidRPr="00C86646">
        <w:rPr>
          <w:rFonts w:cs="Times New Roman" w:eastAsia="Times New Roman"/>
          <w:i/>
          <w:lang w:eastAsia="hr-HR"/>
        </w:rPr>
        <w:t>Narodne novine</w:t>
      </w:r>
      <w:r w:rsidRPr="00C86646">
        <w:rPr>
          <w:rFonts w:cs="Times New Roman" w:eastAsia="Times New Roman"/>
          <w:lang w:eastAsia="hr-HR"/>
        </w:rPr>
        <w:t>, broj: 71/15., dalje: SZ), ovaj Sud je 08. veljače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ab/>
      </w:r>
    </w:p>
    <w:p w:rsidRDefault="00C86646" w:rsidP="00C86646" w:rsidR="00C86646" w:rsidRPr="00C866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C86646" w:rsidP="00C86646" w:rsidR="00C86646" w:rsidRPr="00C866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C86646" w:rsidP="00C86646" w:rsidR="00C86646" w:rsidRPr="00C866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C86646" w:rsidP="00C86646" w:rsidR="00C86646" w:rsidRPr="00C866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C86646" w:rsidP="00C86646" w:rsidR="00C86646" w:rsidRPr="00C866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C86646" w:rsidP="00C86646" w:rsidR="00C86646" w:rsidRPr="00C866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>U Splitu, 24. travnja 2017. godine</w:t>
      </w:r>
    </w:p>
    <w:p w:rsidRDefault="00C86646" w:rsidP="00C86646" w:rsidR="00C86646" w:rsidRPr="00C8664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>S U D A C</w:t>
      </w:r>
    </w:p>
    <w:p w:rsidRDefault="00C86646" w:rsidP="00C86646" w:rsidR="00C86646" w:rsidRPr="00C8664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>Jozo Ćaleta</w:t>
      </w:r>
    </w:p>
    <w:p w:rsidRDefault="00C86646" w:rsidP="00C86646" w:rsidR="00C86646" w:rsidRPr="00C8664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86646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C86646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C8664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86646">
        <w:rPr>
          <w:rFonts w:cs="Times New Roman" w:eastAsia="Times New Roman"/>
          <w:b/>
          <w:lang w:eastAsia="hr-HR" w:val="en-AU"/>
        </w:rPr>
        <w:t xml:space="preserve">: 14. </w:t>
      </w:r>
      <w:r w:rsidRPr="00C86646">
        <w:rPr>
          <w:rFonts w:cs="Times New Roman" w:eastAsia="Times New Roman"/>
          <w:b/>
          <w:lang w:eastAsia="hr-HR"/>
        </w:rPr>
        <w:t>St-130/2017.</w:t>
      </w: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>POUKA O PRAVNOM LIJEKU:</w:t>
      </w: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spacing w:after="0"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>DNA:</w:t>
      </w:r>
    </w:p>
    <w:p w:rsidRDefault="00C86646" w:rsidP="00C86646" w:rsidR="00C86646" w:rsidRPr="00C8664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C86646" w:rsidP="00C86646" w:rsidR="00C86646" w:rsidRPr="00C8664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>Dužniku,</w:t>
      </w:r>
    </w:p>
    <w:p w:rsidRDefault="00C86646" w:rsidP="00C86646" w:rsidR="00C86646" w:rsidRPr="00C8664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 xml:space="preserve">stečajnom upravitelju  Ante Majić, Prilaz Baruna Filipovića 13, Zagreb </w:t>
      </w:r>
    </w:p>
    <w:p w:rsidRDefault="00C86646" w:rsidP="00C86646" w:rsidR="00C86646" w:rsidRPr="00C8664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>Županijsko državno odvjetništvo Split,</w:t>
      </w:r>
    </w:p>
    <w:p w:rsidRDefault="00C86646" w:rsidP="00C86646" w:rsidR="00C86646" w:rsidRPr="00C8664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 xml:space="preserve">Porezna uprava Split, </w:t>
      </w:r>
    </w:p>
    <w:p w:rsidRDefault="00C86646" w:rsidP="00C86646" w:rsidR="00C86646" w:rsidRPr="00C8664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>e-Oglasna ploča Suda – rok 20. dana,</w:t>
      </w:r>
    </w:p>
    <w:p w:rsidRDefault="00C86646" w:rsidP="00C86646" w:rsidR="00C86646" w:rsidRPr="00C8664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>sudski registar – nakon pravomoćnosti</w:t>
      </w:r>
    </w:p>
    <w:p w:rsidRDefault="00C86646" w:rsidP="00C86646" w:rsidR="00C86646" w:rsidRPr="00C86646">
      <w:pPr>
        <w:numPr>
          <w:ilvl w:val="0"/>
          <w:numId w:val="48"/>
        </w:numPr>
        <w:tabs>
          <w:tab w:pos="1418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6646">
        <w:rPr>
          <w:rFonts w:cs="Times New Roman" w:eastAsia="Times New Roman"/>
          <w:lang w:eastAsia="hr-HR"/>
        </w:rPr>
        <w:t>u spis.</w:t>
      </w: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86646" w:rsidP="00C86646" w:rsidR="00C86646" w:rsidRPr="00C8664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6646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84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St-130/2017-7</izvorni_sadrzaj>
    <derivirana_varijabla naziv="DomainObject.Oznaka_1">St-130/2017-7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St-130/2017</izvorni_sadrzaj>
    <derivirana_varijabla naziv="DomainObject.Predmet.OznakaBroj_1">St-130/2017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ENOTO, d.o.o. za ugostiteljstvo</izvorni_sadrzaj>
    <derivirana_varijabla naziv="DomainObject.Predmet.ProtustrankaFormated_1">  ENOTO, d.o.o. za ugostiteljstvo</derivirana_varijabla>
  </DomainObject.Predmet.ProtustrankaFormated>
  <DomainObject.Predmet.ProtustrankaFormatedOIB>
    <izvorni_sadrzaj>  ENOTO, d.o.o. za ugostiteljstvo, OIB 64767096850</izvorni_sadrzaj>
    <derivirana_varijabla naziv="DomainObject.Predmet.ProtustrankaFormatedOIB_1">  ENOTO, d.o.o. za ugostiteljstvo, OIB 64767096850</derivirana_varijabla>
  </DomainObject.Predmet.ProtustrankaFormatedOIB>
  <DomainObject.Predmet.ProtustrankaFormatedWithAdress>
    <izvorni_sadrzaj> ENOTO, d.o.o. za ugostiteljstvo, Alojzija Stepinca 71, 21000 Split</izvorni_sadrzaj>
    <derivirana_varijabla naziv="DomainObject.Predmet.ProtustrankaFormatedWithAdress_1"> ENOTO, d.o.o. za ugostiteljstvo, Alojzija Stepinca 71, 21000 Split</derivirana_varijabla>
  </DomainObject.Predmet.ProtustrankaFormatedWithAdress>
  <DomainObject.Predmet.ProtustrankaFormatedWithAdressOIB>
    <izvorni_sadrzaj> ENOTO, d.o.o. za ugostiteljstvo, OIB 64767096850, Alojzija Stepinca 71, 21000 Split</izvorni_sadrzaj>
    <derivirana_varijabla naziv="DomainObject.Predmet.ProtustrankaFormatedWithAdressOIB_1"> ENOTO, d.o.o. za ugostiteljstvo, OIB 64767096850, Alojzija Stepinca 71, 21000 Split</derivirana_varijabla>
  </DomainObject.Predmet.ProtustrankaFormatedWithAdressOIB>
  <DomainObject.Predmet.ProtustrankaWithAdress>
    <izvorni_sadrzaj>ENOTO, d.o.o. za ugostiteljstvo Alojzija Stepinca 71, 21000 Split</izvorni_sadrzaj>
    <derivirana_varijabla naziv="DomainObject.Predmet.ProtustrankaWithAdress_1">ENOTO, d.o.o. za ugostiteljstvo Alojzija Stepinca 71, 21000 Split</derivirana_varijabla>
  </DomainObject.Predmet.ProtustrankaWithAdress>
  <DomainObject.Predmet.ProtustrankaWithAdressOIB>
    <izvorni_sadrzaj>ENOTO, d.o.o. za ugostiteljstvo, OIB 64767096850, Alojzija Stepinca 71, 21000 Split</izvorni_sadrzaj>
    <derivirana_varijabla naziv="DomainObject.Predmet.ProtustrankaWithAdressOIB_1">ENOTO, d.o.o. za ugostiteljstvo, OIB 64767096850, Alojzija Stepinca 71, 21000 Split</derivirana_varijabla>
  </DomainObject.Predmet.ProtustrankaWithAdressOIB>
  <DomainObject.Predmet.ProtustrankaNazivFormated>
    <izvorni_sadrzaj>ENOTO, d.o.o. za ugostiteljstvo</izvorni_sadrzaj>
    <derivirana_varijabla naziv="DomainObject.Predmet.ProtustrankaNazivFormated_1">ENOTO, d.o.o. za ugostiteljstvo</derivirana_varijabla>
  </DomainObject.Predmet.ProtustrankaNazivFormated>
  <DomainObject.Predmet.ProtustrankaNazivFormatedOIB>
    <izvorni_sadrzaj>ENOTO, d.o.o. za ugostiteljstvo, OIB 64767096850</izvorni_sadrzaj>
    <derivirana_varijabla naziv="DomainObject.Predmet.ProtustrankaNazivFormatedOIB_1">ENOTO, d.o.o. za ugostiteljstvo, OIB 64767096850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81278.91</izvorni_sadrzaj>
    <derivirana_varijabla naziv="DomainObject.Predmet.TrenutnaVrijednost_1">81278.91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ENOTO, d.o.o. za ugostiteljstvo</item>
    </izvorni_sadrzaj>
    <derivirana_varijabla naziv="DomainObject.Predmet.ProtuStrankaListFormated_1">
      <item>ENOTO, d.o.o. za ugostiteljstvo</item>
    </derivirana_varijabla>
  </DomainObject.Predmet.ProtuStrankaListFormated>
  <DomainObject.Predmet.ProtuStrankaListFormatedOIB>
    <izvorni_sadrzaj>
      <item>ENOTO, d.o.o. za ugostiteljstvo, OIB 64767096850</item>
    </izvorni_sadrzaj>
    <derivirana_varijabla naziv="DomainObject.Predmet.ProtuStrankaListFormatedOIB_1">
      <item>ENOTO, d.o.o. za ugostiteljstvo, OIB 64767096850</item>
    </derivirana_varijabla>
  </DomainObject.Predmet.ProtuStrankaListFormatedOIB>
  <DomainObject.Predmet.ProtuStrankaListFormatedWithAdress>
    <izvorni_sadrzaj>
      <item>ENOTO, d.o.o. za ugostiteljstvo, Alojzija Stepinca 71, 21000 Split</item>
    </izvorni_sadrzaj>
    <derivirana_varijabla naziv="DomainObject.Predmet.ProtuStrankaListFormatedWithAdress_1">
      <item>ENOTO, d.o.o. za ugostiteljstvo, Alojzija Stepinca 71, 21000 Split</item>
    </derivirana_varijabla>
  </DomainObject.Predmet.ProtuStrankaListFormatedWithAdress>
  <DomainObject.Predmet.ProtuStrankaListFormatedWithAdressOIB>
    <izvorni_sadrzaj>
      <item>ENOTO, d.o.o. za ugostiteljstvo, OIB 64767096850, Alojzija Stepinca 71, 21000 Split</item>
    </izvorni_sadrzaj>
    <derivirana_varijabla naziv="DomainObject.Predmet.ProtuStrankaListFormatedWithAdressOIB_1">
      <item>ENOTO, d.o.o. za ugostiteljstvo, OIB 64767096850, Alojzija Stepinca 71, 21000 Split</item>
    </derivirana_varijabla>
  </DomainObject.Predmet.ProtuStrankaListFormatedWithAdressOIB>
  <DomainObject.Predmet.ProtuStrankaListNazivFormated>
    <izvorni_sadrzaj>
      <item>ENOTO, d.o.o. za ugostiteljstvo</item>
    </izvorni_sadrzaj>
    <derivirana_varijabla naziv="DomainObject.Predmet.ProtuStrankaListNazivFormated_1">
      <item>ENOTO, d.o.o. za ugostiteljstvo</item>
    </derivirana_varijabla>
  </DomainObject.Predmet.ProtuStrankaListNazivFormated>
  <DomainObject.Predmet.ProtuStrankaListNazivFormatedOIB>
    <izvorni_sadrzaj>
      <item>ENOTO, d.o.o. za ugostiteljstvo, OIB 64767096850</item>
    </izvorni_sadrzaj>
    <derivirana_varijabla naziv="DomainObject.Predmet.ProtuStrankaListNazivFormatedOIB_1">
      <item>ENOTO, d.o.o. za ugostiteljstvo, OIB 64767096850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St-130/2017-7</izvorni_sadrzaj>
    <derivirana_varijabla naziv="DomainObject.PoslovniBrojDokumenta_1">St-130/2017-7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ENOTO, d.o.o. za ugostiteljstvo</izvorni_sadrzaj>
    <derivirana_varijabla naziv="DomainObject.Predmet.ProtustrankaIDrugi_1">ENOTO,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ENOTO, d.o.o. za ugostiteljstvo, OIB 64767096850, Alojzija Stepinca 71, 21000 Split</izvorni_sadrzaj>
    <derivirana_varijabla naziv="DomainObject.Predmet.ProtustrankaIDrugiAdressOIB_1">ENOTO, d.o.o. za ugostiteljstvo, OIB 64767096850, Alojzija Stepinca 71,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ENOTO, d.o.o. za ugostiteljstvo</item>
      <item>FINANCIJSKA AGENCIJA, RC SPLIT</item>
    </izvorni_sadrzaj>
    <derivirana_varijabla naziv="DomainObject.Predmet.SudioniciListNaziv_1">
      <item>ENOTO, d.o.o. za ugostiteljstvo</item>
      <item>FINANCIJSKA AGENCIJA, RC SPLIT</item>
    </derivirana_varijabla>
  </DomainObject.Predmet.SudioniciListNaziv>
  <DomainObject.Predmet.SudioniciListAdressOIB>
    <izvorni_sadrzaj>
      <item>ENOTO, d.o.o. za ugostiteljstvo, OIB 64767096850, Alojzija Stepinca 71,21000 Split</item>
      <item>FINANCIJSKA AGENCIJA, RC SPLIT, OIB 85821130368, Mažuranićevo šetalište 24 b,21000 Split</item>
    </izvorni_sadrzaj>
    <derivirana_varijabla naziv="DomainObject.Predmet.SudioniciListAdressOIB_1">
      <item>ENOTO, d.o.o. za ugostiteljstvo, OIB 64767096850, Alojzija Stepinca 71,21000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C6A404-1EA8-45E3-9E96-BE9E15993A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783</properties:Words>
  <properties:Characters>4200</properties:Characters>
  <properties:Lines>148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2017-04-24T08:26:00Z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St-130/2017-7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