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4bea6" w14:paraId="1d4bea6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3 </w:t>
      </w:r>
      <w:r w:rsidR="00AA40B6">
        <w:t>St-</w:t>
      </w:r>
      <w:r w:rsidR="00DA12CD">
        <w:t>6344/16-38</w:t>
      </w:r>
    </w:p>
    <w:p w:rsidRDefault="00F15707" w:rsidR="00F15707"/>
    <w:p w:rsidRDefault="00F15707" w:rsidR="00F15707"/>
    <w:p w:rsidRDefault="00F15707" w:rsidR="00F15707"/>
    <w:p w:rsidRDefault="00F15707" w:rsidR="00F15707"/>
    <w:p w:rsidRDefault="00F15707" w:rsidR="00F15707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526BED">
        <w:t>U KARLOVCU</w:t>
      </w:r>
    </w:p>
    <w:p w:rsidRDefault="00F15707" w:rsidP="00F15707" w:rsidR="00F15707">
      <w:r>
        <w:t xml:space="preserve">Karlovac, </w:t>
      </w:r>
      <w:r w:rsidR="0091671B">
        <w:t>Trg hrvatskih branitelja 1/II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526BED" w:rsidP="00DA12CD" w:rsidR="00DA12CD" w:rsidRPr="00DA12CD">
      <w:pPr>
        <w:ind w:firstLine="708"/>
        <w:jc w:val="both"/>
      </w:pPr>
      <w:r w:rsidRPr="00526BED">
        <w:t xml:space="preserve">Trgovački sud u Zagrebu, Stalna služba u Karlovcu, po stečajnom </w:t>
      </w:r>
      <w:r w:rsidR="00DA12CD">
        <w:t xml:space="preserve">sucu Vesni Fundurulić Perišin, </w:t>
      </w:r>
      <w:r w:rsidR="00DA12CD" w:rsidRPr="00DA12CD">
        <w:t>u stečajnom postupku nad stečajnim dužnikom EUROASIA d.o.o. u stečaju, Zagreb, Vankina 18, OIB: 83336579264,  11. prosinca 2018.,</w:t>
      </w:r>
    </w:p>
    <w:p w:rsidRDefault="00526BED" w:rsidP="00DA12CD" w:rsidR="00526BED">
      <w:pPr>
        <w:ind w:firstLine="708"/>
        <w:jc w:val="both"/>
      </w:pPr>
    </w:p>
    <w:p w:rsidRDefault="00F15707" w:rsidP="00F15707" w:rsidR="00F15707">
      <w:pPr>
        <w:jc w:val="center"/>
      </w:pPr>
      <w:r>
        <w:t>r i j e š i o   j e</w:t>
      </w:r>
    </w:p>
    <w:p w:rsidRDefault="0044706C" w:rsidP="00F15707" w:rsidR="0044706C">
      <w:pPr>
        <w:jc w:val="center"/>
      </w:pPr>
    </w:p>
    <w:p w:rsidRDefault="001D1DD8" w:rsidP="00C77931" w:rsidR="0044706C">
      <w:pPr>
        <w:ind w:firstLine="708"/>
        <w:jc w:val="both"/>
      </w:pPr>
      <w:r>
        <w:t>I.</w:t>
      </w:r>
      <w:r w:rsidR="0044706C">
        <w:t xml:space="preserve">Saziva se Skupština </w:t>
      </w:r>
      <w:r w:rsidR="001A7735">
        <w:t xml:space="preserve">vjerovnika </w:t>
      </w:r>
      <w:r>
        <w:t xml:space="preserve">u stečajnom postupku nad stečajnim dužnikom </w:t>
      </w:r>
      <w:r w:rsidR="00DA12CD" w:rsidRPr="00DA12CD">
        <w:t>EUROASIA d.o.o. u stečaju, Zagreb, Vankina 18, OIB: 83336579264</w:t>
      </w:r>
      <w:r w:rsidR="00DA12CD">
        <w:t xml:space="preserve"> </w:t>
      </w:r>
      <w:r>
        <w:t xml:space="preserve">za </w:t>
      </w:r>
      <w:r w:rsidR="00DA12CD">
        <w:t>24. siječnja</w:t>
      </w:r>
      <w:r>
        <w:t xml:space="preserve"> </w:t>
      </w:r>
      <w:r w:rsidR="001A7735">
        <w:t>201</w:t>
      </w:r>
      <w:r w:rsidR="00DA12CD">
        <w:t>9</w:t>
      </w:r>
      <w:r w:rsidR="00432702">
        <w:t>. u 10</w:t>
      </w:r>
      <w:r w:rsidR="0044706C">
        <w:t xml:space="preserve">,00 sati u </w:t>
      </w:r>
      <w:r w:rsidR="00AD14EA">
        <w:t>Trgovačkom sudu u Zagrebu, Stalna služba u Karlovcu, Karlovac,</w:t>
      </w:r>
      <w:r w:rsidR="0044706C">
        <w:t xml:space="preserve"> </w:t>
      </w:r>
      <w:r w:rsidR="0044706C" w:rsidRPr="0044706C">
        <w:t>Trg hrvatskih branitelja 1/II, soba broj 205</w:t>
      </w:r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44706C" w:rsidR="00A117EB">
      <w:pPr>
        <w:jc w:val="both"/>
      </w:pPr>
    </w:p>
    <w:p w:rsidRDefault="00AD14EA" w:rsidP="003F7F13" w:rsidR="00A117EB">
      <w:pPr>
        <w:pStyle w:val="Odlomakpopisa"/>
        <w:numPr>
          <w:ilvl w:val="0"/>
          <w:numId w:val="1"/>
        </w:numPr>
        <w:jc w:val="both"/>
      </w:pPr>
      <w:r>
        <w:t xml:space="preserve">Usvajanje završnog izviješća stečajnog upravitelja. </w:t>
      </w:r>
    </w:p>
    <w:p w:rsidRDefault="00AD14EA" w:rsidP="00A117EB" w:rsidR="00A117EB">
      <w:pPr>
        <w:pStyle w:val="Odlomakpopisa"/>
        <w:numPr>
          <w:ilvl w:val="0"/>
          <w:numId w:val="1"/>
        </w:numPr>
        <w:jc w:val="both"/>
      </w:pPr>
      <w:r>
        <w:t>Pribava mišljenja o prijedlogu stečajnog upravitelja za obustavu stečajnog postupka zbog nedostatnosti stečajne mase za pokriće troškova stečajnog postupka.</w:t>
      </w:r>
    </w:p>
    <w:p w:rsidRDefault="00F15707" w:rsidP="00F15707" w:rsidR="00F15707"/>
    <w:p w:rsidRDefault="00AD14EA" w:rsidP="00C77931" w:rsidR="00AD14EA">
      <w:pPr>
        <w:ind w:firstLine="708"/>
        <w:jc w:val="both"/>
      </w:pPr>
      <w:r>
        <w:t>II.Na skupštinu vjerovnika javnom objavom ovog rješenja pozivaju se vjerovnici stečajne mase, stečajni vjerovnici, vjerovnici s pravom odvojenog namirenja i stečajni upravitelj koji se pozivaju da u roku od osam dana od objave ovog poziva dostave mišljenje o zaključenju stečajnog postupka na spis ovog suda poslovni broj St-</w:t>
      </w:r>
      <w:r w:rsidR="00DA12CD">
        <w:t>6344/16</w:t>
      </w:r>
      <w:r>
        <w:t>.</w:t>
      </w:r>
    </w:p>
    <w:p w:rsidRDefault="00AD14EA" w:rsidP="00AD14EA" w:rsidR="00AD14EA">
      <w:pPr>
        <w:ind w:firstLine="360"/>
        <w:jc w:val="both"/>
      </w:pPr>
    </w:p>
    <w:p w:rsidRDefault="00AD14EA" w:rsidP="00AD14EA" w:rsidR="00AD14EA">
      <w:pPr>
        <w:ind w:firstLine="708"/>
        <w:jc w:val="both"/>
      </w:pPr>
      <w:r>
        <w:t xml:space="preserve">III.Ovo rješenje objaviti će se na mrežnoj stranici e-Oglasna ploča suda. </w:t>
      </w:r>
    </w:p>
    <w:p w:rsidRDefault="00F15707" w:rsidP="00F15707" w:rsidR="00F15707">
      <w:r>
        <w:t xml:space="preserve">         </w:t>
      </w:r>
    </w:p>
    <w:p w:rsidRDefault="00F15707" w:rsidP="00F15707" w:rsidR="00F15707">
      <w:pPr>
        <w:jc w:val="center"/>
      </w:pPr>
      <w:r>
        <w:t xml:space="preserve">U Karlovcu </w:t>
      </w:r>
      <w:r w:rsidR="00DA12CD">
        <w:t>11. prosinca</w:t>
      </w:r>
      <w:r w:rsidR="00432702">
        <w:t xml:space="preserve"> </w:t>
      </w:r>
      <w:r>
        <w:t>201</w:t>
      </w:r>
      <w:r w:rsidR="00526BED">
        <w:t>8</w:t>
      </w:r>
      <w:r>
        <w:t>.</w:t>
      </w:r>
    </w:p>
    <w:p w:rsidRDefault="00F15707" w:rsidP="00F15707" w:rsidR="00F15707"/>
    <w:p w:rsidRDefault="00F15707" w:rsidP="00F15707" w:rsidR="00F15707"/>
    <w:p w:rsidRDefault="00F15707" w:rsidP="00F15707" w:rsidR="00F15707">
      <w:pPr>
        <w:jc w:val="right"/>
      </w:pPr>
      <w:r>
        <w:t xml:space="preserve">   Stečajni sudac:</w:t>
      </w:r>
    </w:p>
    <w:p w:rsidRDefault="00F15707" w:rsidP="00F15707" w:rsidR="00F15707">
      <w:pPr>
        <w:jc w:val="right"/>
      </w:pPr>
      <w:r>
        <w:t xml:space="preserve">                                                                                    Vesna Fundurulić Perišin</w:t>
      </w:r>
      <w:r w:rsidR="002809E5">
        <w:t>, v.r.</w:t>
      </w:r>
    </w:p>
    <w:p w:rsidRDefault="002809E5" w:rsidP="00F15707" w:rsidR="002809E5">
      <w:pPr>
        <w:jc w:val="right"/>
      </w:pPr>
    </w:p>
    <w:p w:rsidRDefault="002809E5" w:rsidP="00F15707" w:rsidR="002809E5">
      <w:pPr>
        <w:jc w:val="right"/>
      </w:pPr>
      <w:r>
        <w:t>Za točnost otpravka-</w:t>
      </w:r>
    </w:p>
    <w:p w:rsidRDefault="002809E5" w:rsidP="00F15707" w:rsidR="002809E5">
      <w:pPr>
        <w:jc w:val="right"/>
      </w:pPr>
      <w:r>
        <w:t>ovlašteni službenik:</w:t>
      </w:r>
    </w:p>
    <w:p w:rsidRDefault="002809E5" w:rsidP="00F15707" w:rsidR="002809E5">
      <w:pPr>
        <w:jc w:val="right"/>
      </w:pPr>
      <w:r>
        <w:t>Žana Livaja</w:t>
      </w:r>
    </w:p>
    <w:p w:rsidRDefault="00AD14EA" w:rsidP="00F15707" w:rsidR="00AD14EA">
      <w:pPr>
        <w:jc w:val="right"/>
      </w:pPr>
    </w:p>
    <w:p w:rsidRDefault="00AD14EA" w:rsidP="00AD14EA" w:rsidR="00AD14EA">
      <w:pPr>
        <w:jc w:val="both"/>
      </w:pPr>
      <w:r>
        <w:t>PRAVNA POUKA:</w:t>
      </w:r>
    </w:p>
    <w:p w:rsidRDefault="00AD14EA" w:rsidP="00AD14EA" w:rsidR="00AD14EA">
      <w:pPr>
        <w:jc w:val="both"/>
      </w:pPr>
      <w:r>
        <w:tab/>
        <w:t xml:space="preserve">Protiv ovoga rješenja nije dopuštena žalba. </w:t>
      </w:r>
    </w:p>
    <w:p w:rsidRDefault="000407F9" w:rsidP="00F15707" w:rsidR="000407F9">
      <w:pPr>
        <w:jc w:val="right"/>
      </w:pPr>
    </w:p>
    <w:p w:rsidRDefault="00F15707" w:rsidP="00065E02" w:rsidR="00F15707">
      <w:pPr>
        <w:ind w:firstLine="708"/>
      </w:pPr>
    </w:p>
    <w:sectPr w:rsidSect="0031271B" w:rsidR="00F15707"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77F8">
          <w:rPr>
            <w:noProof/>
          </w:rPr>
          <w:t>2</w:t>
        </w:r>
        <w:r>
          <w:fldChar w:fldCharType="end"/>
        </w:r>
      </w:p>
      <w:p w:rsidRDefault="00F15707" w:rsidP="00F15707" w:rsidR="00F15707">
        <w:pPr>
          <w:pStyle w:val="Zaglavlje"/>
          <w:jc w:val="right"/>
        </w:pPr>
        <w:r>
          <w:t xml:space="preserve">3 </w:t>
        </w:r>
        <w:r w:rsidR="00A97695">
          <w:t>Pu St-1/17</w:t>
        </w:r>
      </w:p>
    </w:sdtContent>
  </w:sdt>
  <w:p w:rsidRDefault="00F15707" w:rsidR="00F157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E51A2"/>
    <w:multiLevelType w:val="hybridMultilevel"/>
    <w:tmpl w:val="A0241864"/>
    <w:lvl w:tplc="0EDA3DA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9A57544"/>
    <w:multiLevelType w:val="hybridMultilevel"/>
    <w:tmpl w:val="12C42B58"/>
    <w:lvl w:tplc="55E6CAEE" w:ilvl="0">
      <w:start w:val="1"/>
      <w:numFmt w:val="decimal"/>
      <w:lvlText w:val="%1."/>
      <w:lvlJc w:val="left"/>
      <w:pPr>
        <w:ind w:hanging="360" w:left="720"/>
      </w:pPr>
      <w:rPr>
        <w:rFonts w:cstheme="minorBidi" w:eastAsiaTheme="minorHAns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47A12"/>
    <w:rsid w:val="00065E02"/>
    <w:rsid w:val="000721CA"/>
    <w:rsid w:val="000E0C38"/>
    <w:rsid w:val="001A7735"/>
    <w:rsid w:val="001D1DD8"/>
    <w:rsid w:val="00234A78"/>
    <w:rsid w:val="002809E5"/>
    <w:rsid w:val="0031271B"/>
    <w:rsid w:val="003839C3"/>
    <w:rsid w:val="003F7F13"/>
    <w:rsid w:val="00432702"/>
    <w:rsid w:val="0044706C"/>
    <w:rsid w:val="00526BED"/>
    <w:rsid w:val="00553A17"/>
    <w:rsid w:val="005D79C4"/>
    <w:rsid w:val="00623721"/>
    <w:rsid w:val="0063125A"/>
    <w:rsid w:val="00636F4D"/>
    <w:rsid w:val="00663D26"/>
    <w:rsid w:val="00667FC9"/>
    <w:rsid w:val="006A6635"/>
    <w:rsid w:val="006B59EB"/>
    <w:rsid w:val="006F4793"/>
    <w:rsid w:val="007747F1"/>
    <w:rsid w:val="007D1A3F"/>
    <w:rsid w:val="007E7811"/>
    <w:rsid w:val="00823355"/>
    <w:rsid w:val="00894CD9"/>
    <w:rsid w:val="0090422C"/>
    <w:rsid w:val="0091671B"/>
    <w:rsid w:val="00951355"/>
    <w:rsid w:val="009759A1"/>
    <w:rsid w:val="00A117EB"/>
    <w:rsid w:val="00A51B2F"/>
    <w:rsid w:val="00A97695"/>
    <w:rsid w:val="00AA40B6"/>
    <w:rsid w:val="00AB0D62"/>
    <w:rsid w:val="00AC2CBF"/>
    <w:rsid w:val="00AD14EA"/>
    <w:rsid w:val="00B576C4"/>
    <w:rsid w:val="00BC3114"/>
    <w:rsid w:val="00C177F8"/>
    <w:rsid w:val="00C22EA7"/>
    <w:rsid w:val="00C65926"/>
    <w:rsid w:val="00C77931"/>
    <w:rsid w:val="00C84FC5"/>
    <w:rsid w:val="00C87F69"/>
    <w:rsid w:val="00C94359"/>
    <w:rsid w:val="00CA16DE"/>
    <w:rsid w:val="00D52897"/>
    <w:rsid w:val="00D925EA"/>
    <w:rsid w:val="00DA12CD"/>
    <w:rsid w:val="00DD2E52"/>
    <w:rsid w:val="00E57698"/>
    <w:rsid w:val="00E927F3"/>
    <w:rsid w:val="00EA3E3C"/>
    <w:rsid w:val="00F15707"/>
    <w:rsid w:val="00F3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09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9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09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09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09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09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9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9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9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9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6344</izvorni_sadrzaj>
    <derivirana_varijabla naziv="DomainObject.Predmet.Broj_1">6344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St-6344/2016</izvorni_sadrzaj>
    <derivirana_varijabla naziv="DomainObject.Predmet.OznakaBroj_1">St-6344/2016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EUROASIA d.o.o.</izvorni_sadrzaj>
    <derivirana_varijabla naziv="DomainObject.Predmet.ProtustrankaFormated_1">  EUROASIA d.o.o.</derivirana_varijabla>
  </DomainObject.Predmet.ProtustrankaFormated>
  <DomainObject.Predmet.ProtustrankaFormatedOIB>
    <izvorni_sadrzaj>  EUROASIA d.o.o., OIB 83336579264</izvorni_sadrzaj>
    <derivirana_varijabla naziv="DomainObject.Predmet.ProtustrankaFormatedOIB_1">  EUROASIA d.o.o., OIB 83336579264</derivirana_varijabla>
  </DomainObject.Predmet.ProtustrankaFormatedOIB>
  <DomainObject.Predmet.ProtustrankaFormatedWithAdress>
    <izvorni_sadrzaj> EUROASIA d.o.o., Vankina 18, 10000 Zagreb</izvorni_sadrzaj>
    <derivirana_varijabla naziv="DomainObject.Predmet.ProtustrankaFormatedWithAdress_1"> EUROASIA d.o.o., Vankina 18, 10000 Zagreb</derivirana_varijabla>
  </DomainObject.Predmet.ProtustrankaFormatedWithAdress>
  <DomainObject.Predmet.ProtustrankaFormatedWithAdressOIB>
    <izvorni_sadrzaj> EUROASIA d.o.o., OIB 83336579264, Vankina 18, 10000 Zagreb</izvorni_sadrzaj>
    <derivirana_varijabla naziv="DomainObject.Predmet.ProtustrankaFormatedWithAdressOIB_1"> EUROASIA d.o.o., OIB 83336579264, Vankina 18, 10000 Zagreb</derivirana_varijabla>
  </DomainObject.Predmet.ProtustrankaFormatedWithAdressOIB>
  <DomainObject.Predmet.ProtustrankaWithAdress>
    <izvorni_sadrzaj>EUROASIA d.o.o. Vankina 18, 10000 Zagreb</izvorni_sadrzaj>
    <derivirana_varijabla naziv="DomainObject.Predmet.ProtustrankaWithAdress_1">EUROASIA d.o.o. Vankina 18, 10000 Zagreb</derivirana_varijabla>
  </DomainObject.Predmet.ProtustrankaWithAdress>
  <DomainObject.Predmet.ProtustrankaWithAdressOIB>
    <izvorni_sadrzaj>EUROASIA d.o.o., OIB 83336579264, Vankina 18, 10000 Zagreb</izvorni_sadrzaj>
    <derivirana_varijabla naziv="DomainObject.Predmet.ProtustrankaWithAdressOIB_1">EUROASIA d.o.o., OIB 83336579264, Vankina 18, 10000 Zagreb</derivirana_varijabla>
  </DomainObject.Predmet.ProtustrankaWithAdressOIB>
  <DomainObject.Predmet.ProtustrankaNazivFormated>
    <izvorni_sadrzaj>EUROASIA d.o.o.</izvorni_sadrzaj>
    <derivirana_varijabla naziv="DomainObject.Predmet.ProtustrankaNazivFormated_1">EUROASIA d.o.o.</derivirana_varijabla>
  </DomainObject.Predmet.ProtustrankaNazivFormated>
  <DomainObject.Predmet.ProtustrankaNazivFormatedOIB>
    <izvorni_sadrzaj>EUROASIA d.o.o., OIB 83336579264</izvorni_sadrzaj>
    <derivirana_varijabla naziv="DomainObject.Predmet.ProtustrankaNazivFormatedOIB_1">EUROASIA d.o.o., OIB 83336579264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EUROASIA d.o.o.</item>
    </izvorni_sadrzaj>
    <derivirana_varijabla naziv="DomainObject.Predmet.ProtuStrankaListFormated_1">
      <item>EUROASIA d.o.o.</item>
    </derivirana_varijabla>
  </DomainObject.Predmet.ProtuStrankaListFormated>
  <DomainObject.Predmet.ProtuStrankaListFormatedOIB>
    <izvorni_sadrzaj>
      <item>EUROASIA d.o.o., OIB 83336579264</item>
    </izvorni_sadrzaj>
    <derivirana_varijabla naziv="DomainObject.Predmet.ProtuStrankaListFormatedOIB_1">
      <item>EUROASIA d.o.o., OIB 83336579264</item>
    </derivirana_varijabla>
  </DomainObject.Predmet.ProtuStrankaListFormatedOIB>
  <DomainObject.Predmet.ProtuStrankaListFormatedWithAdress>
    <izvorni_sadrzaj>
      <item>EUROASIA d.o.o., Vankina 18, 10000 Zagreb</item>
    </izvorni_sadrzaj>
    <derivirana_varijabla naziv="DomainObject.Predmet.ProtuStrankaListFormatedWithAdress_1">
      <item>EUROASIA d.o.o., Vankina 18, 10000 Zagreb</item>
    </derivirana_varijabla>
  </DomainObject.Predmet.ProtuStrankaListFormatedWithAdress>
  <DomainObject.Predmet.ProtuStrankaListFormatedWithAdressOIB>
    <izvorni_sadrzaj>
      <item>EUROASIA d.o.o., OIB 83336579264, Vankina 18, 10000 Zagreb</item>
    </izvorni_sadrzaj>
    <derivirana_varijabla naziv="DomainObject.Predmet.ProtuStrankaListFormatedWithAdressOIB_1">
      <item>EUROASIA d.o.o., OIB 83336579264, Vankina 18, 10000 Zagreb</item>
    </derivirana_varijabla>
  </DomainObject.Predmet.ProtuStrankaListFormatedWithAdressOIB>
  <DomainObject.Predmet.ProtuStrankaListNazivFormated>
    <izvorni_sadrzaj>
      <item>EUROASIA d.o.o.</item>
    </izvorni_sadrzaj>
    <derivirana_varijabla naziv="DomainObject.Predmet.ProtuStrankaListNazivFormated_1">
      <item>EUROASIA d.o.o.</item>
    </derivirana_varijabla>
  </DomainObject.Predmet.ProtuStrankaListNazivFormated>
  <DomainObject.Predmet.ProtuStrankaListNazivFormatedOIB>
    <izvorni_sadrzaj>
      <item>EUROASIA d.o.o., OIB 83336579264</item>
    </izvorni_sadrzaj>
    <derivirana_varijabla naziv="DomainObject.Predmet.ProtuStrankaListNazivFormatedOIB_1">
      <item>EUROASIA d.o.o., OIB 83336579264</item>
    </derivirana_varijabla>
  </DomainObject.Predmet.ProtuStrankaListNazivFormatedOIB>
  <DomainObject.Predmet.OstaliListFormated>
    <izvorni_sadrzaj>
      <item>Zoran Rebac</item>
      <item>Mateo Erceg</item>
    </izvorni_sadrzaj>
    <derivirana_varijabla naziv="DomainObject.Predmet.OstaliListFormated_1">
      <item>Zoran Rebac</item>
      <item>Mateo Erceg</item>
    </derivirana_varijabla>
  </DomainObject.Predmet.OstaliListFormated>
  <DomainObject.Predmet.OstaliListFormatedOIB>
    <izvorni_sadrzaj>
      <item>Zoran Rebac, OIB 39211270547</item>
      <item>Mateo Erceg, OIB 93602617826</item>
    </izvorni_sadrzaj>
    <derivirana_varijabla naziv="DomainObject.Predmet.OstaliListFormatedOIB_1">
      <item>Zoran Rebac, OIB 39211270547</item>
      <item>Mateo Erceg, OIB 93602617826</item>
    </derivirana_varijabla>
  </DomainObject.Predmet.OstaliListFormatedOIB>
  <DomainObject.Predmet.OstaliListFormatedWithAdress>
    <izvorni_sadrzaj>
      <item>Zoran Rebac, Vankina Ulica 18, 10000 Zagreb</item>
      <item>Mateo Erceg, Radnička cesta 30, 10000 Zagreb</item>
    </izvorni_sadrzaj>
    <derivirana_varijabla naziv="DomainObject.Predmet.OstaliListFormatedWithAdress_1">
      <item>Zoran Rebac, Vankina Ulica 18, 10000 Zagreb</item>
      <item>Mateo Erceg, Radnička cesta 30, 10000 Zagreb</item>
    </derivirana_varijabla>
  </DomainObject.Predmet.OstaliListFormatedWithAdress>
  <DomainObject.Predmet.OstaliListFormatedWithAdressOIB>
    <izvorni_sadrzaj>
      <item>Zoran Rebac, OIB 39211270547, Vankina Ulica 18, 10000 Zagreb</item>
      <item>Mateo Erceg, OIB 93602617826, Radnička cesta 30, 10000 Zagreb</item>
    </izvorni_sadrzaj>
    <derivirana_varijabla naziv="DomainObject.Predmet.OstaliListFormatedWithAdressOIB_1">
      <item>Zoran Rebac, OIB 39211270547, Vankina Ulica 18, 10000 Zagreb</item>
      <item>Mateo Erceg, OIB 93602617826, Radnička cesta 30, 10000 Zagreb</item>
    </derivirana_varijabla>
  </DomainObject.Predmet.OstaliListFormatedWithAdressOIB>
  <DomainObject.Predmet.OstaliListNazivFormated>
    <izvorni_sadrzaj>
      <item>Zoran Rebac</item>
      <item>Mateo Erceg</item>
    </izvorni_sadrzaj>
    <derivirana_varijabla naziv="DomainObject.Predmet.OstaliListNazivFormated_1">
      <item>Zoran Rebac</item>
      <item>Mateo Erceg</item>
    </derivirana_varijabla>
  </DomainObject.Predmet.OstaliListNazivFormated>
  <DomainObject.Predmet.OstaliListNazivFormatedOIB>
    <izvorni_sadrzaj>
      <item>Zoran Rebac, OIB 39211270547</item>
      <item>Mateo Erceg, OIB 93602617826</item>
    </izvorni_sadrzaj>
    <derivirana_varijabla naziv="DomainObject.Predmet.OstaliListNazivFormatedOIB_1">
      <item>Zoran Rebac, OIB 39211270547</item>
      <item>Mateo Erceg, OIB 93602617826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EUROASIA d.o.o.</izvorni_sadrzaj>
    <derivirana_varijabla naziv="DomainObject.Predmet.ProtustrankaIDrugi_1">EUROASIA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EUROASIA d.o.o., OIB 83336579264, Vankina 18, 10000 Zagreb</izvorni_sadrzaj>
    <derivirana_varijabla naziv="DomainObject.Predmet.ProtustrankaIDrugiAdressOIB_1">EUROASIA d.o.o., OIB 83336579264, Vankina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EUROASIA d.o.o.</item>
      <item>Zoran Rebac</item>
      <item>Mateo Erceg</item>
    </izvorni_sadrzaj>
    <derivirana_varijabla naziv="DomainObject.Predmet.SudioniciListNaziv_1">
      <item>FINA Regionalni centar Zagreb</item>
      <item>EUROASIA d.o.o.</item>
      <item>Zoran Rebac</item>
      <item>Mateo Erceg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EUROASIA d.o.o., OIB 83336579264, Vankina 18,10000 Zagreb</item>
      <item>Zoran Rebac, OIB 39211270547, Vankina Ulica 18,10000 Zagreb</item>
      <item>Mateo Erceg, OIB 93602617826, Radnička cesta 30,10000 Zagreb</item>
    </izvorni_sadrzaj>
    <derivirana_varijabla naziv="DomainObject.Predmet.SudioniciListAdressOIB_1">
      <item>FINA Regionalni centar Zagreb, OIB 85821130368, Trg svibanjskih žrtava 1995. br. 1,10000 Zagreb</item>
      <item>EUROASIA d.o.o., OIB 83336579264, Vankina 18,10000 Zagreb</item>
      <item>Zoran Rebac, OIB 39211270547, Vankina Ulica 18,10000 Zagreb</item>
      <item>Mateo Erceg, OIB 93602617826, Radnička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83336579264</item>
      <item>, OIB 39211270547</item>
      <item>, OIB 93602617826</item>
    </izvorni_sadrzaj>
    <derivirana_varijabla naziv="DomainObject.Predmet.SudioniciListNazivOIB_1">
      <item>, OIB 85821130368</item>
      <item>, OIB 83336579264</item>
      <item>, OIB 39211270547</item>
      <item>, OIB 93602617826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listopada 2018.</izvorni_sadrzaj>
    <derivirana_varijabla naziv="DomainObject.Predmet.DatumZadnjeOdrzaneSudskeRadnje_1">26. listopada 2018.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St-6344/2016-34</izvorni_sadrzaj>
    <derivirana_varijabla naziv="DomainObject.PredzadnjaOdlukaIzPredmeta.Oznaka_1">St-6344/2016-34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F4037E-C9E7-491F-AC6B-E3F683E19F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226</properties:Words>
  <properties:Characters>1302</properties:Characters>
  <properties:Lines>51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2018-12-11T12:47:00Z</dcterms:created>
  <dc:creator>Žana Livaja</dc:creator>
  <cp:lastModifiedBy>Žana Livaja</cp:lastModifiedBy>
  <cp:lastPrinted>2018-04-04T07:59:00Z</cp:lastPrinted>
  <dcterms:modified xmlns:xsi="http://www.w3.org/2001/XMLSchema-instance" xsi:type="dcterms:W3CDTF">2018-12-11T12:50:00Z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(St-6344-16--SKUPŠTINA-završno izviješće i mišljenje--.docx)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