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3c5a" w14:paraId="9863c5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911AC">
        <w:rPr>
          <w:lang w:val="hr-HR"/>
        </w:rPr>
        <w:t>JADRANMERKUR, d.o.o., Solin, Ulica Don Frane Bulića 41, OIB: 84008587406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0911AC">
        <w:rPr>
          <w:lang w:val="hr-HR"/>
        </w:rPr>
        <w:t>JADRANMERKUR, d.o.o., Solin, Ulica Don Frane Bulića 41, OIB: 84008587406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BE389B">
        <w:rPr>
          <w:color w:themeColor="text1" w:val="000000"/>
          <w:lang w:val="hr-HR"/>
        </w:rPr>
        <w:t>7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24739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911AC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B61026">
        <w:t>Mateo Erceg iz Zagreba, Radnička cesta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911AC">
        <w:rPr>
          <w:lang w:val="hr-HR"/>
        </w:rPr>
        <w:t>JADRANMERKUR, d.o.o., Solin, Ulica Don Frane Bulića 41, OIB: 84008587406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868D6">
        <w:rPr>
          <w:lang w:val="hr-HR"/>
        </w:rPr>
        <w:t>24</w:t>
      </w:r>
      <w:r w:rsidR="009067EA">
        <w:rPr>
          <w:lang w:val="hr-HR"/>
        </w:rPr>
        <w:t xml:space="preserve">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911AC">
        <w:rPr>
          <w:lang w:val="hr-HR"/>
        </w:rPr>
        <w:t>JADRANMERKUR, d.o.o., Solin, Ulica Don Frane Bulića 41, OIB: 84008587406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C9211A">
        <w:rPr>
          <w:lang w:val="hr-HR"/>
        </w:rPr>
        <w:t>01</w:t>
      </w:r>
      <w:r w:rsidR="000911AC">
        <w:rPr>
          <w:lang w:val="hr-HR"/>
        </w:rPr>
        <w:t xml:space="preserve">. </w:t>
      </w:r>
      <w:r w:rsidR="00C9211A">
        <w:rPr>
          <w:lang w:val="hr-HR"/>
        </w:rPr>
        <w:t>rujna</w:t>
      </w:r>
      <w:r w:rsidR="00F5507B" w:rsidRPr="00275B05">
        <w:rPr>
          <w:lang w:val="hr-HR"/>
        </w:rPr>
        <w:t xml:space="preserve"> 201</w:t>
      </w:r>
      <w:r w:rsidR="00C9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911AC">
        <w:rPr>
          <w:lang w:val="hr-HR"/>
        </w:rPr>
        <w:t>300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911AC">
        <w:rPr>
          <w:lang w:val="hr-HR"/>
        </w:rPr>
        <w:t>21.684,60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8051E">
        <w:rPr>
          <w:lang w:val="hr-HR"/>
        </w:rPr>
        <w:t>11.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BE389B">
        <w:rPr>
          <w:lang w:val="hr-HR"/>
        </w:rPr>
        <w:t>7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4739">
      <w:rPr>
        <w:lang w:val="hr-HR"/>
      </w:rPr>
      <w:t>5</w:t>
    </w:r>
    <w:r w:rsidR="00B138D7">
      <w:rPr>
        <w:lang w:val="hr-HR"/>
      </w:rPr>
      <w:t>53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138D7">
      <w:rPr>
        <w:lang w:val="hr-HR"/>
      </w:rPr>
      <w:t>553</w:t>
    </w:r>
    <w:r w:rsidRPr="002E1801">
      <w:rPr>
        <w:lang w:val="hr-HR"/>
      </w:rPr>
      <w:t>/201</w:t>
    </w:r>
    <w:r w:rsidR="005202F0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06F4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St-553/2016</izvorni_sadrzaj>
    <derivirana_varijabla naziv="DomainObject.Predmet.OznakaBroj_1">St-553/2016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JADRANMERKUR, d.o.o. za proizvodnju, građevinarstvo, trgovinu i promet</izvorni_sadrzaj>
    <derivirana_varijabla naziv="DomainObject.Predmet.ProtustrankaFormated_1">  JADRANMERKUR, d.o.o. za proizvodnju, građevinarstvo, trgovinu i promet</derivirana_varijabla>
  </DomainObject.Predmet.ProtustrankaFormated>
  <DomainObject.Predmet.ProtustrankaFormatedOIB>
    <izvorni_sadrzaj>  JADRANMERKUR, d.o.o. za proizvodnju, građevinarstvo, trgovinu i promet, OIB 84008587406</izvorni_sadrzaj>
    <derivirana_varijabla naziv="DomainObject.Predmet.ProtustrankaFormatedOIB_1">  JADRANMERKUR, d.o.o. za proizvodnju, građevinarstvo, trgovinu i promet, OIB 84008587406</derivirana_varijabla>
  </DomainObject.Predmet.ProtustrankaFormatedOIB>
  <DomainObject.Predmet.ProtustrankaFormatedWithAdress>
    <izvorni_sadrzaj> JADRANMERKUR, d.o.o. za proizvodnju, građevinarstvo, trgovinu i promet, Ulica Don Frane Bulića 41, 21210 Solin</izvorni_sadrzaj>
    <derivirana_varijabla naziv="DomainObject.Predmet.ProtustrankaFormatedWithAdress_1"> JADRANMERKUR, d.o.o. za proizvodnju, građevinarstvo, trgovinu i promet, Ulica Don Frane Bulića 41, 21210 Solin</derivirana_varijabla>
  </DomainObject.Predmet.ProtustrankaFormatedWithAdress>
  <DomainObject.Predmet.ProtustrankaFormatedWithAdressOIB>
    <izvorni_sadrzaj> JADRANMERKUR, d.o.o. za proizvodnju, građevinarstvo, trgovinu i promet, OIB 84008587406, Ulica Don Frane Bulića 41, 21210 Solin</izvorni_sadrzaj>
    <derivirana_varijabla naziv="DomainObject.Predmet.ProtustrankaFormatedWithAdressOIB_1"> JADRANMERKUR, d.o.o. za proizvodnju, građevinarstvo, trgovinu i promet, OIB 84008587406, Ulica Don Frane Bulića 41, 21210 Solin</derivirana_varijabla>
  </DomainObject.Predmet.ProtustrankaFormatedWithAdressOIB>
  <DomainObject.Predmet.ProtustrankaWithAdress>
    <izvorni_sadrzaj>JADRANMERKUR, d.o.o. za proizvodnju, građevinarstvo, trgovinu i promet Ulica Don Frane Bulića 41, 21210 Solin</izvorni_sadrzaj>
    <derivirana_varijabla naziv="DomainObject.Predmet.ProtustrankaWithAdress_1">JADRANMERKUR, d.o.o. za proizvodnju, građevinarstvo, trgovinu i promet Ulica Don Frane Bulića 41, 21210 Solin</derivirana_varijabla>
  </DomainObject.Predmet.ProtustrankaWithAdress>
  <DomainObject.Predmet.ProtustrankaWithAdressOIB>
    <izvorni_sadrzaj>JADRANMERKUR, d.o.o. za proizvodnju, građevinarstvo, trgovinu i promet, OIB 84008587406, Ulica Don Frane Bulića 41, 21210 Solin</izvorni_sadrzaj>
    <derivirana_varijabla naziv="DomainObject.Predmet.ProtustrankaWithAdressOIB_1">JADRANMERKUR, d.o.o. za proizvodnju, građevinarstvo, trgovinu i promet, OIB 84008587406, Ulica Don Frane Bulića 41, 21210 Solin</derivirana_varijabla>
  </DomainObject.Predmet.ProtustrankaWithAdressOIB>
  <DomainObject.Predmet.ProtustrankaNazivFormated>
    <izvorni_sadrzaj>JADRANMERKUR, d.o.o. za proizvodnju, građevinarstvo, trgovinu i promet</izvorni_sadrzaj>
    <derivirana_varijabla naziv="DomainObject.Predmet.ProtustrankaNazivFormated_1">JADRANMERKUR, d.o.o. za proizvodnju, građevinarstvo, trgovinu i promet</derivirana_varijabla>
  </DomainObject.Predmet.ProtustrankaNazivFormated>
  <DomainObject.Predmet.ProtustrankaNazivFormatedOIB>
    <izvorni_sadrzaj>JADRANMERKUR, d.o.o. za proizvodnju, građevinarstvo, trgovinu i promet, OIB 84008587406</izvorni_sadrzaj>
    <derivirana_varijabla naziv="DomainObject.Predmet.ProtustrankaNazivFormatedOIB_1">JADRANMERKUR, d.o.o. za proizvodnju, građevinarstvo, trgovinu i promet, OIB 84008587406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21684.60</izvorni_sadrzaj>
    <derivirana_varijabla naziv="DomainObject.Predmet.TrenutnaVrijednost_1">21684.60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JADRANMERKUR, d.o.o. za proizvodnju, građevinarstvo, trgovinu i promet</item>
    </izvorni_sadrzaj>
    <derivirana_varijabla naziv="DomainObject.Predmet.ProtuStrankaListFormated_1">
      <item>JADRANMERKUR, d.o.o. za proizvodnju, građevinarstvo, trgovinu i promet</item>
    </derivirana_varijabla>
  </DomainObject.Predmet.ProtuStrankaListFormated>
  <DomainObject.Predmet.ProtuStrankaListFormatedOIB>
    <izvorni_sadrzaj>
      <item>JADRANMERKUR, d.o.o. za proizvodnju, građevinarstvo, trgovinu i promet, OIB 84008587406</item>
    </izvorni_sadrzaj>
    <derivirana_varijabla naziv="DomainObject.Predmet.ProtuStrankaListFormatedOIB_1">
      <item>JADRANMERKUR, d.o.o. za proizvodnju, građevinarstvo, trgovinu i promet, OIB 84008587406</item>
    </derivirana_varijabla>
  </DomainObject.Predmet.ProtuStrankaListFormatedOIB>
  <DomainObject.Predmet.ProtuStrankaListFormatedWithAdress>
    <izvorni_sadrzaj>
      <item>JADRANMERKUR, d.o.o. za proizvodnju, građevinarstvo, trgovinu i promet, Ulica Don Frane Bulića 41, 21210 Solin</item>
    </izvorni_sadrzaj>
    <derivirana_varijabla naziv="DomainObject.Predmet.ProtuStrankaListFormatedWithAdress_1">
      <item>JADRANMERKUR, d.o.o. za proizvodnju, građevinarstvo, trgovinu i promet, Ulica Don Frane Bulića 41, 21210 Solin</item>
    </derivirana_varijabla>
  </DomainObject.Predmet.ProtuStrankaListFormatedWithAdress>
  <DomainObject.Predmet.ProtuStrankaListFormatedWithAdressOIB>
    <izvorni_sadrzaj>
      <item>JADRANMERKUR, d.o.o. za proizvodnju, građevinarstvo, trgovinu i promet, OIB 84008587406, Ulica Don Frane Bulića 41, 21210 Solin</item>
    </izvorni_sadrzaj>
    <derivirana_varijabla naziv="DomainObject.Predmet.ProtuStrankaListFormatedWithAdressOIB_1">
      <item>JADRANMERKUR, d.o.o. za proizvodnju, građevinarstvo, trgovinu i promet, OIB 84008587406, Ulica Don Frane Bulića 41, 21210 Solin</item>
    </derivirana_varijabla>
  </DomainObject.Predmet.ProtuStrankaListFormatedWithAdressOIB>
  <DomainObject.Predmet.ProtuStrankaListNazivFormated>
    <izvorni_sadrzaj>
      <item>JADRANMERKUR, d.o.o. za proizvodnju, građevinarstvo, trgovinu i promet</item>
    </izvorni_sadrzaj>
    <derivirana_varijabla naziv="DomainObject.Predmet.ProtuStrankaListNazivFormated_1">
      <item>JADRANMERKUR, d.o.o. za proizvodnju, građevinarstvo, trgovinu i promet</item>
    </derivirana_varijabla>
  </DomainObject.Predmet.ProtuStrankaListNazivFormated>
  <DomainObject.Predmet.ProtuStrankaListNazivFormatedOIB>
    <izvorni_sadrzaj>
      <item>JADRANMERKUR, d.o.o. za proizvodnju, građevinarstvo, trgovinu i promet, OIB 84008587406</item>
    </izvorni_sadrzaj>
    <derivirana_varijabla naziv="DomainObject.Predmet.ProtuStrankaListNazivFormatedOIB_1">
      <item>JADRANMERKUR, d.o.o. za proizvodnju, građevinarstvo, trgovinu i promet, OIB 84008587406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JADRANMERKUR, d.o.o. za proizvodnju, građevinarstvo, trgovinu i promet</izvorni_sadrzaj>
    <derivirana_varijabla naziv="DomainObject.Predmet.ProtustrankaIDrugi_1">JADRANMERKUR, d.o.o. za proizvodnju, građevinarstvo, trgovinu 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JADRANMERKUR, d.o.o. za proizvodnju, građevinarstvo, trgovinu i promet, OIB 84008587406, Ulica Don Frane Bulića 41, 21210 Solin</izvorni_sadrzaj>
    <derivirana_varijabla naziv="DomainObject.Predmet.ProtustrankaIDrugiAdressOIB_1">JADRANMERKUR, d.o.o. za proizvodnju, građevinarstvo, trgovinu i promet, OIB 84008587406, Ulica Don Frane Bulića 41,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JADRANMERKUR, d.o.o. za proizvodnju, građevinarstvo, trgovinu i promet</item>
      <item>FINANCIJSKA AGENCIJA, RC SPLIT</item>
    </izvorni_sadrzaj>
    <derivirana_varijabla naziv="DomainObject.Predmet.SudioniciListNaziv_1">
      <item>JADRANMERKUR, d.o.o. za proizvodnju, građevinarstvo, trgovinu i promet</item>
      <item>FINANCIJSKA AGENCIJA, RC SPLIT</item>
    </derivirana_varijabla>
  </DomainObject.Predmet.SudioniciListNaziv>
  <DomainObject.Predmet.SudioniciListAdressOIB>
    <izvorni_sadrzaj>
      <item>JADRANMERKUR, d.o.o. za proizvodnju, građevinarstvo, trgovinu i promet, OIB 84008587406, Ulica Don Frane Bulića 41,21210 Solin</item>
      <item>FINANCIJSKA AGENCIJA, RC SPLIT, OIB 85821130368, Mažuranićevo šetalište 24 b,21000 Split</item>
    </izvorni_sadrzaj>
    <derivirana_varijabla naziv="DomainObject.Predmet.SudioniciListAdressOIB_1">
      <item>JADRANMERKUR, d.o.o. za proizvodnju, građevinarstvo, trgovinu i promet, OIB 84008587406, Ulica Don Frane Bulića 41,21210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84008587406</item>
      <item>, OIB 85821130368</item>
    </izvorni_sadrzaj>
    <derivirana_varijabla naziv="DomainObject.Predmet.SudioniciListNazivOIB_1">
      <item>, OIB 84008587406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818F4-908B-40FE-977A-65B0490B9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784</properties:Words>
  <properties:Characters>4209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2016-06-27T07:25:00Z</cp:lastPrinted>
  <dcterms:modified xmlns:xsi="http://www.w3.org/2001/XMLSchema-instance" xsi:type="dcterms:W3CDTF">2016-06-27T07:29:00Z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