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24BDE" w:rsidR="00E24BDE">
        <w:tc>
          <w:tcPr>
            <w:tcW w:type="dxa" w:w="2985"/>
            <w:hideMark/>
          </w:tcPr>
          <w:p w:rsidRDefault="00E24BDE" w:rsidP="00E24BDE" w:rsidR="00E24BD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24BDE" w:rsidP="00E24BDE" w:rsidR="00E24BDE">
            <w:pPr>
              <w:spacing w:after="0"/>
              <w:jc w:val="center"/>
            </w:pPr>
            <w:r>
              <w:t>Republika Hrvatska</w:t>
            </w:r>
          </w:p>
          <w:p w:rsidRDefault="00E24BDE" w:rsidP="00E24BDE" w:rsidR="00E24BDE">
            <w:pPr>
              <w:spacing w:after="0"/>
              <w:jc w:val="center"/>
            </w:pPr>
            <w:r>
              <w:t>Trgovački sud u Varaždinu</w:t>
            </w:r>
          </w:p>
          <w:p w:rsidRDefault="00E24BDE" w:rsidP="00E24BDE" w:rsidR="00E24BD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7f606d" w14:paraId="b7f606d" w:rsidRDefault="00E24BDE" w:rsidP="00E24BDE" w:rsidR="00E24BDE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24BDE" w:rsidP="00E24BDE" w:rsidR="00E24BDE">
      <w:pPr>
        <w:spacing w:after="0"/>
        <w:jc w:val="both"/>
      </w:pPr>
      <w:r>
        <w:t xml:space="preserve">                                                                                                     Poslovni broj: 3 St-429/2017-4</w:t>
      </w:r>
    </w:p>
    <w:p w:rsidRDefault="00E24BDE" w:rsidP="00E24BDE" w:rsidR="00E24BDE">
      <w:pPr>
        <w:spacing w:after="0"/>
        <w:jc w:val="both"/>
      </w:pP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  <w:jc w:val="center"/>
      </w:pPr>
      <w:r>
        <w:t>U  I M E  R E P U B L I K E  H R V A T S K E</w:t>
      </w: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  <w:jc w:val="center"/>
      </w:pPr>
      <w:r>
        <w:t>R J E Š E NJ E</w:t>
      </w: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DIATOM društvo s ograničenom odgovornošću za trgovinu i usluge, skraćena tvrtka DIATOM d.o.o. Nedelišće, Livadarska 38/A, MBS: 070120096, OIB: 90414169830, dana 26. listopada 2017. godine,</w:t>
      </w:r>
    </w:p>
    <w:p w:rsidRDefault="00E24BDE" w:rsidP="00E24BDE" w:rsidR="00E24BDE">
      <w:pPr>
        <w:spacing w:after="0"/>
        <w:jc w:val="both"/>
      </w:pPr>
    </w:p>
    <w:p w:rsidRDefault="00E24BDE" w:rsidP="00E24BDE" w:rsidR="00E24BDE">
      <w:pPr>
        <w:spacing w:after="0"/>
        <w:jc w:val="center"/>
      </w:pPr>
      <w:r>
        <w:t>r i j e š i o  j e</w:t>
      </w: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  <w:jc w:val="both"/>
      </w:pPr>
      <w:r>
        <w:tab/>
        <w:t>I/ Otvara se stečajni postupak nad stečajnim dužnikom DIATOM društvo s ograničenom odgovornošću za trgovinu i usluge, skraćena tvrtka DIATOM d.o.o. Nedelišće, Livadarska 38/A, MBS: 070120096, OIB: 90414169830, s danom 26. listopada 2017. u 14,30 sati.</w:t>
      </w:r>
    </w:p>
    <w:p w:rsidRDefault="00E24BDE" w:rsidP="00E24BDE" w:rsidR="00E24BDE">
      <w:pPr>
        <w:spacing w:after="0"/>
        <w:jc w:val="both"/>
      </w:pPr>
    </w:p>
    <w:p w:rsidRDefault="00E24BDE" w:rsidP="00E24BDE" w:rsidR="00E24BDE">
      <w:pPr>
        <w:spacing w:after="0"/>
        <w:jc w:val="both"/>
        <w:rPr>
          <w:szCs w:val="20"/>
        </w:rPr>
      </w:pPr>
      <w:r>
        <w:tab/>
        <w:t>II/ Zaključuje se stečajni postupak nad stečajnim dužnikom DIATOM društvo s ograničenom odgovornošću za trgovinu i usluge, skraćena tvrtka DIATOM d.o.o. Nedelišće, Livadarska 38/A, MBS: 070120096, OIB: 90414169830.</w:t>
      </w:r>
    </w:p>
    <w:p w:rsidRDefault="00E24BDE" w:rsidP="00E24BDE" w:rsidR="00E24BDE">
      <w:pPr>
        <w:spacing w:after="0"/>
        <w:jc w:val="both"/>
      </w:pPr>
    </w:p>
    <w:p w:rsidRDefault="00E24BDE" w:rsidP="00E24BDE" w:rsidR="00E24BDE">
      <w:pPr>
        <w:spacing w:after="0"/>
        <w:jc w:val="both"/>
      </w:pPr>
      <w:r>
        <w:tab/>
        <w:t>III/ Za stečajnog upravitelja imenuje se Dragan Čemerin iz Čakovca, Vukovarska 3, OIB: 90776078028.</w:t>
      </w:r>
    </w:p>
    <w:p w:rsidRDefault="00E24BDE" w:rsidP="00E24BDE" w:rsidR="00E24BDE">
      <w:pPr>
        <w:spacing w:after="0"/>
        <w:jc w:val="both"/>
        <w:rPr>
          <w:color w:val="FF0000"/>
        </w:rPr>
      </w:pPr>
    </w:p>
    <w:p w:rsidRDefault="00E24BDE" w:rsidP="00E24BDE" w:rsidR="00E24BDE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E24BDE" w:rsidP="00E24BDE" w:rsidR="00E24BDE">
      <w:pPr>
        <w:spacing w:after="0"/>
        <w:jc w:val="both"/>
      </w:pP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  <w:jc w:val="center"/>
      </w:pPr>
      <w:r>
        <w:t>Obrazloženje</w:t>
      </w: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  <w:jc w:val="both"/>
      </w:pPr>
      <w:r>
        <w:tab/>
        <w:t xml:space="preserve">Predlagatelj je dana 7. kolovoza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</w:t>
      </w:r>
      <w:r>
        <w:lastRenderedPageBreak/>
        <w:t>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E24BDE" w:rsidP="00E24BDE" w:rsidR="00E24BDE">
      <w:pPr>
        <w:spacing w:after="0"/>
        <w:jc w:val="both"/>
      </w:pPr>
    </w:p>
    <w:p w:rsidRDefault="00E24BDE" w:rsidP="00E24BDE" w:rsidR="00E24BDE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  <w:jc w:val="center"/>
      </w:pPr>
      <w:r>
        <w:t>Varaždin, 26. listopada 2017.</w:t>
      </w:r>
    </w:p>
    <w:p w:rsidRDefault="00E24BDE" w:rsidP="00E24BDE" w:rsidR="00E24BDE">
      <w:pPr>
        <w:spacing w:after="0"/>
      </w:pPr>
      <w:r>
        <w:t xml:space="preserve">                                                                                                  </w:t>
      </w:r>
    </w:p>
    <w:p w:rsidRDefault="00E24BDE" w:rsidP="00E24BDE" w:rsidR="00E24BDE">
      <w:pPr>
        <w:spacing w:after="0"/>
      </w:pPr>
      <w:r>
        <w:t xml:space="preserve">     </w:t>
      </w:r>
    </w:p>
    <w:p w:rsidRDefault="00E24BDE" w:rsidP="00E24BDE" w:rsidR="00E24BD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SUDAC:</w:t>
      </w: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Jasna Lekić</w:t>
      </w: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E24BDE" w:rsidP="00E24BDE" w:rsidR="00E24BDE">
      <w:pPr>
        <w:spacing w:after="0"/>
      </w:pPr>
      <w:r>
        <w:t xml:space="preserve">                             </w:t>
      </w: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</w:pPr>
      <w:r>
        <w:tab/>
        <w:t>UPUTA O PRAVNOM LIJEKU:</w:t>
      </w: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24BDE" w:rsidP="00E24BDE" w:rsidR="00E24BD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</w:pPr>
      <w:r>
        <w:t>DNA:</w:t>
      </w:r>
    </w:p>
    <w:p w:rsidRDefault="00E24BDE" w:rsidP="00E24BDE" w:rsidR="00E24BD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24BDE" w:rsidP="00E24BDE" w:rsidR="00E24BDE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E24BDE" w:rsidP="00E24BDE" w:rsidR="00E24BDE">
      <w:pPr>
        <w:numPr>
          <w:ilvl w:val="0"/>
          <w:numId w:val="47"/>
        </w:numPr>
        <w:spacing w:after="0"/>
      </w:pPr>
      <w:r>
        <w:t>Dužnik DIATOM d.o.o. Nedelišće, Livadarska 38/A, 40305 Nedelišće</w:t>
      </w:r>
    </w:p>
    <w:p w:rsidRDefault="00E24BDE" w:rsidP="00E24BDE" w:rsidR="00E24BDE">
      <w:pPr>
        <w:numPr>
          <w:ilvl w:val="0"/>
          <w:numId w:val="47"/>
        </w:numPr>
        <w:spacing w:after="0"/>
      </w:pPr>
      <w:r>
        <w:t>Direktor dužnika Tomica Horvat iz Nedelišća, Livadarska 38/A, 40305 Nedelišće</w:t>
      </w:r>
    </w:p>
    <w:p w:rsidRDefault="00E24BDE" w:rsidP="00E24BDE" w:rsidR="00E24BDE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E24BDE" w:rsidP="00E24BDE" w:rsidR="00E24BDE">
      <w:pPr>
        <w:numPr>
          <w:ilvl w:val="0"/>
          <w:numId w:val="47"/>
        </w:numPr>
        <w:spacing w:after="0"/>
      </w:pPr>
      <w:r>
        <w:t>Ministarstvo financija, Porezna uprava, Područni ured Čakovec, O. Keršovanija 11</w:t>
      </w:r>
    </w:p>
    <w:p w:rsidRDefault="00E24BDE" w:rsidP="00E24BDE" w:rsidR="00E24BDE">
      <w:pPr>
        <w:numPr>
          <w:ilvl w:val="0"/>
          <w:numId w:val="47"/>
        </w:numPr>
        <w:spacing w:after="0"/>
        <w:rPr>
          <w:szCs w:val="20"/>
        </w:rPr>
      </w:pPr>
      <w:r>
        <w:t>Stečajni upravitelj Dragan Čemerin iz Čakovca, Vukovarska 3</w:t>
      </w:r>
    </w:p>
    <w:p w:rsidRDefault="00E24BDE" w:rsidP="00E24BDE" w:rsidR="00E24BDE">
      <w:pPr>
        <w:numPr>
          <w:ilvl w:val="0"/>
          <w:numId w:val="47"/>
        </w:numPr>
        <w:spacing w:after="0"/>
      </w:pPr>
      <w:r>
        <w:t>e-Oglasna ploča suda</w:t>
      </w: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</w:pPr>
    </w:p>
    <w:p w:rsidRDefault="00E24BDE" w:rsidP="00E24BDE" w:rsidR="00E24BDE">
      <w:pPr>
        <w:spacing w:after="0"/>
      </w:pPr>
    </w:p>
    <w:p w:rsidRDefault="00AB4602" w:rsidP="00E24BDE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D0D" w:rsidP="00537B78" w:rsidR="006F1D0D">
      <w:r>
        <w:separator/>
      </w:r>
    </w:p>
  </w:endnote>
  <w:endnote w:id="0" w:type="continuationSeparator">
    <w:p w:rsidRDefault="006F1D0D" w:rsidP="00537B78" w:rsidR="006F1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D0D" w:rsidP="00537B78" w:rsidR="006F1D0D">
      <w:r>
        <w:separator/>
      </w:r>
    </w:p>
  </w:footnote>
  <w:footnote w:id="0" w:type="continuationSeparator">
    <w:p w:rsidRDefault="006F1D0D" w:rsidP="00537B78" w:rsidR="006F1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1D0D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3B7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BDE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87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St-429/2017-4</izvorni_sadrzaj>
    <derivirana_varijabla naziv="DomainObject.Oznaka_1">St-429/2017-4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DIATOM društvo s ograničenom odgovornošću za trgovinu i usluge zastupanog po punomoćniku Tomica Horvat</izvorni_sadrzaj>
    <derivirana_varijabla naziv="DomainObject.Predmet.ProtustrankaFormated_1">  DIATOM društvo s ograničenom odgovornošću za trgovinu i usluge zastupanog po punomoćniku Tomica Horvat</derivirana_varijabla>
  </DomainObject.Predmet.ProtustrankaFormated>
  <DomainObject.Predmet.ProtustrankaFormatedOIB>
    <izvorni_sadrzaj>  DIATOM društvo s ograničenom odgovornošću za trgovinu i usluge, OIB 90414169830 zastupanog po punomoćniku Tomica Horvat</izvorni_sadrzaj>
    <derivirana_varijabla naziv="DomainObject.Predmet.ProtustrankaFormatedOIB_1">  DIATOM društvo s ograničenom odgovornošću za trgovinu i usluge, OIB 90414169830 zastupanog po punomoćniku Tomica Horvat</derivirana_varijabla>
  </DomainObject.Predmet.ProtustrankaFormatedOIB>
  <DomainObject.Predmet.ProtustrankaFormatedWithAdress>
    <izvorni_sadrzaj> DIATOM društvo s ograničenom odgovornošću za trgovinu i usluge, Livadarska 38A, 40000 Nedelišće zastupanog po punomoćniku Tomica Horvat</izvorni_sadrzaj>
    <derivirana_varijabla naziv="DomainObject.Predmet.ProtustrankaFormatedWithAdress_1"> DIATOM društvo s ograničenom odgovornošću za trgovinu i usluge, Livadarska 38A, 40000 Nedelišće zastupanog po punomoćniku Tomica Horvat</derivirana_varijabla>
  </DomainObject.Predmet.ProtustrankaFormatedWithAdress>
  <DomainObject.Predmet.ProtustrankaFormatedWithAdressOIB>
    <izvorni_sadrzaj> DIATOM društvo s ograničenom odgovornošću za trgovinu i usluge, OIB 90414169830, Livadarska 38A, 40000 Nedelišće zastupanog po punomoćniku Tomica Horvat</izvorni_sadrzaj>
    <derivirana_varijabla naziv="DomainObject.Predmet.ProtustrankaFormatedWithAdressOIB_1"> DIATOM društvo s ograničenom odgovornošću za trgovinu i usluge, OIB 90414169830, Livadarska 38A, 40000 Nedelišće zastupanog po punomoćniku Tomica Horvat</derivirana_varijabla>
  </DomainObject.Predmet.ProtustrankaFormatedWithAdressOIB>
  <DomainObject.Predmet.ProtustrankaWithAdress>
    <izvorni_sadrzaj>DIATOM društvo s ograničenom odgovornošću za trgovinu i usluge Livadarska 38A, 40000 Nedelišće</izvorni_sadrzaj>
    <derivirana_varijabla naziv="DomainObject.Predmet.ProtustrankaWithAdress_1">DIATOM društvo s ograničenom odgovornošću za trgovinu i usluge Livadarska 38A, 40000 Nedelišće</derivirana_varijabla>
  </DomainObject.Predmet.ProtustrankaWithAdress>
  <DomainObject.Predmet.ProtustrankaWithAdressOIB>
    <izvorni_sadrzaj>DIATOM društvo s ograničenom odgovornošću za trgovinu i usluge, OIB 90414169830, Livadarska 38A, 40000 Nedelišće</izvorni_sadrzaj>
    <derivirana_varijabla naziv="DomainObject.Predmet.ProtustrankaWithAdressOIB_1">DIATOM društvo s ograničenom odgovornošću za trgovinu i usluge, OIB 90414169830, Livadarska 38A, 40000 Nedelišće</derivirana_varijabla>
  </DomainObject.Predmet.ProtustrankaWithAdressOIB>
  <DomainObject.Predmet.ProtustrankaNazivFormated>
    <izvorni_sadrzaj>DIATOM društvo s ograničenom odgovornošću za trgovinu i usluge</izvorni_sadrzaj>
    <derivirana_varijabla naziv="DomainObject.Predmet.ProtustrankaNazivFormated_1">DIATOM društvo s ograničenom odgovornošću za trgovinu i usluge</derivirana_varijabla>
  </DomainObject.Predmet.ProtustrankaNazivFormated>
  <DomainObject.Predmet.ProtustrankaNazivFormatedOIB>
    <izvorni_sadrzaj>DIATOM društvo s ograničenom odgovornošću za trgovinu i usluge, OIB 90414169830</izvorni_sadrzaj>
    <derivirana_varijabla naziv="DomainObject.Predmet.ProtustrankaNazivFormatedOIB_1">DIATOM društvo s ograničenom odgovornošću za trgovinu i usluge, OIB 90414169830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33682.47</izvorni_sadrzaj>
    <derivirana_varijabla naziv="DomainObject.Predmet.TrenutnaVrijednost_1">33682.47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DIATOM društvo s ograničenom odgovornošću za trgovinu i usluge zastupanog po punomoćniku Tomica Horvat</item>
    </izvorni_sadrzaj>
    <derivirana_varijabla naziv="DomainObject.Predmet.ProtuStrankaListFormated_1">
      <item>DIATOM društvo s ograničenom odgovornošću za trgovinu i usluge zastupanog po punomoćniku Tomica Horvat</item>
    </derivirana_varijabla>
  </DomainObject.Predmet.ProtuStrankaListFormated>
  <DomainObject.Predmet.ProtuStrankaListFormatedOIB>
    <izvorni_sadrzaj>
      <item>DIATOM društvo s ograničenom odgovornošću za trgovinu i usluge, OIB 90414169830 zastupanog po punomoćniku Tomica Horvat</item>
    </izvorni_sadrzaj>
    <derivirana_varijabla naziv="DomainObject.Predmet.ProtuStrankaListFormatedOIB_1">
      <item>DIATOM društvo s ograničenom odgovornošću za trgovinu i usluge, OIB 90414169830 zastupanog po punomoćniku Tomica Horvat</item>
    </derivirana_varijabla>
  </DomainObject.Predmet.ProtuStrankaListFormatedOIB>
  <DomainObject.Predmet.ProtuStrankaListFormatedWithAdress>
    <izvorni_sadrzaj>
      <item>DIATOM društvo s ograničenom odgovornošću za trgovinu i usluge, Livadarska 38A, 40000 Nedelišće zastupanog po punomoćniku Tomica Horvat</item>
    </izvorni_sadrzaj>
    <derivirana_varijabla naziv="DomainObject.Predmet.ProtuStrankaListFormatedWithAdress_1">
      <item>DIATOM društvo s ograničenom odgovornošću za trgovinu i usluge, Livadarska 38A, 40000 Nedelišće zastupanog po punomoćniku Tomica Horvat</item>
    </derivirana_varijabla>
  </DomainObject.Predmet.ProtuStrankaListFormatedWithAdress>
  <DomainObject.Predmet.ProtuStrankaListFormatedWithAdressOIB>
    <izvorni_sadrzaj>
      <item>DIATOM društvo s ograničenom odgovornošću za trgovinu i usluge, OIB 90414169830, Livadarska 38A, 40000 Nedelišće zastupanog po punomoćniku Tomica Horvat</item>
    </izvorni_sadrzaj>
    <derivirana_varijabla naziv="DomainObject.Predmet.ProtuStrankaListFormatedWithAdressOIB_1">
      <item>DIATOM društvo s ograničenom odgovornošću za trgovinu i usluge, OIB 90414169830, Livadarska 38A, 40000 Nedelišće zastupanog po punomoćniku Tomica Horvat</item>
    </derivirana_varijabla>
  </DomainObject.Predmet.ProtuStrankaListFormatedWithAdressOIB>
  <DomainObject.Predmet.ProtuStrankaListNazivFormated>
    <izvorni_sadrzaj>
      <item>DIATOM društvo s ograničenom odgovornošću za trgovinu i usluge</item>
    </izvorni_sadrzaj>
    <derivirana_varijabla naziv="DomainObject.Predmet.ProtuStrankaListNazivFormated_1">
      <item>DIATOM društvo s ograničenom odgovornošću za trgovinu i usluge</item>
    </derivirana_varijabla>
  </DomainObject.Predmet.ProtuStrankaListNazivFormated>
  <DomainObject.Predmet.ProtuStrankaListNazivFormatedOIB>
    <izvorni_sadrzaj>
      <item>DIATOM društvo s ograničenom odgovornošću za trgovinu i usluge, OIB 90414169830</item>
    </izvorni_sadrzaj>
    <derivirana_varijabla naziv="DomainObject.Predmet.ProtuStrankaListNazivFormatedOIB_1">
      <item>DIATOM društvo s ograničenom odgovornošću za trgovinu i usluge, OIB 90414169830</item>
    </derivirana_varijabla>
  </DomainObject.Predmet.ProtuStrankaListNazivFormatedOIB>
  <DomainObject.Predmet.OstaliListFormated>
    <izvorni_sadrzaj>
      <item>Sudski registar</item>
      <item>Tomica Horvat punomoćnik sudionika u postupku DIATOM društvo s ograničenom odgovornošću za trgovinu i usluge</item>
    </izvorni_sadrzaj>
    <derivirana_varijabla naziv="DomainObject.Predmet.OstaliListFormated_1">
      <item>Sudski registar</item>
      <item>Tomica Horvat punomoćnik sudionika u postupku DIATOM društvo s ograničenom odgovornošću za trgovinu i usluge</item>
    </derivirana_varijabla>
  </DomainObject.Predmet.OstaliListFormated>
  <DomainObject.Predmet.OstaliListFormatedOIB>
    <izvorni_sadrzaj>
      <item>Sudski registar</item>
      <item>Tomica Horvat, OIB 02203316737 punomoćnik sudionika u postupku DIATOM društvo s ograničenom odgovornošću za trgovinu i usluge</item>
    </izvorni_sadrzaj>
    <derivirana_varijabla naziv="DomainObject.Predmet.OstaliListFormatedOIB_1">
      <item>Sudski registar</item>
      <item>Tomica Horvat, OIB 02203316737 punomoćnik sudionika u postupku DIATOM društvo s ograničenom odgovornošću za trgovinu i usluge</item>
    </derivirana_varijabla>
  </DomainObject.Predmet.OstaliListFormatedOIB>
  <DomainObject.Predmet.OstaliListFormatedWithAdress>
    <izvorni_sadrzaj>
      <item>Sudski registar</item>
      <item>Tomica Horvat, Livadarska 38a, 40000 Nedelišće punomoćnik sudionika u postupku DIATOM društvo s ograničenom odgovornošću za trgovinu i usluge</item>
    </izvorni_sadrzaj>
    <derivirana_varijabla naziv="DomainObject.Predmet.OstaliListFormatedWithAdress_1">
      <item>Sudski registar</item>
      <item>Tomica Horvat, Livadarska 38a, 40000 Nedelišće punomoćnik sudionika u postupku DIATOM društvo s ograničenom odgovornošću za trgovinu i usluge</item>
    </derivirana_varijabla>
  </DomainObject.Predmet.OstaliListFormatedWithAdress>
  <DomainObject.Predmet.OstaliListFormatedWithAdressOIB>
    <izvorni_sadrzaj>
      <item>Sudski registar</item>
      <item>Tomica Horvat, OIB 02203316737, Livadarska 38a, 40000 Nedelišće punomoćnik sudionika u postupku DIATOM društvo s ograničenom odgovornošću za trgovinu i usluge</item>
    </izvorni_sadrzaj>
    <derivirana_varijabla naziv="DomainObject.Predmet.OstaliListFormatedWithAdressOIB_1">
      <item>Sudski registar</item>
      <item>Tomica Horvat, OIB 02203316737, Livadarska 38a, 40000 Nedelišće punomoćnik sudionika u postupku DIATOM društvo s ograničenom odgovornošću za trgovinu i usluge</item>
    </derivirana_varijabla>
  </DomainObject.Predmet.OstaliListFormatedWithAdressOIB>
  <DomainObject.Predmet.OstaliListNazivFormated>
    <izvorni_sadrzaj>
      <item>Sudski registar</item>
      <item>Tomica Horvat</item>
    </izvorni_sadrzaj>
    <derivirana_varijabla naziv="DomainObject.Predmet.OstaliListNazivFormated_1">
      <item>Sudski registar</item>
      <item>Tomica Horvat</item>
    </derivirana_varijabla>
  </DomainObject.Predmet.OstaliListNazivFormated>
  <DomainObject.Predmet.OstaliListNazivFormatedOIB>
    <izvorni_sadrzaj>
      <item>Sudski registar</item>
      <item>Tomica Horvat, OIB 02203316737</item>
    </izvorni_sadrzaj>
    <derivirana_varijabla naziv="DomainObject.Predmet.OstaliListNazivFormatedOIB_1">
      <item>Sudski registar</item>
      <item>Tomica Horvat, OIB 02203316737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St-429/2017-4</izvorni_sadrzaj>
    <derivirana_varijabla naziv="DomainObject.PoslovniBrojDokumenta_1">St-429/2017-4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DIATOM društvo s ograničenom odgovornošću za trgovinu i usluge</izvorni_sadrzaj>
    <derivirana_varijabla naziv="DomainObject.Predmet.ProtustrankaIDrugi_1">DIATOM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DIATOM društvo s ograničenom odgovornošću za trgovinu i usluge, OIB 90414169830, Livadarska 38A, 40000 Nedelišće</izvorni_sadrzaj>
    <derivirana_varijabla naziv="DomainObject.Predmet.ProtustrankaIDrugiAdressOIB_1">DIATOM društvo s ograničenom odgovornošću za trgovinu i usluge, OIB 90414169830, Livadarska 38A,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DIATOM društvo s ograničenom odgovornošću za trgovinu i usluge</item>
      <item>Sudski registar</item>
      <item>Tomica Horvat</item>
    </izvorni_sadrzaj>
    <derivirana_varijabla naziv="DomainObject.Predmet.SudioniciListNaziv_1">
      <item>Financijska agencija</item>
      <item>DIATOM društvo s ograničenom odgovornošću za trgovinu i usluge</item>
      <item>Sudski registar</item>
      <item>Tomica Horvat</item>
    </derivirana_varijabla>
  </DomainObject.Predmet.SudioniciListNaziv>
  <DomainObject.Predmet.SudioniciListAdressOIB>
    <izvorni_sadrzaj>
      <item>Financijska agencija, OIB 85821130368, Ulica grada Vukovara 70,10000 Zagreb</item>
      <item>DIATOM društvo s ograničenom odgovornošću za trgovinu i usluge, OIB 90414169830, Livadarska 38A,40000 Nedelišće</item>
      <item>Sudski registar</item>
      <item>Tomica Horvat, OIB 02203316737, Livadarska 38a,40000 Nedelišće</item>
    </izvorni_sadrzaj>
    <derivirana_varijabla naziv="DomainObject.Predmet.SudioniciListAdressOIB_1">
      <item>Financijska agencija, OIB 85821130368, Ulica grada Vukovara 70,10000 Zagreb</item>
      <item>DIATOM društvo s ograničenom odgovornošću za trgovinu i usluge, OIB 90414169830, Livadarska 38A,40000 Nedelišće</item>
      <item>Sudski registar</item>
      <item>Tomica Horvat, OIB 02203316737, Livadarska 38a,40000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36D0E-DE71-461F-A624-AAEB4E07D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539</properties:Words>
  <properties:Characters>2991</properties:Characters>
  <properties:Lines>93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2017-10-26T07:16:00Z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St-429/2017-4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