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d3354d" w14:paraId="6d3354d" w:rsidRDefault="003B674A" w:rsidP="004E7294" w:rsidR="004E7294">
      <w:pPr>
        <w:ind w:firstLine="426" w:left="708"/>
        <w15:collapsed w:val="false"/>
        <w:rPr>
          <w:color w:val="000000"/>
          <w:sz w:val="24"/>
          <w:szCs w:val="24"/>
        </w:rPr>
      </w:pPr>
      <w:bookmarkStart w:name="_GoBack" w:id="0"/>
      <w:bookmarkEnd w:id="0"/>
      <w:r w:rsidRPr="00287E37">
        <w:rPr>
          <w:noProof/>
          <w:color w:val="0000FF"/>
          <w:sz w:val="24"/>
          <w:szCs w:val="24"/>
        </w:rPr>
        <w:drawing>
          <wp:inline distR="0" distL="0" distB="0" distT="0">
            <wp:extent cy="723265" cx="546100"/>
            <wp:effectExtent b="635" r="6350" t="0" l="0"/>
            <wp:docPr descr="http://tbn0.google.com/images?q=tbn:8lIypWC5bJjP1M:http://www.hnv.org.yu/images/grb-rh.jpg" name="Slika 1" id="1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46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F0485" w:rsidP="004E7294" w:rsidR="00FF0485" w:rsidRPr="004E7294">
      <w:pPr>
        <w:rPr>
          <w:color w:val="000000"/>
          <w:sz w:val="24"/>
          <w:szCs w:val="24"/>
        </w:rPr>
      </w:pPr>
      <w:r w:rsidRPr="00287E37">
        <w:rPr>
          <w:b/>
          <w:sz w:val="24"/>
          <w:szCs w:val="24"/>
        </w:rPr>
        <w:t>REPUBLIKA HRVATSKA</w:t>
      </w:r>
    </w:p>
    <w:p w:rsidRDefault="00FF0485" w:rsidP="00DC0444" w:rsidR="00FF0485" w:rsidRPr="00287E37">
      <w:pPr>
        <w:rPr>
          <w:b/>
          <w:sz w:val="24"/>
          <w:szCs w:val="24"/>
        </w:rPr>
      </w:pPr>
      <w:r w:rsidRPr="00287E37">
        <w:rPr>
          <w:b/>
          <w:sz w:val="24"/>
          <w:szCs w:val="24"/>
        </w:rPr>
        <w:t>TRGOVAČKI SUD U SPLITU</w:t>
      </w:r>
    </w:p>
    <w:p w:rsidRDefault="004E7294" w:rsidP="004B19B9" w:rsidR="004E7294">
      <w:pPr>
        <w:rPr>
          <w:b/>
          <w:sz w:val="24"/>
          <w:szCs w:val="24"/>
        </w:rPr>
      </w:pPr>
      <w:r>
        <w:rPr>
          <w:b/>
          <w:sz w:val="24"/>
          <w:szCs w:val="24"/>
        </w:rPr>
        <w:t>Stalna služba u Dubrovniku</w:t>
      </w:r>
    </w:p>
    <w:p w:rsidRDefault="004E7294" w:rsidP="000E13A6" w:rsidR="000E13A6" w:rsidRPr="00287E37">
      <w:pPr>
        <w:rPr>
          <w:b/>
          <w:sz w:val="24"/>
          <w:szCs w:val="24"/>
        </w:rPr>
      </w:pPr>
      <w:r>
        <w:rPr>
          <w:b/>
          <w:sz w:val="24"/>
          <w:szCs w:val="24"/>
        </w:rPr>
        <w:t>Dr. A. Starčevića 23, Dubrovnik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 w:rsidR="000E13A6" w:rsidRPr="00287E37">
        <w:rPr>
          <w:b/>
          <w:sz w:val="24"/>
          <w:szCs w:val="24"/>
        </w:rPr>
        <w:t>Posl. br. 18 St-</w:t>
      </w:r>
      <w:r w:rsidR="000E13A6">
        <w:rPr>
          <w:b/>
          <w:sz w:val="24"/>
          <w:szCs w:val="24"/>
        </w:rPr>
        <w:t>2002</w:t>
      </w:r>
      <w:r w:rsidR="000E13A6" w:rsidRPr="00287E37">
        <w:rPr>
          <w:b/>
          <w:sz w:val="24"/>
          <w:szCs w:val="24"/>
        </w:rPr>
        <w:t>/2016</w:t>
      </w:r>
      <w:r w:rsidR="000E13A6">
        <w:rPr>
          <w:b/>
          <w:sz w:val="24"/>
          <w:szCs w:val="24"/>
        </w:rPr>
        <w:t>-104</w:t>
      </w:r>
    </w:p>
    <w:p w:rsidRDefault="000E13A6" w:rsidP="000E13A6" w:rsidR="000E13A6" w:rsidRPr="00287E37">
      <w:pPr>
        <w:jc w:val="right"/>
        <w:rPr>
          <w:b/>
          <w:sz w:val="24"/>
          <w:szCs w:val="24"/>
        </w:rPr>
      </w:pPr>
    </w:p>
    <w:p w:rsidRDefault="000E13A6" w:rsidP="000E13A6" w:rsidR="000E13A6" w:rsidRPr="00287E37">
      <w:pPr>
        <w:jc w:val="center"/>
        <w:rPr>
          <w:b/>
          <w:sz w:val="24"/>
          <w:szCs w:val="24"/>
        </w:rPr>
      </w:pPr>
    </w:p>
    <w:p w:rsidRDefault="000E13A6" w:rsidP="000E13A6" w:rsidR="000E13A6" w:rsidRPr="00287E37">
      <w:pPr>
        <w:jc w:val="center"/>
        <w:rPr>
          <w:b/>
          <w:sz w:val="24"/>
          <w:szCs w:val="24"/>
        </w:rPr>
      </w:pPr>
      <w:r w:rsidRPr="00287E37">
        <w:rPr>
          <w:b/>
          <w:sz w:val="24"/>
          <w:szCs w:val="24"/>
        </w:rPr>
        <w:t>R E P U B L I K A   H R V A T S K A</w:t>
      </w:r>
    </w:p>
    <w:p w:rsidRDefault="000E13A6" w:rsidP="000E13A6" w:rsidR="000E13A6" w:rsidRPr="00287E37">
      <w:pPr>
        <w:jc w:val="center"/>
        <w:rPr>
          <w:b/>
          <w:sz w:val="24"/>
          <w:szCs w:val="24"/>
        </w:rPr>
      </w:pPr>
    </w:p>
    <w:p w:rsidRDefault="000E13A6" w:rsidP="000E13A6" w:rsidR="000E13A6" w:rsidRPr="00287E37">
      <w:pPr>
        <w:jc w:val="center"/>
        <w:rPr>
          <w:b/>
          <w:sz w:val="24"/>
          <w:szCs w:val="24"/>
        </w:rPr>
      </w:pPr>
      <w:r w:rsidRPr="00287E37">
        <w:rPr>
          <w:b/>
          <w:sz w:val="24"/>
          <w:szCs w:val="24"/>
        </w:rPr>
        <w:t>R J E Š E N J E</w:t>
      </w:r>
    </w:p>
    <w:p w:rsidRDefault="000E13A6" w:rsidP="000E13A6" w:rsidR="000E13A6" w:rsidRPr="00287E37">
      <w:pPr>
        <w:jc w:val="center"/>
        <w:rPr>
          <w:b/>
          <w:sz w:val="24"/>
          <w:szCs w:val="24"/>
        </w:rPr>
      </w:pPr>
    </w:p>
    <w:p w:rsidRDefault="000E13A6" w:rsidP="000E13A6" w:rsidR="000E13A6" w:rsidRPr="007E47F0">
      <w:pPr>
        <w:ind w:firstLine="720"/>
        <w:jc w:val="both"/>
        <w:rPr>
          <w:sz w:val="24"/>
          <w:szCs w:val="24"/>
        </w:rPr>
      </w:pPr>
      <w:r w:rsidRPr="007E47F0">
        <w:rPr>
          <w:sz w:val="24"/>
          <w:szCs w:val="24"/>
        </w:rPr>
        <w:t xml:space="preserve">Trgovački sud u Splitu, Stalna služba u Dubrovniku, po sucu tog suda Katarini Franković kao sucu pojedincu u stečajnom postupku nad dužnikom AMAI DUBROVNIK d.o.o. u stečaju, Dubrovnik, Od Batale 4, MBS: 060058151, OIB: 33597775732, zastupanog po stečajnom upravitelju Ivanka Sušić iz Dubrovnika, izvan ročišta, dana </w:t>
      </w:r>
      <w:r>
        <w:rPr>
          <w:sz w:val="24"/>
          <w:szCs w:val="24"/>
        </w:rPr>
        <w:t>20. kolovoza</w:t>
      </w:r>
      <w:r w:rsidRPr="007E47F0">
        <w:rPr>
          <w:sz w:val="24"/>
          <w:szCs w:val="24"/>
        </w:rPr>
        <w:t xml:space="preserve"> 2018. </w:t>
      </w:r>
      <w:r>
        <w:rPr>
          <w:sz w:val="24"/>
          <w:szCs w:val="24"/>
        </w:rPr>
        <w:t>godine</w:t>
      </w:r>
    </w:p>
    <w:p w:rsidRDefault="00FF0485" w:rsidP="000E13A6" w:rsidR="00FF0485" w:rsidRPr="00287E37">
      <w:pPr>
        <w:rPr>
          <w:sz w:val="24"/>
          <w:szCs w:val="24"/>
        </w:rPr>
      </w:pPr>
    </w:p>
    <w:p w:rsidRDefault="00FF0485" w:rsidR="00FF0485" w:rsidRPr="00287E37">
      <w:pPr>
        <w:jc w:val="center"/>
        <w:rPr>
          <w:b/>
          <w:sz w:val="24"/>
          <w:szCs w:val="24"/>
        </w:rPr>
      </w:pPr>
      <w:r w:rsidRPr="00287E37">
        <w:rPr>
          <w:b/>
          <w:sz w:val="24"/>
          <w:szCs w:val="24"/>
        </w:rPr>
        <w:t>r i j e š i o    j e</w:t>
      </w:r>
    </w:p>
    <w:p w:rsidRDefault="00FF0485" w:rsidR="00FF0485" w:rsidRPr="00287E37">
      <w:pPr>
        <w:jc w:val="center"/>
        <w:rPr>
          <w:b/>
          <w:sz w:val="24"/>
          <w:szCs w:val="24"/>
        </w:rPr>
      </w:pPr>
    </w:p>
    <w:p w:rsidRDefault="00FF0485" w:rsidP="001A4DE7" w:rsidR="001A4DE7" w:rsidRPr="00101EBA">
      <w:pPr>
        <w:pStyle w:val="Odlomakpopisa"/>
        <w:numPr>
          <w:ilvl w:val="0"/>
          <w:numId w:val="10"/>
        </w:numPr>
        <w:jc w:val="both"/>
        <w:rPr>
          <w:sz w:val="24"/>
          <w:szCs w:val="24"/>
        </w:rPr>
      </w:pPr>
      <w:r w:rsidRPr="001A4DE7">
        <w:rPr>
          <w:sz w:val="24"/>
          <w:szCs w:val="24"/>
        </w:rPr>
        <w:t xml:space="preserve">Ponuditelju: </w:t>
      </w:r>
      <w:r w:rsidR="000E13A6">
        <w:rPr>
          <w:sz w:val="24"/>
          <w:szCs w:val="24"/>
        </w:rPr>
        <w:t>MLADEN BAVČEVIĆ</w:t>
      </w:r>
      <w:r w:rsidR="001A4DE7" w:rsidRPr="001A4DE7">
        <w:rPr>
          <w:sz w:val="24"/>
          <w:szCs w:val="24"/>
        </w:rPr>
        <w:t>,</w:t>
      </w:r>
      <w:r w:rsidR="001B707F">
        <w:rPr>
          <w:sz w:val="24"/>
          <w:szCs w:val="24"/>
        </w:rPr>
        <w:t xml:space="preserve"> </w:t>
      </w:r>
      <w:r w:rsidR="000E13A6">
        <w:rPr>
          <w:sz w:val="24"/>
          <w:szCs w:val="24"/>
        </w:rPr>
        <w:t>Kaštel stari, Kraljice mučenika 26</w:t>
      </w:r>
      <w:r w:rsidR="001B707F">
        <w:rPr>
          <w:sz w:val="24"/>
          <w:szCs w:val="24"/>
        </w:rPr>
        <w:t>,</w:t>
      </w:r>
      <w:r w:rsidR="001A4DE7" w:rsidRPr="001A4DE7">
        <w:rPr>
          <w:sz w:val="24"/>
          <w:szCs w:val="24"/>
        </w:rPr>
        <w:t xml:space="preserve"> OIB: </w:t>
      </w:r>
      <w:r w:rsidR="000E13A6">
        <w:rPr>
          <w:sz w:val="24"/>
          <w:szCs w:val="24"/>
        </w:rPr>
        <w:t>03493351079</w:t>
      </w:r>
      <w:r w:rsidR="008F4AEA" w:rsidRPr="001A4DE7">
        <w:rPr>
          <w:sz w:val="24"/>
          <w:szCs w:val="24"/>
        </w:rPr>
        <w:t>,</w:t>
      </w:r>
      <w:r w:rsidR="00EE6C6F" w:rsidRPr="001A4DE7">
        <w:rPr>
          <w:sz w:val="24"/>
          <w:szCs w:val="24"/>
        </w:rPr>
        <w:t xml:space="preserve"> </w:t>
      </w:r>
      <w:r w:rsidRPr="001A4DE7">
        <w:rPr>
          <w:sz w:val="24"/>
          <w:szCs w:val="24"/>
        </w:rPr>
        <w:t xml:space="preserve">dosuđuje </w:t>
      </w:r>
      <w:r w:rsidR="009D7D10" w:rsidRPr="001A4DE7">
        <w:rPr>
          <w:sz w:val="24"/>
          <w:szCs w:val="24"/>
        </w:rPr>
        <w:t xml:space="preserve">se </w:t>
      </w:r>
      <w:r w:rsidR="00A360FC" w:rsidRPr="001A4DE7">
        <w:rPr>
          <w:sz w:val="24"/>
          <w:szCs w:val="24"/>
        </w:rPr>
        <w:t>imovin</w:t>
      </w:r>
      <w:r w:rsidR="009D7D10" w:rsidRPr="001A4DE7">
        <w:rPr>
          <w:sz w:val="24"/>
          <w:szCs w:val="24"/>
        </w:rPr>
        <w:t>a</w:t>
      </w:r>
      <w:r w:rsidR="001A4DE7">
        <w:rPr>
          <w:sz w:val="24"/>
          <w:szCs w:val="24"/>
        </w:rPr>
        <w:t xml:space="preserve"> stečajnog dužnika i to </w:t>
      </w:r>
      <w:r w:rsidR="001A4DE7" w:rsidRPr="001A4DE7">
        <w:rPr>
          <w:sz w:val="24"/>
          <w:szCs w:val="24"/>
        </w:rPr>
        <w:t>nekretnin</w:t>
      </w:r>
      <w:r w:rsidR="000E13A6">
        <w:rPr>
          <w:sz w:val="24"/>
          <w:szCs w:val="24"/>
        </w:rPr>
        <w:t>a</w:t>
      </w:r>
      <w:r w:rsidR="001A4DE7" w:rsidRPr="001A4DE7">
        <w:rPr>
          <w:sz w:val="24"/>
          <w:szCs w:val="24"/>
        </w:rPr>
        <w:t xml:space="preserve"> označen</w:t>
      </w:r>
      <w:r w:rsidR="000E13A6">
        <w:rPr>
          <w:sz w:val="24"/>
          <w:szCs w:val="24"/>
        </w:rPr>
        <w:t>a</w:t>
      </w:r>
      <w:r w:rsidR="001A4DE7" w:rsidRPr="001A4DE7">
        <w:rPr>
          <w:sz w:val="24"/>
          <w:szCs w:val="24"/>
        </w:rPr>
        <w:t xml:space="preserve"> kao:</w:t>
      </w:r>
    </w:p>
    <w:p w:rsidRDefault="000E13A6" w:rsidP="000E13A6" w:rsidR="001B707F">
      <w:pPr>
        <w:ind w:left="709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Pr="000E13A6">
        <w:rPr>
          <w:sz w:val="24"/>
          <w:szCs w:val="24"/>
        </w:rPr>
        <w:t>2/1000 suvlasničkog dijela nekretnine čest. br. 6676/1 – stambeno poslovna zgrada br. 19 O, 19 P, stambeno poslovna zgrada br. 19 M, 19 N i dvorište Palinovečka, ukupno površine 2440 m2  upisana kod Općinskog građanskog suda u Zagrebu u  z.ul. 17235, ETAŽA 121 (E-121), za k.o. Vrapče Novo, što u naravi predstavlja parkirno mjesto u podrumu zgrade u Palinovečkoj ulici kbr. 19m, 19n, 19o i 19p nac</w:t>
      </w:r>
      <w:r>
        <w:rPr>
          <w:sz w:val="24"/>
          <w:szCs w:val="24"/>
        </w:rPr>
        <w:t>rtne oznake P 40 površine 13 m2</w:t>
      </w:r>
      <w:r w:rsidR="001B707F">
        <w:rPr>
          <w:sz w:val="24"/>
          <w:szCs w:val="24"/>
        </w:rPr>
        <w:t>,</w:t>
      </w:r>
    </w:p>
    <w:p w:rsidRDefault="007B56B7" w:rsidP="001B707F" w:rsidR="00044220" w:rsidRPr="00287E37">
      <w:pPr>
        <w:ind w:left="709"/>
        <w:jc w:val="both"/>
        <w:rPr>
          <w:sz w:val="24"/>
          <w:szCs w:val="24"/>
        </w:rPr>
      </w:pPr>
      <w:r w:rsidRPr="00287E37">
        <w:rPr>
          <w:sz w:val="24"/>
          <w:szCs w:val="24"/>
        </w:rPr>
        <w:t>v</w:t>
      </w:r>
      <w:r w:rsidR="00044220" w:rsidRPr="00287E37">
        <w:rPr>
          <w:sz w:val="24"/>
          <w:szCs w:val="24"/>
        </w:rPr>
        <w:t xml:space="preserve">rsta predmeta prodaje: </w:t>
      </w:r>
      <w:r w:rsidR="000E13A6">
        <w:rPr>
          <w:sz w:val="24"/>
          <w:szCs w:val="24"/>
        </w:rPr>
        <w:t>pojedinačni</w:t>
      </w:r>
      <w:r w:rsidR="00A2052F">
        <w:rPr>
          <w:sz w:val="24"/>
          <w:szCs w:val="24"/>
        </w:rPr>
        <w:t xml:space="preserve"> predmet prodaje</w:t>
      </w:r>
      <w:r w:rsidR="000E13A6">
        <w:rPr>
          <w:sz w:val="24"/>
          <w:szCs w:val="24"/>
        </w:rPr>
        <w:t xml:space="preserve"> (nekretnina)</w:t>
      </w:r>
      <w:r w:rsidR="00044220" w:rsidRPr="00287E37">
        <w:rPr>
          <w:sz w:val="24"/>
          <w:szCs w:val="24"/>
        </w:rPr>
        <w:t>,</w:t>
      </w:r>
    </w:p>
    <w:p w:rsidRDefault="00044220" w:rsidP="00A360FC" w:rsidR="001B707F">
      <w:pPr>
        <w:ind w:left="709"/>
        <w:jc w:val="both"/>
        <w:rPr>
          <w:sz w:val="24"/>
          <w:szCs w:val="24"/>
        </w:rPr>
      </w:pPr>
      <w:r w:rsidRPr="00287E37">
        <w:rPr>
          <w:sz w:val="24"/>
          <w:szCs w:val="24"/>
        </w:rPr>
        <w:t xml:space="preserve">identifikator </w:t>
      </w:r>
      <w:r w:rsidR="00A2052F">
        <w:rPr>
          <w:sz w:val="24"/>
          <w:szCs w:val="24"/>
        </w:rPr>
        <w:t xml:space="preserve">predmeta </w:t>
      </w:r>
      <w:r w:rsidRPr="00287E37">
        <w:rPr>
          <w:sz w:val="24"/>
          <w:szCs w:val="24"/>
        </w:rPr>
        <w:t xml:space="preserve">prodaje: </w:t>
      </w:r>
      <w:r w:rsidR="000E13A6">
        <w:rPr>
          <w:sz w:val="24"/>
          <w:szCs w:val="24"/>
        </w:rPr>
        <w:t>3423</w:t>
      </w:r>
      <w:r w:rsidR="00A2052F">
        <w:rPr>
          <w:sz w:val="24"/>
          <w:szCs w:val="24"/>
        </w:rPr>
        <w:t>,</w:t>
      </w:r>
    </w:p>
    <w:p w:rsidRDefault="00A2052F" w:rsidP="00A360FC" w:rsidR="00FF0485" w:rsidRPr="00287E37">
      <w:pPr>
        <w:ind w:left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oznaka</w:t>
      </w:r>
      <w:r w:rsidR="00101EBA">
        <w:rPr>
          <w:sz w:val="24"/>
          <w:szCs w:val="24"/>
        </w:rPr>
        <w:t xml:space="preserve"> e</w:t>
      </w:r>
      <w:r w:rsidR="001B707F">
        <w:rPr>
          <w:sz w:val="24"/>
          <w:szCs w:val="24"/>
        </w:rPr>
        <w:t xml:space="preserve">lektroničke javne dražbe: </w:t>
      </w:r>
      <w:r w:rsidR="000E13A6">
        <w:rPr>
          <w:sz w:val="24"/>
          <w:szCs w:val="24"/>
        </w:rPr>
        <w:t>treća</w:t>
      </w:r>
      <w:r>
        <w:rPr>
          <w:sz w:val="24"/>
          <w:szCs w:val="24"/>
        </w:rPr>
        <w:t>.</w:t>
      </w:r>
      <w:r w:rsidR="00FF0485" w:rsidRPr="00287E37">
        <w:rPr>
          <w:sz w:val="24"/>
          <w:szCs w:val="24"/>
        </w:rPr>
        <w:t xml:space="preserve">  </w:t>
      </w:r>
    </w:p>
    <w:p w:rsidRDefault="00FF0485" w:rsidP="00134DFA" w:rsidR="00FF0485" w:rsidRPr="00287E37">
      <w:pPr>
        <w:tabs>
          <w:tab w:pos="709" w:val="num"/>
        </w:tabs>
        <w:ind w:hanging="709" w:left="709"/>
        <w:jc w:val="both"/>
        <w:rPr>
          <w:b/>
          <w:sz w:val="24"/>
          <w:szCs w:val="24"/>
        </w:rPr>
      </w:pPr>
    </w:p>
    <w:p w:rsidRDefault="00FF0485" w:rsidP="00F444B5" w:rsidR="002939B2">
      <w:pPr>
        <w:tabs>
          <w:tab w:pos="709" w:val="num"/>
        </w:tabs>
        <w:ind w:hanging="709" w:left="709"/>
        <w:jc w:val="both"/>
        <w:rPr>
          <w:sz w:val="24"/>
          <w:szCs w:val="24"/>
        </w:rPr>
      </w:pPr>
      <w:r w:rsidRPr="00287E37">
        <w:rPr>
          <w:b/>
          <w:sz w:val="24"/>
          <w:szCs w:val="24"/>
        </w:rPr>
        <w:t>II.</w:t>
      </w:r>
      <w:r w:rsidR="0064790B" w:rsidRPr="00287E37">
        <w:rPr>
          <w:sz w:val="24"/>
          <w:szCs w:val="24"/>
        </w:rPr>
        <w:tab/>
        <w:t>Imovina</w:t>
      </w:r>
      <w:r w:rsidRPr="00287E37">
        <w:rPr>
          <w:sz w:val="24"/>
          <w:szCs w:val="24"/>
        </w:rPr>
        <w:t xml:space="preserve"> iz točke I. ovog rješenja predat će se ponuditelju</w:t>
      </w:r>
      <w:r w:rsidR="0042201E" w:rsidRPr="00287E37">
        <w:rPr>
          <w:sz w:val="24"/>
          <w:szCs w:val="24"/>
        </w:rPr>
        <w:t>:</w:t>
      </w:r>
      <w:r w:rsidRPr="00287E37">
        <w:rPr>
          <w:sz w:val="24"/>
          <w:szCs w:val="24"/>
        </w:rPr>
        <w:t xml:space="preserve"> </w:t>
      </w:r>
      <w:r w:rsidR="000E13A6" w:rsidRPr="000E13A6">
        <w:rPr>
          <w:sz w:val="24"/>
          <w:szCs w:val="24"/>
        </w:rPr>
        <w:t>MLADEN BAVČEVIĆ, Kaštel stari, Kraljice mučenika 26, OIB: 03493351079</w:t>
      </w:r>
      <w:r w:rsidR="00A2052F">
        <w:rPr>
          <w:sz w:val="24"/>
          <w:szCs w:val="24"/>
        </w:rPr>
        <w:t>,</w:t>
      </w:r>
      <w:r w:rsidRPr="00287E37">
        <w:rPr>
          <w:sz w:val="24"/>
          <w:szCs w:val="24"/>
        </w:rPr>
        <w:t xml:space="preserve"> nakon što u cijelosti u roku od </w:t>
      </w:r>
      <w:r w:rsidR="00287E37" w:rsidRPr="00287E37">
        <w:rPr>
          <w:sz w:val="24"/>
          <w:szCs w:val="24"/>
        </w:rPr>
        <w:t>30</w:t>
      </w:r>
      <w:r w:rsidRPr="00287E37">
        <w:rPr>
          <w:sz w:val="24"/>
          <w:szCs w:val="24"/>
        </w:rPr>
        <w:t xml:space="preserve"> dana od </w:t>
      </w:r>
      <w:r w:rsidR="008B5E39" w:rsidRPr="00287E37">
        <w:rPr>
          <w:sz w:val="24"/>
          <w:szCs w:val="24"/>
        </w:rPr>
        <w:t>dostave</w:t>
      </w:r>
      <w:r w:rsidRPr="00287E37">
        <w:rPr>
          <w:sz w:val="24"/>
          <w:szCs w:val="24"/>
        </w:rPr>
        <w:t xml:space="preserve"> o</w:t>
      </w:r>
      <w:r w:rsidR="002B2210">
        <w:rPr>
          <w:sz w:val="24"/>
          <w:szCs w:val="24"/>
        </w:rPr>
        <w:t>vog rješenja položi iznos kupov</w:t>
      </w:r>
      <w:r w:rsidRPr="00287E37">
        <w:rPr>
          <w:sz w:val="24"/>
          <w:szCs w:val="24"/>
        </w:rPr>
        <w:t xml:space="preserve">ine od </w:t>
      </w:r>
      <w:r w:rsidR="003C1268">
        <w:rPr>
          <w:sz w:val="24"/>
          <w:szCs w:val="24"/>
        </w:rPr>
        <w:t>27.308,76</w:t>
      </w:r>
      <w:r w:rsidR="008F4AEA" w:rsidRPr="00287E37">
        <w:rPr>
          <w:sz w:val="24"/>
          <w:szCs w:val="24"/>
        </w:rPr>
        <w:t xml:space="preserve"> </w:t>
      </w:r>
      <w:r w:rsidR="00142C4A" w:rsidRPr="00287E37">
        <w:rPr>
          <w:sz w:val="24"/>
          <w:szCs w:val="24"/>
        </w:rPr>
        <w:t xml:space="preserve">kuna </w:t>
      </w:r>
      <w:r w:rsidRPr="00287E37">
        <w:rPr>
          <w:sz w:val="24"/>
          <w:szCs w:val="24"/>
        </w:rPr>
        <w:t xml:space="preserve">(slovima: </w:t>
      </w:r>
      <w:r w:rsidR="003C1268">
        <w:rPr>
          <w:sz w:val="24"/>
          <w:szCs w:val="24"/>
        </w:rPr>
        <w:t>dvadesetsedamtisućatristoosam</w:t>
      </w:r>
      <w:r w:rsidR="00101EBA">
        <w:rPr>
          <w:sz w:val="24"/>
          <w:szCs w:val="24"/>
        </w:rPr>
        <w:t xml:space="preserve"> kuna</w:t>
      </w:r>
      <w:r w:rsidR="003C1268">
        <w:rPr>
          <w:sz w:val="24"/>
          <w:szCs w:val="24"/>
        </w:rPr>
        <w:t xml:space="preserve"> i sedamdesetšest</w:t>
      </w:r>
      <w:r w:rsidR="001B707F">
        <w:rPr>
          <w:sz w:val="24"/>
          <w:szCs w:val="24"/>
        </w:rPr>
        <w:t xml:space="preserve"> lipa</w:t>
      </w:r>
      <w:r w:rsidRPr="00287E37">
        <w:rPr>
          <w:sz w:val="24"/>
          <w:szCs w:val="24"/>
        </w:rPr>
        <w:t xml:space="preserve">) u korist računa </w:t>
      </w:r>
      <w:r w:rsidR="00C3304F" w:rsidRPr="00287E37">
        <w:rPr>
          <w:sz w:val="24"/>
          <w:szCs w:val="24"/>
        </w:rPr>
        <w:t>IBAN</w:t>
      </w:r>
      <w:r w:rsidR="00F237F9" w:rsidRPr="00287E37">
        <w:rPr>
          <w:sz w:val="24"/>
          <w:szCs w:val="24"/>
        </w:rPr>
        <w:t>: HR1123900011300028787 Model: HR11 poziv na broj</w:t>
      </w:r>
      <w:r w:rsidR="00BC00E9" w:rsidRPr="00287E37">
        <w:rPr>
          <w:sz w:val="24"/>
          <w:szCs w:val="24"/>
        </w:rPr>
        <w:t xml:space="preserve"> </w:t>
      </w:r>
      <w:r w:rsidR="008735FD" w:rsidRPr="00287E37">
        <w:rPr>
          <w:sz w:val="24"/>
          <w:szCs w:val="24"/>
        </w:rPr>
        <w:t xml:space="preserve">(P1) </w:t>
      </w:r>
      <w:r w:rsidR="003C1268">
        <w:rPr>
          <w:sz w:val="24"/>
          <w:szCs w:val="24"/>
        </w:rPr>
        <w:t>79766</w:t>
      </w:r>
      <w:r w:rsidRPr="00287E37">
        <w:rPr>
          <w:sz w:val="24"/>
          <w:szCs w:val="24"/>
        </w:rPr>
        <w:t>,</w:t>
      </w:r>
      <w:r w:rsidR="00610E19" w:rsidRPr="00287E37">
        <w:rPr>
          <w:sz w:val="24"/>
          <w:szCs w:val="24"/>
        </w:rPr>
        <w:t xml:space="preserve"> a kao podatak drugi broj (P2)</w:t>
      </w:r>
      <w:r w:rsidR="004146A9" w:rsidRPr="00287E37">
        <w:rPr>
          <w:sz w:val="24"/>
          <w:szCs w:val="24"/>
        </w:rPr>
        <w:t xml:space="preserve"> odvojen crticom (-)</w:t>
      </w:r>
      <w:r w:rsidR="00EB7C39" w:rsidRPr="00287E37">
        <w:rPr>
          <w:sz w:val="24"/>
          <w:szCs w:val="24"/>
        </w:rPr>
        <w:t xml:space="preserve"> </w:t>
      </w:r>
      <w:r w:rsidR="003C1268">
        <w:rPr>
          <w:sz w:val="24"/>
          <w:szCs w:val="24"/>
        </w:rPr>
        <w:t>36293</w:t>
      </w:r>
      <w:r w:rsidR="00610E19" w:rsidRPr="00287E37">
        <w:rPr>
          <w:sz w:val="24"/>
          <w:szCs w:val="24"/>
        </w:rPr>
        <w:t>,</w:t>
      </w:r>
      <w:r w:rsidRPr="00287E37">
        <w:rPr>
          <w:sz w:val="24"/>
          <w:szCs w:val="24"/>
        </w:rPr>
        <w:t xml:space="preserve"> opis plaćanja uplata cijene za St-</w:t>
      </w:r>
      <w:r w:rsidR="003C1268">
        <w:rPr>
          <w:sz w:val="24"/>
          <w:szCs w:val="24"/>
        </w:rPr>
        <w:t>2002</w:t>
      </w:r>
      <w:r w:rsidRPr="00287E37">
        <w:rPr>
          <w:sz w:val="24"/>
          <w:szCs w:val="24"/>
        </w:rPr>
        <w:t>/</w:t>
      </w:r>
      <w:r w:rsidR="00A771E5" w:rsidRPr="00287E37">
        <w:rPr>
          <w:sz w:val="24"/>
          <w:szCs w:val="24"/>
        </w:rPr>
        <w:t>201</w:t>
      </w:r>
      <w:r w:rsidR="00994B61">
        <w:rPr>
          <w:sz w:val="24"/>
          <w:szCs w:val="24"/>
        </w:rPr>
        <w:t>6</w:t>
      </w:r>
      <w:r w:rsidRPr="00287E37">
        <w:rPr>
          <w:sz w:val="24"/>
          <w:szCs w:val="24"/>
        </w:rPr>
        <w:t xml:space="preserve"> i nakon što ovo rješenje postane pravomoćno.</w:t>
      </w:r>
      <w:r w:rsidR="00CD7576" w:rsidRPr="00287E37">
        <w:rPr>
          <w:sz w:val="24"/>
          <w:szCs w:val="24"/>
        </w:rPr>
        <w:t xml:space="preserve"> </w:t>
      </w:r>
    </w:p>
    <w:p w:rsidRDefault="00212B4A" w:rsidP="00F444B5" w:rsidR="00212B4A" w:rsidRPr="00022CF4">
      <w:pPr>
        <w:tabs>
          <w:tab w:pos="709" w:val="num"/>
        </w:tabs>
        <w:ind w:hanging="709" w:left="709"/>
        <w:jc w:val="both"/>
        <w:rPr>
          <w:sz w:val="24"/>
          <w:szCs w:val="24"/>
        </w:rPr>
      </w:pPr>
      <w:r>
        <w:rPr>
          <w:b/>
          <w:sz w:val="24"/>
          <w:szCs w:val="24"/>
        </w:rPr>
        <w:tab/>
      </w:r>
      <w:r w:rsidRPr="00022CF4">
        <w:rPr>
          <w:sz w:val="24"/>
          <w:szCs w:val="24"/>
        </w:rPr>
        <w:t xml:space="preserve">U slučaju da je kupac osoba s pravom prvokupa tada je kao drugi broj (P2) potrebno naznačiti broj 19, a u slučaju prijeboja kao drugi broj (P2) potrebno naznačiti broj </w:t>
      </w:r>
      <w:r w:rsidR="00022CF4" w:rsidRPr="00022CF4">
        <w:rPr>
          <w:sz w:val="24"/>
          <w:szCs w:val="24"/>
        </w:rPr>
        <w:t xml:space="preserve">27. </w:t>
      </w:r>
    </w:p>
    <w:p w:rsidRDefault="00022CF4" w:rsidP="00F444B5" w:rsidR="00022CF4" w:rsidRPr="00022CF4">
      <w:pPr>
        <w:tabs>
          <w:tab w:pos="709" w:val="num"/>
        </w:tabs>
        <w:ind w:hanging="709" w:left="709"/>
        <w:jc w:val="both"/>
        <w:rPr>
          <w:sz w:val="24"/>
          <w:szCs w:val="24"/>
        </w:rPr>
      </w:pPr>
      <w:r w:rsidRPr="00022CF4">
        <w:rPr>
          <w:sz w:val="24"/>
          <w:szCs w:val="24"/>
        </w:rPr>
        <w:tab/>
        <w:t>Prilikom uplate kupovine na račun Agencije IBAN HR1123900011300028787 potrebno je da uplatitelj u polje 71A na SWIFT-u ili na obrascu naloga za plaćanje u polje "Opcija troškova" naznači</w:t>
      </w:r>
      <w:r w:rsidR="00586912">
        <w:rPr>
          <w:sz w:val="24"/>
          <w:szCs w:val="24"/>
        </w:rPr>
        <w:t>ti</w:t>
      </w:r>
      <w:r w:rsidRPr="00022CF4">
        <w:rPr>
          <w:sz w:val="24"/>
          <w:szCs w:val="24"/>
        </w:rPr>
        <w:t xml:space="preserve"> opciju "OUR"</w:t>
      </w:r>
      <w:r>
        <w:rPr>
          <w:sz w:val="24"/>
          <w:szCs w:val="24"/>
        </w:rPr>
        <w:t>.</w:t>
      </w:r>
    </w:p>
    <w:p w:rsidRDefault="002939B2" w:rsidP="00F444B5" w:rsidR="00FF0485" w:rsidRPr="00287E37">
      <w:pPr>
        <w:tabs>
          <w:tab w:pos="709" w:val="num"/>
        </w:tabs>
        <w:ind w:hanging="709" w:left="709"/>
        <w:jc w:val="both"/>
        <w:rPr>
          <w:sz w:val="24"/>
          <w:szCs w:val="24"/>
        </w:rPr>
      </w:pPr>
      <w:r w:rsidRPr="00287E37">
        <w:rPr>
          <w:sz w:val="24"/>
          <w:szCs w:val="24"/>
        </w:rPr>
        <w:tab/>
      </w:r>
      <w:r w:rsidR="00CD7576" w:rsidRPr="00287E37">
        <w:rPr>
          <w:sz w:val="24"/>
          <w:szCs w:val="24"/>
        </w:rPr>
        <w:t xml:space="preserve">Primitak ovog rješenja računa se sukladno čl. </w:t>
      </w:r>
      <w:r w:rsidR="00574E6D" w:rsidRPr="00287E37">
        <w:rPr>
          <w:sz w:val="24"/>
          <w:szCs w:val="24"/>
        </w:rPr>
        <w:t>103</w:t>
      </w:r>
      <w:r w:rsidR="00C61842" w:rsidRPr="00287E37">
        <w:rPr>
          <w:sz w:val="24"/>
          <w:szCs w:val="24"/>
        </w:rPr>
        <w:t>.</w:t>
      </w:r>
      <w:r w:rsidR="00CD7576" w:rsidRPr="00287E37">
        <w:rPr>
          <w:sz w:val="24"/>
          <w:szCs w:val="24"/>
        </w:rPr>
        <w:t xml:space="preserve"> </w:t>
      </w:r>
      <w:r w:rsidR="00574E6D" w:rsidRPr="00287E37">
        <w:rPr>
          <w:sz w:val="24"/>
          <w:szCs w:val="24"/>
        </w:rPr>
        <w:t>Ovršnog zakona u vezi s čl. 247. Stečajnog zakona</w:t>
      </w:r>
      <w:r w:rsidR="00CD7576" w:rsidRPr="00287E37">
        <w:rPr>
          <w:sz w:val="24"/>
          <w:szCs w:val="24"/>
        </w:rPr>
        <w:t xml:space="preserve"> istekom </w:t>
      </w:r>
      <w:r w:rsidR="00BC00E9" w:rsidRPr="00287E37">
        <w:rPr>
          <w:sz w:val="24"/>
          <w:szCs w:val="24"/>
        </w:rPr>
        <w:t>treće</w:t>
      </w:r>
      <w:r w:rsidR="00CD7576" w:rsidRPr="00287E37">
        <w:rPr>
          <w:sz w:val="24"/>
          <w:szCs w:val="24"/>
        </w:rPr>
        <w:t>g dana od dana objave na e-Oglasnoj ploči.</w:t>
      </w:r>
    </w:p>
    <w:p w:rsidRDefault="00E82B67" w:rsidP="00F444B5" w:rsidR="00E82B67" w:rsidRPr="00287E37">
      <w:pPr>
        <w:tabs>
          <w:tab w:pos="709" w:val="num"/>
        </w:tabs>
        <w:ind w:hanging="709" w:left="709"/>
        <w:jc w:val="both"/>
        <w:rPr>
          <w:sz w:val="24"/>
          <w:szCs w:val="24"/>
        </w:rPr>
      </w:pPr>
      <w:r w:rsidRPr="00287E37">
        <w:rPr>
          <w:sz w:val="24"/>
          <w:szCs w:val="24"/>
        </w:rPr>
        <w:tab/>
        <w:t xml:space="preserve">Uplaćena jamčevina u iznosu od </w:t>
      </w:r>
      <w:r w:rsidR="003C1268">
        <w:rPr>
          <w:sz w:val="24"/>
          <w:szCs w:val="24"/>
        </w:rPr>
        <w:t>1.780,88</w:t>
      </w:r>
      <w:r w:rsidR="00994B61">
        <w:rPr>
          <w:sz w:val="24"/>
          <w:szCs w:val="24"/>
        </w:rPr>
        <w:t xml:space="preserve"> kn </w:t>
      </w:r>
      <w:r w:rsidR="005D1717" w:rsidRPr="00287E37">
        <w:rPr>
          <w:sz w:val="24"/>
          <w:szCs w:val="24"/>
        </w:rPr>
        <w:t>(</w:t>
      </w:r>
      <w:r w:rsidR="003C1268">
        <w:rPr>
          <w:sz w:val="24"/>
          <w:szCs w:val="24"/>
        </w:rPr>
        <w:t>tisućusedamstoosamdeset</w:t>
      </w:r>
      <w:r w:rsidR="001B707F">
        <w:rPr>
          <w:sz w:val="24"/>
          <w:szCs w:val="24"/>
        </w:rPr>
        <w:t xml:space="preserve"> kuna</w:t>
      </w:r>
      <w:r w:rsidR="003C1268">
        <w:rPr>
          <w:sz w:val="24"/>
          <w:szCs w:val="24"/>
        </w:rPr>
        <w:t xml:space="preserve"> i osamdesetosam</w:t>
      </w:r>
      <w:r w:rsidR="00F50918">
        <w:rPr>
          <w:sz w:val="24"/>
          <w:szCs w:val="24"/>
        </w:rPr>
        <w:t xml:space="preserve"> </w:t>
      </w:r>
      <w:r w:rsidR="00577D88">
        <w:rPr>
          <w:sz w:val="24"/>
          <w:szCs w:val="24"/>
        </w:rPr>
        <w:t>lipa</w:t>
      </w:r>
      <w:r w:rsidR="005D1717" w:rsidRPr="00287E37">
        <w:rPr>
          <w:sz w:val="24"/>
          <w:szCs w:val="24"/>
        </w:rPr>
        <w:t xml:space="preserve">) </w:t>
      </w:r>
      <w:r w:rsidRPr="00287E37">
        <w:rPr>
          <w:sz w:val="24"/>
          <w:szCs w:val="24"/>
        </w:rPr>
        <w:t>uračunava se u kupovninu.</w:t>
      </w:r>
    </w:p>
    <w:p w:rsidRDefault="00FF0485" w:rsidP="00F444B5" w:rsidR="00FF0485" w:rsidRPr="00287E37">
      <w:pPr>
        <w:pStyle w:val="Tijeloteksta"/>
        <w:tabs>
          <w:tab w:pos="709" w:val="num"/>
        </w:tabs>
        <w:ind w:hanging="720" w:left="720"/>
        <w:rPr>
          <w:szCs w:val="24"/>
        </w:rPr>
      </w:pPr>
    </w:p>
    <w:p w:rsidRDefault="00FF0485" w:rsidP="008F1D4E" w:rsidR="008F1D4E" w:rsidRPr="00287E37">
      <w:pPr>
        <w:tabs>
          <w:tab w:pos="709" w:val="num"/>
        </w:tabs>
        <w:ind w:hanging="709" w:left="709"/>
        <w:jc w:val="both"/>
        <w:rPr>
          <w:sz w:val="24"/>
          <w:szCs w:val="24"/>
        </w:rPr>
      </w:pPr>
      <w:r w:rsidRPr="00287E37">
        <w:rPr>
          <w:b/>
          <w:sz w:val="24"/>
          <w:szCs w:val="24"/>
        </w:rPr>
        <w:lastRenderedPageBreak/>
        <w:t>III.</w:t>
      </w:r>
      <w:r w:rsidRPr="00287E37">
        <w:rPr>
          <w:b/>
          <w:sz w:val="24"/>
          <w:szCs w:val="24"/>
        </w:rPr>
        <w:tab/>
      </w:r>
      <w:r w:rsidR="008F1D4E" w:rsidRPr="00287E37">
        <w:rPr>
          <w:sz w:val="24"/>
          <w:szCs w:val="24"/>
        </w:rPr>
        <w:t xml:space="preserve">Ako </w:t>
      </w:r>
      <w:r w:rsidR="004146A9" w:rsidRPr="00287E37">
        <w:rPr>
          <w:sz w:val="24"/>
          <w:szCs w:val="24"/>
        </w:rPr>
        <w:t xml:space="preserve">ponuditelj </w:t>
      </w:r>
      <w:r w:rsidR="008F1D4E" w:rsidRPr="00287E37">
        <w:rPr>
          <w:sz w:val="24"/>
          <w:szCs w:val="24"/>
        </w:rPr>
        <w:t xml:space="preserve">kupac koji je stavio najpovoljniju ponudu ne položi kupovinu u cijelosti u roku iz ove odluke, imovina će se dosuditi kupcima koji su ponudili nižu cijenu, redom prema veličini cijene koju su ponudili. </w:t>
      </w:r>
    </w:p>
    <w:p w:rsidRDefault="008F1D4E" w:rsidP="00913291" w:rsidR="00913291" w:rsidRPr="00287E37">
      <w:pPr>
        <w:tabs>
          <w:tab w:pos="709" w:val="num"/>
        </w:tabs>
        <w:ind w:hanging="709" w:left="709"/>
        <w:jc w:val="both"/>
        <w:rPr>
          <w:sz w:val="24"/>
          <w:szCs w:val="24"/>
        </w:rPr>
      </w:pPr>
      <w:r w:rsidRPr="00287E37">
        <w:rPr>
          <w:sz w:val="24"/>
          <w:szCs w:val="24"/>
        </w:rPr>
        <w:tab/>
      </w:r>
      <w:r w:rsidR="00913291" w:rsidRPr="00287E37">
        <w:rPr>
          <w:sz w:val="24"/>
          <w:szCs w:val="24"/>
        </w:rPr>
        <w:t xml:space="preserve">Ako kupac u određenom roku ne položi kupovinu sud će rješenjem proglasiti prodaju nevažećom i odrediti novu prodaju. </w:t>
      </w:r>
    </w:p>
    <w:p w:rsidRDefault="00E82B67" w:rsidP="00183773" w:rsidR="00E82B67" w:rsidRPr="00287E37">
      <w:pPr>
        <w:tabs>
          <w:tab w:pos="709" w:val="num"/>
        </w:tabs>
        <w:ind w:hanging="709" w:left="709"/>
        <w:jc w:val="both"/>
        <w:rPr>
          <w:b/>
          <w:sz w:val="24"/>
          <w:szCs w:val="24"/>
        </w:rPr>
      </w:pPr>
    </w:p>
    <w:p w:rsidRDefault="005C3F53" w:rsidP="00183773" w:rsidR="00FF0485" w:rsidRPr="00287E37">
      <w:pPr>
        <w:tabs>
          <w:tab w:pos="709" w:val="num"/>
        </w:tabs>
        <w:ind w:hanging="709" w:left="709"/>
        <w:jc w:val="both"/>
        <w:rPr>
          <w:sz w:val="24"/>
          <w:szCs w:val="24"/>
        </w:rPr>
      </w:pPr>
      <w:r w:rsidRPr="00287E37">
        <w:rPr>
          <w:b/>
          <w:sz w:val="24"/>
          <w:szCs w:val="24"/>
        </w:rPr>
        <w:t>IV.</w:t>
      </w:r>
      <w:r w:rsidRPr="00287E37">
        <w:rPr>
          <w:sz w:val="24"/>
          <w:szCs w:val="24"/>
        </w:rPr>
        <w:tab/>
      </w:r>
      <w:r w:rsidR="00FF0485" w:rsidRPr="00287E37">
        <w:rPr>
          <w:sz w:val="24"/>
          <w:szCs w:val="24"/>
        </w:rPr>
        <w:t>Zaključkom o predaji nekretnin</w:t>
      </w:r>
      <w:r w:rsidR="00F50918">
        <w:rPr>
          <w:sz w:val="24"/>
          <w:szCs w:val="24"/>
        </w:rPr>
        <w:t>a</w:t>
      </w:r>
      <w:r w:rsidR="00FF0485" w:rsidRPr="00287E37">
        <w:rPr>
          <w:sz w:val="24"/>
          <w:szCs w:val="24"/>
        </w:rPr>
        <w:t xml:space="preserve"> odredit će se upis prava vlasništva u zemljišnim knjigama na ime kupca i brisanje svih dosadašnjih upisa u zemljišnim knjigama na prodan</w:t>
      </w:r>
      <w:r w:rsidR="00F50918">
        <w:rPr>
          <w:sz w:val="24"/>
          <w:szCs w:val="24"/>
        </w:rPr>
        <w:t>im</w:t>
      </w:r>
      <w:r w:rsidR="00FF0485" w:rsidRPr="00287E37">
        <w:rPr>
          <w:sz w:val="24"/>
          <w:szCs w:val="24"/>
        </w:rPr>
        <w:t xml:space="preserve"> nekretnin</w:t>
      </w:r>
      <w:r w:rsidR="00F50918">
        <w:rPr>
          <w:sz w:val="24"/>
          <w:szCs w:val="24"/>
        </w:rPr>
        <w:t>ama</w:t>
      </w:r>
      <w:r w:rsidR="00FF0485" w:rsidRPr="00287E37">
        <w:rPr>
          <w:sz w:val="24"/>
          <w:szCs w:val="24"/>
        </w:rPr>
        <w:t>.</w:t>
      </w:r>
    </w:p>
    <w:p w:rsidRDefault="00FF0485" w:rsidP="00B3729B" w:rsidR="00FF0485" w:rsidRPr="00287E37">
      <w:pPr>
        <w:pStyle w:val="Tijeloteksta"/>
        <w:ind w:hanging="720" w:left="720"/>
        <w:rPr>
          <w:szCs w:val="24"/>
        </w:rPr>
      </w:pPr>
    </w:p>
    <w:p w:rsidRDefault="00FF0485" w:rsidP="00B3729B" w:rsidR="00FF0485" w:rsidRPr="00287E37">
      <w:pPr>
        <w:pStyle w:val="Tijeloteksta"/>
        <w:ind w:hanging="720" w:left="720"/>
        <w:rPr>
          <w:szCs w:val="24"/>
        </w:rPr>
      </w:pPr>
      <w:r w:rsidRPr="00287E37">
        <w:rPr>
          <w:b/>
          <w:szCs w:val="24"/>
        </w:rPr>
        <w:t>V.</w:t>
      </w:r>
      <w:r w:rsidRPr="00287E37">
        <w:rPr>
          <w:szCs w:val="24"/>
        </w:rPr>
        <w:tab/>
        <w:t>Nalaže se ovu dosudu nekretnin</w:t>
      </w:r>
      <w:r w:rsidR="001B707F">
        <w:rPr>
          <w:szCs w:val="24"/>
        </w:rPr>
        <w:t>a</w:t>
      </w:r>
      <w:r w:rsidR="004146A9" w:rsidRPr="00287E37">
        <w:rPr>
          <w:szCs w:val="24"/>
        </w:rPr>
        <w:t xml:space="preserve"> naveden</w:t>
      </w:r>
      <w:r w:rsidR="001B707F">
        <w:rPr>
          <w:szCs w:val="24"/>
        </w:rPr>
        <w:t>ih</w:t>
      </w:r>
      <w:r w:rsidR="004146A9" w:rsidRPr="00287E37">
        <w:rPr>
          <w:szCs w:val="24"/>
        </w:rPr>
        <w:t xml:space="preserve"> u toč. I</w:t>
      </w:r>
      <w:r w:rsidRPr="00287E37">
        <w:rPr>
          <w:szCs w:val="24"/>
        </w:rPr>
        <w:t xml:space="preserve"> zabilježiti u zemljišnim knjig</w:t>
      </w:r>
      <w:r w:rsidR="007254CE" w:rsidRPr="00287E37">
        <w:rPr>
          <w:szCs w:val="24"/>
        </w:rPr>
        <w:t xml:space="preserve">ama Općinskog </w:t>
      </w:r>
      <w:r w:rsidR="001B707F">
        <w:rPr>
          <w:szCs w:val="24"/>
        </w:rPr>
        <w:t xml:space="preserve">građanskog </w:t>
      </w:r>
      <w:r w:rsidR="007254CE" w:rsidRPr="00287E37">
        <w:rPr>
          <w:szCs w:val="24"/>
        </w:rPr>
        <w:t xml:space="preserve">suda u </w:t>
      </w:r>
      <w:r w:rsidR="007D5766">
        <w:rPr>
          <w:szCs w:val="24"/>
        </w:rPr>
        <w:t>Zagreb</w:t>
      </w:r>
      <w:r w:rsidR="002B2210">
        <w:rPr>
          <w:szCs w:val="24"/>
        </w:rPr>
        <w:t>u</w:t>
      </w:r>
      <w:r w:rsidR="00994B61">
        <w:rPr>
          <w:szCs w:val="24"/>
        </w:rPr>
        <w:t xml:space="preserve">, </w:t>
      </w:r>
      <w:r w:rsidR="007D5766" w:rsidRPr="007D5766">
        <w:rPr>
          <w:szCs w:val="24"/>
        </w:rPr>
        <w:t>zemljišno knjižni odjel Zagreb</w:t>
      </w:r>
      <w:r w:rsidRPr="00287E37">
        <w:rPr>
          <w:szCs w:val="24"/>
        </w:rPr>
        <w:t>.</w:t>
      </w:r>
    </w:p>
    <w:p w:rsidRDefault="00FF0485" w:rsidP="00B3729B" w:rsidR="00FF0485" w:rsidRPr="00287E37">
      <w:pPr>
        <w:pStyle w:val="Tijeloteksta"/>
        <w:ind w:hanging="720" w:left="720"/>
        <w:rPr>
          <w:szCs w:val="24"/>
        </w:rPr>
      </w:pPr>
    </w:p>
    <w:p w:rsidRDefault="00FF0485" w:rsidP="00B3729B" w:rsidR="00FF0485" w:rsidRPr="00287E37">
      <w:pPr>
        <w:pStyle w:val="Tijeloteksta"/>
        <w:ind w:hanging="720" w:left="720"/>
        <w:rPr>
          <w:szCs w:val="24"/>
        </w:rPr>
      </w:pPr>
      <w:r w:rsidRPr="00287E37">
        <w:rPr>
          <w:b/>
          <w:szCs w:val="24"/>
        </w:rPr>
        <w:t>VI.</w:t>
      </w:r>
      <w:r w:rsidRPr="00287E37">
        <w:rPr>
          <w:szCs w:val="24"/>
        </w:rPr>
        <w:tab/>
        <w:t>Žalba protiv ovog rješenja ne zadržava provedbu rješenja.</w:t>
      </w:r>
    </w:p>
    <w:p w:rsidRDefault="00FF0485" w:rsidP="00B3729B" w:rsidR="00FF0485" w:rsidRPr="00287E37">
      <w:pPr>
        <w:pStyle w:val="Tijeloteksta"/>
        <w:ind w:hanging="720" w:left="720"/>
        <w:rPr>
          <w:szCs w:val="24"/>
        </w:rPr>
      </w:pPr>
      <w:r w:rsidRPr="00287E37">
        <w:rPr>
          <w:szCs w:val="24"/>
        </w:rPr>
        <w:t xml:space="preserve">  </w:t>
      </w:r>
    </w:p>
    <w:p w:rsidRDefault="005D71AF" w:rsidP="00B3729B" w:rsidR="005D71AF" w:rsidRPr="00287E37">
      <w:pPr>
        <w:pStyle w:val="Tijeloteksta"/>
        <w:ind w:hanging="720" w:left="720"/>
        <w:rPr>
          <w:szCs w:val="24"/>
        </w:rPr>
      </w:pPr>
    </w:p>
    <w:p w:rsidRDefault="00FF0485" w:rsidR="00FF0485" w:rsidRPr="00287E37">
      <w:pPr>
        <w:pStyle w:val="Tijeloteksta"/>
        <w:jc w:val="center"/>
        <w:rPr>
          <w:b/>
          <w:szCs w:val="24"/>
        </w:rPr>
      </w:pPr>
      <w:r w:rsidRPr="00287E37">
        <w:rPr>
          <w:b/>
          <w:szCs w:val="24"/>
        </w:rPr>
        <w:t>Obrazloženje</w:t>
      </w:r>
    </w:p>
    <w:p w:rsidRDefault="00FF0485" w:rsidR="00FF0485" w:rsidRPr="00287E37">
      <w:pPr>
        <w:pStyle w:val="Tijeloteksta"/>
        <w:jc w:val="center"/>
        <w:rPr>
          <w:b/>
          <w:szCs w:val="24"/>
        </w:rPr>
      </w:pPr>
    </w:p>
    <w:p w:rsidRDefault="00223A2E" w:rsidP="00223A2E" w:rsidR="00223A2E" w:rsidRPr="00223A2E">
      <w:pPr>
        <w:pStyle w:val="Tijeloteksta"/>
        <w:rPr>
          <w:szCs w:val="24"/>
        </w:rPr>
      </w:pPr>
      <w:r w:rsidRPr="00223A2E">
        <w:rPr>
          <w:szCs w:val="24"/>
        </w:rPr>
        <w:tab/>
        <w:t xml:space="preserve">Rješenjem ovog suda posl.br. St-2002/2016 od 24. siječnja  2017. godine otvoren je stečajni postupak nad stečajnim dužnikom AMAI DUBROVNIK d.o.o. u stečaju, Dubrovnik, Od Batale 4, MBS: 060058151, OIB: 33597775732. U stečajnom postupku nad dužnikom AMAI DUBROVNIK d.o.o. u stečaju, Dubrovnik, Od Batale 4, MBS: 060058151, OIB: 33597775732, utvrđeno je da u stečajnu masu ulazi nekretnina opisana pod točkom I., izreke ovog rješenja. Nadalje, utvrđeno je iz uvida </w:t>
      </w:r>
      <w:r>
        <w:rPr>
          <w:szCs w:val="24"/>
        </w:rPr>
        <w:t xml:space="preserve">u izvadak iz zemljišnih knjiga </w:t>
      </w:r>
      <w:r w:rsidRPr="00223A2E">
        <w:rPr>
          <w:szCs w:val="24"/>
        </w:rPr>
        <w:t>da na toj nekretnini postoji upisano razlučno pravo u korist REPUBLIKA HRVATSKA, OIB: 52634238587.</w:t>
      </w:r>
    </w:p>
    <w:p w:rsidRDefault="00223A2E" w:rsidP="00223A2E" w:rsidR="00223A2E" w:rsidRPr="00223A2E">
      <w:pPr>
        <w:pStyle w:val="Tijeloteksta"/>
        <w:rPr>
          <w:szCs w:val="24"/>
        </w:rPr>
      </w:pPr>
    </w:p>
    <w:p w:rsidRDefault="00223A2E" w:rsidP="00517F5D" w:rsidR="00FF0485" w:rsidRPr="00287E37">
      <w:pPr>
        <w:pStyle w:val="Tijeloteksta"/>
        <w:rPr>
          <w:szCs w:val="24"/>
        </w:rPr>
      </w:pPr>
      <w:r w:rsidRPr="00223A2E">
        <w:rPr>
          <w:szCs w:val="24"/>
        </w:rPr>
        <w:tab/>
        <w:t>Rješenjem o prodaji posl.br. St-2002/2016-33 od 17. svibnja 2017.g. određena je prodaja imovine navedene u točki I. ovog rješenja u stečajnom postupku, a zaključkom posl.br. St-2002/2016-5</w:t>
      </w:r>
      <w:r>
        <w:rPr>
          <w:szCs w:val="24"/>
        </w:rPr>
        <w:t>7</w:t>
      </w:r>
      <w:r w:rsidRPr="00223A2E">
        <w:rPr>
          <w:szCs w:val="24"/>
        </w:rPr>
        <w:t xml:space="preserve"> od 24. kolovoza 2017. godine utvrđena je početna vrijednost, te uvjeti prodaje i dostavljen je zahtjev Financijskoj agenciji za prodaju nekretnine.</w:t>
      </w:r>
    </w:p>
    <w:p w:rsidRDefault="00FF0485" w:rsidR="00FF0485" w:rsidRPr="00287E37">
      <w:pPr>
        <w:jc w:val="both"/>
        <w:rPr>
          <w:sz w:val="24"/>
          <w:szCs w:val="24"/>
        </w:rPr>
      </w:pPr>
    </w:p>
    <w:p w:rsidRDefault="00FF0485" w:rsidP="005340EB" w:rsidR="00B7040C" w:rsidRPr="00287E37">
      <w:pPr>
        <w:ind w:firstLine="709"/>
        <w:jc w:val="both"/>
        <w:rPr>
          <w:sz w:val="24"/>
          <w:szCs w:val="24"/>
        </w:rPr>
      </w:pPr>
      <w:r w:rsidRPr="00287E37">
        <w:rPr>
          <w:sz w:val="24"/>
          <w:szCs w:val="24"/>
        </w:rPr>
        <w:t xml:space="preserve">Prema </w:t>
      </w:r>
      <w:r w:rsidR="00100D9A" w:rsidRPr="00287E37">
        <w:rPr>
          <w:sz w:val="24"/>
          <w:szCs w:val="24"/>
        </w:rPr>
        <w:t>izvješću Financijske agencije</w:t>
      </w:r>
      <w:r w:rsidR="00B7040C" w:rsidRPr="00287E37">
        <w:rPr>
          <w:sz w:val="24"/>
          <w:szCs w:val="24"/>
        </w:rPr>
        <w:t xml:space="preserve"> o provedenoj elektroničkoj dražbi</w:t>
      </w:r>
      <w:r w:rsidR="00100D9A" w:rsidRPr="00287E37">
        <w:rPr>
          <w:sz w:val="24"/>
          <w:szCs w:val="24"/>
        </w:rPr>
        <w:t xml:space="preserve"> (list spisa </w:t>
      </w:r>
      <w:r w:rsidR="00223A2E">
        <w:rPr>
          <w:sz w:val="24"/>
          <w:szCs w:val="24"/>
        </w:rPr>
        <w:t>819-844</w:t>
      </w:r>
      <w:r w:rsidR="00100D9A" w:rsidRPr="00287E37">
        <w:rPr>
          <w:sz w:val="24"/>
          <w:szCs w:val="24"/>
        </w:rPr>
        <w:t xml:space="preserve">) </w:t>
      </w:r>
      <w:r w:rsidR="00223A2E">
        <w:rPr>
          <w:sz w:val="24"/>
          <w:szCs w:val="24"/>
        </w:rPr>
        <w:t>treća</w:t>
      </w:r>
      <w:r w:rsidR="00876F1D">
        <w:rPr>
          <w:sz w:val="24"/>
          <w:szCs w:val="24"/>
        </w:rPr>
        <w:t xml:space="preserve"> </w:t>
      </w:r>
      <w:r w:rsidR="005566D8" w:rsidRPr="00287E37">
        <w:rPr>
          <w:sz w:val="24"/>
          <w:szCs w:val="24"/>
        </w:rPr>
        <w:t xml:space="preserve">dražba je počela </w:t>
      </w:r>
      <w:r w:rsidR="00223A2E">
        <w:rPr>
          <w:sz w:val="24"/>
          <w:szCs w:val="24"/>
        </w:rPr>
        <w:t>05</w:t>
      </w:r>
      <w:r w:rsidR="00386310" w:rsidRPr="00287E37">
        <w:rPr>
          <w:sz w:val="24"/>
          <w:szCs w:val="24"/>
        </w:rPr>
        <w:t xml:space="preserve">. </w:t>
      </w:r>
      <w:r w:rsidR="00223A2E">
        <w:rPr>
          <w:sz w:val="24"/>
          <w:szCs w:val="24"/>
        </w:rPr>
        <w:t>travnj</w:t>
      </w:r>
      <w:r w:rsidR="00494099" w:rsidRPr="00287E37">
        <w:rPr>
          <w:sz w:val="24"/>
          <w:szCs w:val="24"/>
        </w:rPr>
        <w:t>a</w:t>
      </w:r>
      <w:r w:rsidR="00CF389E" w:rsidRPr="00287E37">
        <w:rPr>
          <w:sz w:val="24"/>
          <w:szCs w:val="24"/>
        </w:rPr>
        <w:t xml:space="preserve"> </w:t>
      </w:r>
      <w:r w:rsidR="00386310" w:rsidRPr="00287E37">
        <w:rPr>
          <w:sz w:val="24"/>
          <w:szCs w:val="24"/>
        </w:rPr>
        <w:t>201</w:t>
      </w:r>
      <w:r w:rsidR="00BB1363">
        <w:rPr>
          <w:sz w:val="24"/>
          <w:szCs w:val="24"/>
        </w:rPr>
        <w:t>8</w:t>
      </w:r>
      <w:r w:rsidR="00B7040C" w:rsidRPr="00287E37">
        <w:rPr>
          <w:sz w:val="24"/>
          <w:szCs w:val="24"/>
        </w:rPr>
        <w:t>. godine u 1</w:t>
      </w:r>
      <w:r w:rsidR="006227E7">
        <w:rPr>
          <w:sz w:val="24"/>
          <w:szCs w:val="24"/>
        </w:rPr>
        <w:t>5</w:t>
      </w:r>
      <w:r w:rsidR="00B7040C" w:rsidRPr="00287E37">
        <w:rPr>
          <w:sz w:val="24"/>
          <w:szCs w:val="24"/>
        </w:rPr>
        <w:t>:</w:t>
      </w:r>
      <w:r w:rsidR="00386310" w:rsidRPr="00287E37">
        <w:rPr>
          <w:sz w:val="24"/>
          <w:szCs w:val="24"/>
        </w:rPr>
        <w:t>00</w:t>
      </w:r>
      <w:r w:rsidR="00B7040C" w:rsidRPr="00287E37">
        <w:rPr>
          <w:sz w:val="24"/>
          <w:szCs w:val="24"/>
        </w:rPr>
        <w:t>:00</w:t>
      </w:r>
      <w:r w:rsidR="00386310" w:rsidRPr="00287E37">
        <w:rPr>
          <w:sz w:val="24"/>
          <w:szCs w:val="24"/>
        </w:rPr>
        <w:t xml:space="preserve"> sati</w:t>
      </w:r>
      <w:r w:rsidR="00223A2E">
        <w:rPr>
          <w:sz w:val="24"/>
          <w:szCs w:val="24"/>
        </w:rPr>
        <w:t>, te završila 28. lip</w:t>
      </w:r>
      <w:r w:rsidR="007D5766">
        <w:rPr>
          <w:sz w:val="24"/>
          <w:szCs w:val="24"/>
        </w:rPr>
        <w:t>nj</w:t>
      </w:r>
      <w:r w:rsidR="00577D88">
        <w:rPr>
          <w:sz w:val="24"/>
          <w:szCs w:val="24"/>
        </w:rPr>
        <w:t>a 2018. g</w:t>
      </w:r>
      <w:r w:rsidR="006227E7">
        <w:rPr>
          <w:sz w:val="24"/>
          <w:szCs w:val="24"/>
        </w:rPr>
        <w:t>odine u 23:59:59 sati</w:t>
      </w:r>
      <w:r w:rsidR="00386310" w:rsidRPr="00287E37">
        <w:rPr>
          <w:sz w:val="24"/>
          <w:szCs w:val="24"/>
        </w:rPr>
        <w:t xml:space="preserve"> </w:t>
      </w:r>
      <w:r w:rsidR="001B355D" w:rsidRPr="00287E37">
        <w:rPr>
          <w:sz w:val="24"/>
          <w:szCs w:val="24"/>
        </w:rPr>
        <w:t>i uplaćen</w:t>
      </w:r>
      <w:r w:rsidR="00223A2E">
        <w:rPr>
          <w:sz w:val="24"/>
          <w:szCs w:val="24"/>
        </w:rPr>
        <w:t>e</w:t>
      </w:r>
      <w:r w:rsidR="00BC7344">
        <w:rPr>
          <w:sz w:val="24"/>
          <w:szCs w:val="24"/>
        </w:rPr>
        <w:t xml:space="preserve"> </w:t>
      </w:r>
      <w:r w:rsidR="00223A2E">
        <w:rPr>
          <w:sz w:val="24"/>
          <w:szCs w:val="24"/>
        </w:rPr>
        <w:t>su</w:t>
      </w:r>
      <w:r w:rsidR="00BD6DFB" w:rsidRPr="00287E37">
        <w:rPr>
          <w:sz w:val="24"/>
          <w:szCs w:val="24"/>
        </w:rPr>
        <w:t xml:space="preserve"> </w:t>
      </w:r>
      <w:r w:rsidR="001B355D" w:rsidRPr="00287E37">
        <w:rPr>
          <w:sz w:val="24"/>
          <w:szCs w:val="24"/>
        </w:rPr>
        <w:t>jamčevin</w:t>
      </w:r>
      <w:r w:rsidR="00223A2E">
        <w:rPr>
          <w:sz w:val="24"/>
          <w:szCs w:val="24"/>
        </w:rPr>
        <w:t>e</w:t>
      </w:r>
      <w:r w:rsidR="006227E7">
        <w:rPr>
          <w:sz w:val="24"/>
          <w:szCs w:val="24"/>
        </w:rPr>
        <w:t xml:space="preserve"> evidentiran</w:t>
      </w:r>
      <w:r w:rsidR="007D5766">
        <w:rPr>
          <w:sz w:val="24"/>
          <w:szCs w:val="24"/>
        </w:rPr>
        <w:t>a</w:t>
      </w:r>
      <w:r w:rsidR="00BD6DFB" w:rsidRPr="00287E37">
        <w:rPr>
          <w:sz w:val="24"/>
          <w:szCs w:val="24"/>
        </w:rPr>
        <w:t xml:space="preserve"> </w:t>
      </w:r>
      <w:r w:rsidR="006227E7">
        <w:rPr>
          <w:sz w:val="24"/>
          <w:szCs w:val="24"/>
        </w:rPr>
        <w:t xml:space="preserve">u iznosu </w:t>
      </w:r>
      <w:r w:rsidR="00223A2E" w:rsidRPr="00223A2E">
        <w:rPr>
          <w:sz w:val="24"/>
          <w:szCs w:val="24"/>
        </w:rPr>
        <w:t>1.780,88 kn (tisućusedamstoosamdeset kuna i osamdesetosam lipa)</w:t>
      </w:r>
      <w:r w:rsidR="00B7040C" w:rsidRPr="00287E37">
        <w:rPr>
          <w:sz w:val="24"/>
          <w:szCs w:val="24"/>
        </w:rPr>
        <w:t xml:space="preserve">od strane </w:t>
      </w:r>
      <w:r w:rsidR="00BB1363">
        <w:rPr>
          <w:sz w:val="24"/>
          <w:szCs w:val="24"/>
        </w:rPr>
        <w:t>uplatitelja jamčevine</w:t>
      </w:r>
      <w:r w:rsidR="00940809">
        <w:rPr>
          <w:sz w:val="24"/>
          <w:szCs w:val="24"/>
        </w:rPr>
        <w:t xml:space="preserve"> Antonia Konjuh, Hrvoje Jazvić, Igor Galir, Ivana Kuzmanović Ivičić, Marjan Bavčević, Mladen Bavčević, Pando nekretnine d.o.o., Branko Perić i Luka Prica, te izvan roka Mario Vunić.</w:t>
      </w:r>
      <w:r w:rsidR="00B032AA" w:rsidRPr="00287E37">
        <w:rPr>
          <w:sz w:val="24"/>
          <w:szCs w:val="24"/>
        </w:rPr>
        <w:t xml:space="preserve"> </w:t>
      </w:r>
      <w:r w:rsidR="005566D8" w:rsidRPr="00287E37">
        <w:rPr>
          <w:sz w:val="24"/>
          <w:szCs w:val="24"/>
        </w:rPr>
        <w:t xml:space="preserve">Na </w:t>
      </w:r>
      <w:r w:rsidR="00C9671F" w:rsidRPr="00287E37">
        <w:rPr>
          <w:sz w:val="24"/>
          <w:szCs w:val="24"/>
        </w:rPr>
        <w:t>elektroničkoj javnoj dražbi</w:t>
      </w:r>
      <w:r w:rsidR="005566D8" w:rsidRPr="00287E37">
        <w:rPr>
          <w:sz w:val="24"/>
          <w:szCs w:val="24"/>
        </w:rPr>
        <w:t xml:space="preserve"> </w:t>
      </w:r>
      <w:r w:rsidR="00B7040C" w:rsidRPr="00287E37">
        <w:rPr>
          <w:sz w:val="24"/>
          <w:szCs w:val="24"/>
        </w:rPr>
        <w:t>završenoj</w:t>
      </w:r>
      <w:r w:rsidR="00673E2F" w:rsidRPr="00287E37">
        <w:rPr>
          <w:sz w:val="24"/>
          <w:szCs w:val="24"/>
        </w:rPr>
        <w:t xml:space="preserve"> </w:t>
      </w:r>
      <w:r w:rsidR="00940809">
        <w:rPr>
          <w:sz w:val="24"/>
          <w:szCs w:val="24"/>
        </w:rPr>
        <w:t xml:space="preserve">28. lipnja </w:t>
      </w:r>
      <w:r w:rsidR="007D5766" w:rsidRPr="007D5766">
        <w:rPr>
          <w:sz w:val="24"/>
          <w:szCs w:val="24"/>
        </w:rPr>
        <w:t xml:space="preserve">2018. godine u 23:59:59 </w:t>
      </w:r>
      <w:r w:rsidR="00876F1D" w:rsidRPr="00876F1D">
        <w:rPr>
          <w:sz w:val="24"/>
          <w:szCs w:val="24"/>
        </w:rPr>
        <w:t xml:space="preserve">sati </w:t>
      </w:r>
      <w:r w:rsidR="00673E2F" w:rsidRPr="00287E37">
        <w:rPr>
          <w:sz w:val="24"/>
          <w:szCs w:val="24"/>
        </w:rPr>
        <w:t>naj</w:t>
      </w:r>
      <w:r w:rsidR="005351B8" w:rsidRPr="00287E37">
        <w:rPr>
          <w:sz w:val="24"/>
          <w:szCs w:val="24"/>
        </w:rPr>
        <w:t>viši iznos valjane ponude</w:t>
      </w:r>
      <w:r w:rsidR="00C9671F" w:rsidRPr="00287E37">
        <w:rPr>
          <w:sz w:val="24"/>
          <w:szCs w:val="24"/>
        </w:rPr>
        <w:t xml:space="preserve"> u iznosu od </w:t>
      </w:r>
      <w:r w:rsidR="00940809" w:rsidRPr="00940809">
        <w:rPr>
          <w:sz w:val="24"/>
          <w:szCs w:val="24"/>
        </w:rPr>
        <w:t xml:space="preserve">27.308,76 kuna (slovima: dvadesetsedamtisućatristoosam kuna i sedamdesetšest lipa) </w:t>
      </w:r>
      <w:r w:rsidR="005F6AF4" w:rsidRPr="00287E37">
        <w:rPr>
          <w:sz w:val="24"/>
          <w:szCs w:val="24"/>
        </w:rPr>
        <w:t xml:space="preserve">stavio je </w:t>
      </w:r>
      <w:r w:rsidR="00940809" w:rsidRPr="00940809">
        <w:rPr>
          <w:sz w:val="24"/>
          <w:szCs w:val="24"/>
        </w:rPr>
        <w:t>MLADEN BAVČEVIĆ, Kaštel stari, Kraljice mučenika 26, OIB: 03493351079</w:t>
      </w:r>
      <w:r w:rsidR="00BC7344">
        <w:rPr>
          <w:sz w:val="24"/>
          <w:szCs w:val="24"/>
        </w:rPr>
        <w:t xml:space="preserve"> dana</w:t>
      </w:r>
      <w:r w:rsidR="00D445B9">
        <w:rPr>
          <w:sz w:val="24"/>
          <w:szCs w:val="24"/>
        </w:rPr>
        <w:t xml:space="preserve"> </w:t>
      </w:r>
      <w:r w:rsidR="00940809">
        <w:rPr>
          <w:sz w:val="24"/>
          <w:szCs w:val="24"/>
        </w:rPr>
        <w:t>28. lipnja 2018. godine u 23</w:t>
      </w:r>
      <w:r w:rsidR="00D445B9" w:rsidRPr="00D445B9">
        <w:rPr>
          <w:sz w:val="24"/>
          <w:szCs w:val="24"/>
        </w:rPr>
        <w:t>:</w:t>
      </w:r>
      <w:r w:rsidR="00940809">
        <w:rPr>
          <w:sz w:val="24"/>
          <w:szCs w:val="24"/>
        </w:rPr>
        <w:t>59</w:t>
      </w:r>
      <w:r w:rsidR="00D445B9" w:rsidRPr="00D445B9">
        <w:rPr>
          <w:sz w:val="24"/>
          <w:szCs w:val="24"/>
        </w:rPr>
        <w:t>:</w:t>
      </w:r>
      <w:r w:rsidR="00940809">
        <w:rPr>
          <w:sz w:val="24"/>
          <w:szCs w:val="24"/>
        </w:rPr>
        <w:t>57</w:t>
      </w:r>
      <w:r w:rsidR="00D445B9" w:rsidRPr="00D445B9">
        <w:rPr>
          <w:sz w:val="24"/>
          <w:szCs w:val="24"/>
        </w:rPr>
        <w:t xml:space="preserve"> sati</w:t>
      </w:r>
      <w:r w:rsidR="00BA591A">
        <w:rPr>
          <w:sz w:val="24"/>
          <w:szCs w:val="24"/>
        </w:rPr>
        <w:t>.</w:t>
      </w:r>
    </w:p>
    <w:p w:rsidRDefault="00B8154A" w:rsidP="005340EB" w:rsidR="00B8154A" w:rsidRPr="00287E37">
      <w:pPr>
        <w:ind w:firstLine="709"/>
        <w:jc w:val="both"/>
        <w:rPr>
          <w:sz w:val="24"/>
          <w:szCs w:val="24"/>
        </w:rPr>
      </w:pPr>
    </w:p>
    <w:p w:rsidRDefault="007D640F" w:rsidP="00FC6105" w:rsidR="0097368B" w:rsidRPr="00287E37">
      <w:pPr>
        <w:ind w:firstLine="709"/>
        <w:jc w:val="both"/>
        <w:rPr>
          <w:sz w:val="24"/>
          <w:szCs w:val="24"/>
        </w:rPr>
      </w:pPr>
      <w:r w:rsidRPr="00287E37">
        <w:rPr>
          <w:sz w:val="24"/>
          <w:szCs w:val="24"/>
        </w:rPr>
        <w:t xml:space="preserve">Sukladno čl. 106. Ovršnog zakona (NN 112/12, 25/13, 93/14, dalje u tekstu: OZ), koji se u ovom postupku na temelju čl. 247. </w:t>
      </w:r>
      <w:r w:rsidR="009F7FA7" w:rsidRPr="009F7FA7">
        <w:rPr>
          <w:sz w:val="24"/>
          <w:szCs w:val="24"/>
        </w:rPr>
        <w:t>Stečajnog zakona (NN b</w:t>
      </w:r>
      <w:r w:rsidR="009F7FA7">
        <w:rPr>
          <w:sz w:val="24"/>
          <w:szCs w:val="24"/>
        </w:rPr>
        <w:t xml:space="preserve">roj  71/2015 dalje u tekstu SZ) </w:t>
      </w:r>
      <w:r w:rsidRPr="00287E37">
        <w:rPr>
          <w:sz w:val="24"/>
          <w:szCs w:val="24"/>
        </w:rPr>
        <w:t xml:space="preserve">na odgovarajući način primjenjuje, </w:t>
      </w:r>
      <w:r w:rsidR="00E764C9" w:rsidRPr="00287E37">
        <w:rPr>
          <w:sz w:val="24"/>
          <w:szCs w:val="24"/>
        </w:rPr>
        <w:t>kupac je dužan položiti kupovninu u roku određenom</w:t>
      </w:r>
      <w:r w:rsidR="00650607" w:rsidRPr="00287E37">
        <w:rPr>
          <w:sz w:val="24"/>
          <w:szCs w:val="24"/>
        </w:rPr>
        <w:t xml:space="preserve"> u zaključku o prodaji</w:t>
      </w:r>
      <w:r w:rsidR="00454A9C" w:rsidRPr="00287E37">
        <w:rPr>
          <w:sz w:val="24"/>
          <w:szCs w:val="24"/>
        </w:rPr>
        <w:t>.</w:t>
      </w:r>
      <w:r w:rsidR="00650607" w:rsidRPr="00287E37">
        <w:rPr>
          <w:sz w:val="24"/>
          <w:szCs w:val="24"/>
        </w:rPr>
        <w:t xml:space="preserve"> P</w:t>
      </w:r>
      <w:r w:rsidR="00E764C9" w:rsidRPr="00287E37">
        <w:rPr>
          <w:sz w:val="24"/>
          <w:szCs w:val="24"/>
        </w:rPr>
        <w:t>rema čl. 10</w:t>
      </w:r>
      <w:r w:rsidR="00F23378" w:rsidRPr="00287E37">
        <w:rPr>
          <w:sz w:val="24"/>
          <w:szCs w:val="24"/>
        </w:rPr>
        <w:t>3</w:t>
      </w:r>
      <w:r w:rsidR="00375500" w:rsidRPr="00287E37">
        <w:rPr>
          <w:sz w:val="24"/>
          <w:szCs w:val="24"/>
        </w:rPr>
        <w:t>.</w:t>
      </w:r>
      <w:r w:rsidR="00E764C9" w:rsidRPr="00287E37">
        <w:rPr>
          <w:sz w:val="24"/>
          <w:szCs w:val="24"/>
        </w:rPr>
        <w:t xml:space="preserve"> st. </w:t>
      </w:r>
      <w:r w:rsidR="00F23378" w:rsidRPr="00287E37">
        <w:rPr>
          <w:sz w:val="24"/>
          <w:szCs w:val="24"/>
        </w:rPr>
        <w:t>6</w:t>
      </w:r>
      <w:r w:rsidR="00E764C9" w:rsidRPr="00287E37">
        <w:rPr>
          <w:sz w:val="24"/>
          <w:szCs w:val="24"/>
        </w:rPr>
        <w:t xml:space="preserve">. OZ </w:t>
      </w:r>
      <w:r w:rsidR="00D20D34" w:rsidRPr="00287E37">
        <w:rPr>
          <w:sz w:val="24"/>
          <w:szCs w:val="24"/>
        </w:rPr>
        <w:t>ako kupac koji je stavio najpovoljniju ponudu ne položi kupovinu u cijelosti u roku iz ove od</w:t>
      </w:r>
      <w:r w:rsidR="0047170A" w:rsidRPr="00287E37">
        <w:rPr>
          <w:sz w:val="24"/>
          <w:szCs w:val="24"/>
        </w:rPr>
        <w:t>luke</w:t>
      </w:r>
      <w:r w:rsidR="0045798D" w:rsidRPr="00287E37">
        <w:rPr>
          <w:sz w:val="24"/>
          <w:szCs w:val="24"/>
        </w:rPr>
        <w:t xml:space="preserve"> sud će rješenjem prodaj</w:t>
      </w:r>
      <w:r w:rsidR="00F23378" w:rsidRPr="00287E37">
        <w:rPr>
          <w:sz w:val="24"/>
          <w:szCs w:val="24"/>
        </w:rPr>
        <w:t>u oglasiti nevažećom i dosuditi imovinu kupcima koji su</w:t>
      </w:r>
      <w:r w:rsidR="00FC6105" w:rsidRPr="00287E37">
        <w:rPr>
          <w:sz w:val="24"/>
          <w:szCs w:val="24"/>
        </w:rPr>
        <w:t xml:space="preserve"> </w:t>
      </w:r>
      <w:r w:rsidR="00F23378" w:rsidRPr="00287E37">
        <w:rPr>
          <w:sz w:val="24"/>
          <w:szCs w:val="24"/>
        </w:rPr>
        <w:t xml:space="preserve">ponudili nižu cijenu redom prema </w:t>
      </w:r>
      <w:r w:rsidR="00FC6105" w:rsidRPr="00287E37">
        <w:rPr>
          <w:sz w:val="24"/>
          <w:szCs w:val="24"/>
        </w:rPr>
        <w:t>veličini cijene koju su ponudili. Sukladno</w:t>
      </w:r>
      <w:r w:rsidR="0097368B" w:rsidRPr="00287E37">
        <w:rPr>
          <w:sz w:val="24"/>
          <w:szCs w:val="24"/>
        </w:rPr>
        <w:t xml:space="preserve"> čl. 103. st. 5. OZ smatra se da je rješenje dostavljeno </w:t>
      </w:r>
      <w:r w:rsidR="00E31C82" w:rsidRPr="00287E37">
        <w:rPr>
          <w:sz w:val="24"/>
          <w:szCs w:val="24"/>
        </w:rPr>
        <w:t>istekom trećeg dana od dana isticanja na e oglasnoj ploči suda.</w:t>
      </w:r>
    </w:p>
    <w:p w:rsidRDefault="00E31C82" w:rsidP="008841BD" w:rsidR="00E31C82" w:rsidRPr="00287E37">
      <w:pPr>
        <w:ind w:firstLine="709"/>
        <w:jc w:val="both"/>
        <w:rPr>
          <w:sz w:val="24"/>
          <w:szCs w:val="24"/>
        </w:rPr>
      </w:pPr>
    </w:p>
    <w:p w:rsidRDefault="00FF0485" w:rsidP="008841BD" w:rsidR="00FF0485" w:rsidRPr="00287E37">
      <w:pPr>
        <w:ind w:firstLine="709"/>
        <w:jc w:val="both"/>
        <w:rPr>
          <w:sz w:val="24"/>
          <w:szCs w:val="24"/>
        </w:rPr>
      </w:pPr>
      <w:r w:rsidRPr="00287E37">
        <w:rPr>
          <w:sz w:val="24"/>
          <w:szCs w:val="24"/>
        </w:rPr>
        <w:t>U smislu čl. 10</w:t>
      </w:r>
      <w:r w:rsidR="00FC41BA" w:rsidRPr="00287E37">
        <w:rPr>
          <w:sz w:val="24"/>
          <w:szCs w:val="24"/>
        </w:rPr>
        <w:t>8</w:t>
      </w:r>
      <w:r w:rsidRPr="00287E37">
        <w:rPr>
          <w:sz w:val="24"/>
          <w:szCs w:val="24"/>
        </w:rPr>
        <w:t xml:space="preserve">. </w:t>
      </w:r>
      <w:r w:rsidR="007D640F" w:rsidRPr="00287E37">
        <w:rPr>
          <w:sz w:val="24"/>
          <w:szCs w:val="24"/>
        </w:rPr>
        <w:t>OZ</w:t>
      </w:r>
      <w:r w:rsidRPr="00287E37">
        <w:rPr>
          <w:sz w:val="24"/>
          <w:szCs w:val="24"/>
        </w:rPr>
        <w:t xml:space="preserve">, nakon pravomoćnosti rješenja o dosudi nekretnine i pošto kupac položi kupovninu, sud će donijeti zaključak o predaji nekretnine kupcu. </w:t>
      </w:r>
    </w:p>
    <w:p w:rsidRDefault="00FF0485" w:rsidP="008F6F47" w:rsidR="00FF0485" w:rsidRPr="00287E37">
      <w:pPr>
        <w:ind w:firstLine="709"/>
        <w:jc w:val="both"/>
        <w:rPr>
          <w:sz w:val="24"/>
          <w:szCs w:val="24"/>
        </w:rPr>
      </w:pPr>
    </w:p>
    <w:p w:rsidRDefault="00FF0485" w:rsidP="008F6F47" w:rsidR="00FF0485" w:rsidRPr="00287E37">
      <w:pPr>
        <w:ind w:firstLine="709"/>
        <w:jc w:val="both"/>
        <w:rPr>
          <w:sz w:val="24"/>
          <w:szCs w:val="24"/>
        </w:rPr>
      </w:pPr>
      <w:r w:rsidRPr="00287E37">
        <w:rPr>
          <w:sz w:val="24"/>
          <w:szCs w:val="24"/>
        </w:rPr>
        <w:t xml:space="preserve">U smislu čl. </w:t>
      </w:r>
      <w:smartTag w:element="metricconverter" w:uri="urn:schemas-microsoft-com:office:smarttags">
        <w:smartTagPr>
          <w:attr w:val="4. OZ" w:name="ProductID"/>
        </w:smartTagPr>
        <w:r w:rsidRPr="00287E37">
          <w:rPr>
            <w:sz w:val="24"/>
            <w:szCs w:val="24"/>
          </w:rPr>
          <w:t>89. st</w:t>
        </w:r>
      </w:smartTag>
      <w:r w:rsidRPr="00287E37">
        <w:rPr>
          <w:sz w:val="24"/>
          <w:szCs w:val="24"/>
        </w:rPr>
        <w:t>. 1. Zakona o zemljišnim knjigama (NN 91/96, 68/98, 137/99, 114/01, 100/04, 107/07, 152/08, 126/10, 55/13, 60/13), sud koji donese odluku o tome tko je kupac (rješenje o dosudi) naložit će po službenoj dužnosti da se dosuda prodan</w:t>
      </w:r>
      <w:r w:rsidR="00CA0D60">
        <w:rPr>
          <w:sz w:val="24"/>
          <w:szCs w:val="24"/>
        </w:rPr>
        <w:t>ih nekretnina</w:t>
      </w:r>
      <w:r w:rsidRPr="00287E37">
        <w:rPr>
          <w:sz w:val="24"/>
          <w:szCs w:val="24"/>
        </w:rPr>
        <w:t xml:space="preserve"> zabilježi u zemljišnoj knjizi.</w:t>
      </w:r>
    </w:p>
    <w:p w:rsidRDefault="00FF0485" w:rsidP="008F6F47" w:rsidR="00FF0485" w:rsidRPr="00287E37">
      <w:pPr>
        <w:ind w:firstLine="709"/>
        <w:jc w:val="both"/>
        <w:rPr>
          <w:sz w:val="24"/>
          <w:szCs w:val="24"/>
        </w:rPr>
      </w:pPr>
    </w:p>
    <w:p w:rsidRDefault="00FF0485" w:rsidP="008F6F47" w:rsidR="00FF0485" w:rsidRPr="00287E37">
      <w:pPr>
        <w:ind w:firstLine="709"/>
        <w:jc w:val="both"/>
        <w:rPr>
          <w:sz w:val="24"/>
          <w:szCs w:val="24"/>
        </w:rPr>
      </w:pPr>
      <w:r w:rsidRPr="00287E37">
        <w:rPr>
          <w:sz w:val="24"/>
          <w:szCs w:val="24"/>
        </w:rPr>
        <w:t xml:space="preserve">Sukladno  čl. </w:t>
      </w:r>
      <w:smartTag w:element="metricconverter" w:uri="urn:schemas-microsoft-com:office:smarttags">
        <w:smartTagPr>
          <w:attr w:val="4. OZ" w:name="ProductID"/>
        </w:smartTagPr>
        <w:r w:rsidRPr="00287E37">
          <w:rPr>
            <w:sz w:val="24"/>
            <w:szCs w:val="24"/>
          </w:rPr>
          <w:t>11. st</w:t>
        </w:r>
      </w:smartTag>
      <w:r w:rsidRPr="00287E37">
        <w:rPr>
          <w:sz w:val="24"/>
          <w:szCs w:val="24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287E37">
          <w:rPr>
            <w:sz w:val="24"/>
            <w:szCs w:val="24"/>
          </w:rPr>
          <w:t>4. OZ</w:t>
        </w:r>
      </w:smartTag>
      <w:r w:rsidRPr="00287E37">
        <w:rPr>
          <w:sz w:val="24"/>
          <w:szCs w:val="24"/>
        </w:rPr>
        <w:t>, žalba ne odgađa provedbu rješenja, ako Ovršnim zakonom nije drugačije određeno. Odredbama Ovršnog zakona nije određeno da žalba protiv rješenja o dosudi nekretnine zadržava provedbu rješenja.</w:t>
      </w:r>
    </w:p>
    <w:p w:rsidRDefault="00FF0485" w:rsidP="008F6F47" w:rsidR="00FF0485" w:rsidRPr="00287E37">
      <w:pPr>
        <w:ind w:firstLine="709"/>
        <w:jc w:val="both"/>
        <w:rPr>
          <w:sz w:val="24"/>
          <w:szCs w:val="24"/>
        </w:rPr>
      </w:pPr>
    </w:p>
    <w:p w:rsidRDefault="00FF0485" w:rsidP="008F6F47" w:rsidR="00FF0485" w:rsidRPr="00287E37">
      <w:pPr>
        <w:ind w:firstLine="709"/>
        <w:jc w:val="both"/>
        <w:rPr>
          <w:sz w:val="24"/>
          <w:szCs w:val="24"/>
        </w:rPr>
      </w:pPr>
      <w:r w:rsidRPr="00287E37">
        <w:rPr>
          <w:sz w:val="24"/>
          <w:szCs w:val="24"/>
        </w:rPr>
        <w:t>Zbog navedenog, na temelju spomenutih propisa odlučeno je kao u izreci.</w:t>
      </w:r>
    </w:p>
    <w:p w:rsidRDefault="00FF0485" w:rsidR="00FF0485" w:rsidRPr="00287E37">
      <w:pPr>
        <w:jc w:val="both"/>
        <w:rPr>
          <w:sz w:val="24"/>
          <w:szCs w:val="24"/>
        </w:rPr>
      </w:pPr>
    </w:p>
    <w:p w:rsidRDefault="00FF0485" w:rsidP="00BA666B" w:rsidR="00FF0485" w:rsidRPr="00287E37">
      <w:pPr>
        <w:jc w:val="center"/>
        <w:rPr>
          <w:b/>
          <w:sz w:val="24"/>
          <w:szCs w:val="24"/>
        </w:rPr>
      </w:pPr>
      <w:r w:rsidRPr="00287E37">
        <w:rPr>
          <w:b/>
          <w:sz w:val="24"/>
          <w:szCs w:val="24"/>
        </w:rPr>
        <w:t xml:space="preserve">U </w:t>
      </w:r>
      <w:r w:rsidR="00876F1D">
        <w:rPr>
          <w:b/>
          <w:sz w:val="24"/>
          <w:szCs w:val="24"/>
        </w:rPr>
        <w:t>Dubrovnik</w:t>
      </w:r>
      <w:r w:rsidRPr="00287E37">
        <w:rPr>
          <w:b/>
          <w:sz w:val="24"/>
          <w:szCs w:val="24"/>
        </w:rPr>
        <w:t>u,</w:t>
      </w:r>
      <w:r w:rsidR="00B032AA" w:rsidRPr="00287E37">
        <w:rPr>
          <w:b/>
          <w:sz w:val="24"/>
          <w:szCs w:val="24"/>
        </w:rPr>
        <w:t xml:space="preserve"> </w:t>
      </w:r>
      <w:r w:rsidR="00940809">
        <w:rPr>
          <w:b/>
          <w:sz w:val="24"/>
          <w:szCs w:val="24"/>
        </w:rPr>
        <w:t>20</w:t>
      </w:r>
      <w:r w:rsidRPr="00287E37">
        <w:rPr>
          <w:b/>
          <w:sz w:val="24"/>
          <w:szCs w:val="24"/>
        </w:rPr>
        <w:t xml:space="preserve">. </w:t>
      </w:r>
      <w:r w:rsidR="00940809">
        <w:rPr>
          <w:b/>
          <w:sz w:val="24"/>
          <w:szCs w:val="24"/>
        </w:rPr>
        <w:t>kolovoz</w:t>
      </w:r>
      <w:r w:rsidR="00FC6105" w:rsidRPr="00287E37">
        <w:rPr>
          <w:b/>
          <w:sz w:val="24"/>
          <w:szCs w:val="24"/>
        </w:rPr>
        <w:t xml:space="preserve">a </w:t>
      </w:r>
      <w:r w:rsidRPr="00287E37">
        <w:rPr>
          <w:b/>
          <w:sz w:val="24"/>
          <w:szCs w:val="24"/>
        </w:rPr>
        <w:t>201</w:t>
      </w:r>
      <w:r w:rsidR="0027443E">
        <w:rPr>
          <w:b/>
          <w:sz w:val="24"/>
          <w:szCs w:val="24"/>
        </w:rPr>
        <w:t>8</w:t>
      </w:r>
      <w:r w:rsidRPr="00287E37">
        <w:rPr>
          <w:b/>
          <w:sz w:val="24"/>
          <w:szCs w:val="24"/>
        </w:rPr>
        <w:t>. godine</w:t>
      </w:r>
    </w:p>
    <w:p w:rsidRDefault="00FF0485" w:rsidR="00FF0485" w:rsidRPr="00287E37">
      <w:pPr>
        <w:jc w:val="center"/>
        <w:rPr>
          <w:b/>
          <w:sz w:val="24"/>
          <w:szCs w:val="24"/>
        </w:rPr>
      </w:pPr>
    </w:p>
    <w:p w:rsidRDefault="00FF0485" w:rsidR="00FF0485" w:rsidRPr="00287E37">
      <w:pPr>
        <w:jc w:val="both"/>
        <w:rPr>
          <w:b/>
          <w:sz w:val="24"/>
          <w:szCs w:val="24"/>
        </w:rPr>
      </w:pPr>
      <w:r w:rsidRPr="00287E37">
        <w:rPr>
          <w:b/>
          <w:sz w:val="24"/>
          <w:szCs w:val="24"/>
        </w:rPr>
        <w:tab/>
      </w:r>
      <w:r w:rsidRPr="00287E37">
        <w:rPr>
          <w:b/>
          <w:sz w:val="24"/>
          <w:szCs w:val="24"/>
        </w:rPr>
        <w:tab/>
      </w:r>
      <w:r w:rsidRPr="00287E37">
        <w:rPr>
          <w:b/>
          <w:sz w:val="24"/>
          <w:szCs w:val="24"/>
        </w:rPr>
        <w:tab/>
      </w:r>
      <w:r w:rsidRPr="00287E37">
        <w:rPr>
          <w:b/>
          <w:sz w:val="24"/>
          <w:szCs w:val="24"/>
        </w:rPr>
        <w:tab/>
      </w:r>
      <w:r w:rsidRPr="00287E37">
        <w:rPr>
          <w:b/>
          <w:sz w:val="24"/>
          <w:szCs w:val="24"/>
        </w:rPr>
        <w:tab/>
      </w:r>
      <w:r w:rsidRPr="00287E37">
        <w:rPr>
          <w:b/>
          <w:sz w:val="24"/>
          <w:szCs w:val="24"/>
        </w:rPr>
        <w:tab/>
      </w:r>
      <w:r w:rsidRPr="00287E37">
        <w:rPr>
          <w:b/>
          <w:sz w:val="24"/>
          <w:szCs w:val="24"/>
        </w:rPr>
        <w:tab/>
      </w:r>
      <w:r w:rsidRPr="00287E37">
        <w:rPr>
          <w:b/>
          <w:sz w:val="24"/>
          <w:szCs w:val="24"/>
        </w:rPr>
        <w:tab/>
      </w:r>
      <w:r w:rsidR="00287E37" w:rsidRPr="00287E37">
        <w:rPr>
          <w:b/>
          <w:sz w:val="24"/>
          <w:szCs w:val="24"/>
        </w:rPr>
        <w:t>Su</w:t>
      </w:r>
      <w:r w:rsidRPr="00287E37">
        <w:rPr>
          <w:b/>
          <w:sz w:val="24"/>
          <w:szCs w:val="24"/>
        </w:rPr>
        <w:t>dac:</w:t>
      </w:r>
    </w:p>
    <w:p w:rsidRDefault="00FF0485" w:rsidR="00FF0485" w:rsidRPr="00287E37">
      <w:pPr>
        <w:jc w:val="both"/>
        <w:rPr>
          <w:b/>
          <w:sz w:val="24"/>
          <w:szCs w:val="24"/>
        </w:rPr>
      </w:pPr>
    </w:p>
    <w:p w:rsidRDefault="00FF0485" w:rsidR="00FF0485" w:rsidRPr="00287E37">
      <w:pPr>
        <w:jc w:val="both"/>
        <w:rPr>
          <w:b/>
          <w:sz w:val="24"/>
          <w:szCs w:val="24"/>
        </w:rPr>
      </w:pPr>
      <w:r w:rsidRPr="00287E37">
        <w:rPr>
          <w:b/>
          <w:sz w:val="24"/>
          <w:szCs w:val="24"/>
        </w:rPr>
        <w:tab/>
      </w:r>
      <w:r w:rsidRPr="00287E37">
        <w:rPr>
          <w:b/>
          <w:sz w:val="24"/>
          <w:szCs w:val="24"/>
        </w:rPr>
        <w:tab/>
      </w:r>
      <w:r w:rsidRPr="00287E37">
        <w:rPr>
          <w:b/>
          <w:sz w:val="24"/>
          <w:szCs w:val="24"/>
        </w:rPr>
        <w:tab/>
      </w:r>
      <w:r w:rsidRPr="00287E37">
        <w:rPr>
          <w:b/>
          <w:sz w:val="24"/>
          <w:szCs w:val="24"/>
        </w:rPr>
        <w:tab/>
      </w:r>
      <w:r w:rsidRPr="00287E37">
        <w:rPr>
          <w:b/>
          <w:sz w:val="24"/>
          <w:szCs w:val="24"/>
        </w:rPr>
        <w:tab/>
      </w:r>
      <w:r w:rsidRPr="00287E37">
        <w:rPr>
          <w:b/>
          <w:sz w:val="24"/>
          <w:szCs w:val="24"/>
        </w:rPr>
        <w:tab/>
      </w:r>
      <w:r w:rsidRPr="00287E37">
        <w:rPr>
          <w:b/>
          <w:sz w:val="24"/>
          <w:szCs w:val="24"/>
        </w:rPr>
        <w:tab/>
      </w:r>
      <w:r w:rsidRPr="00287E37">
        <w:rPr>
          <w:b/>
          <w:sz w:val="24"/>
          <w:szCs w:val="24"/>
        </w:rPr>
        <w:tab/>
      </w:r>
      <w:r w:rsidR="00287E37" w:rsidRPr="00287E37">
        <w:rPr>
          <w:b/>
          <w:sz w:val="24"/>
          <w:szCs w:val="24"/>
        </w:rPr>
        <w:t>Katarina Franković</w:t>
      </w:r>
    </w:p>
    <w:p w:rsidRDefault="00454A9C" w:rsidR="00454A9C" w:rsidRPr="00287E37">
      <w:pPr>
        <w:jc w:val="both"/>
        <w:rPr>
          <w:b/>
          <w:sz w:val="24"/>
          <w:szCs w:val="24"/>
        </w:rPr>
      </w:pPr>
    </w:p>
    <w:p w:rsidRDefault="00FF0485" w:rsidR="00FF0485" w:rsidRPr="00287E37">
      <w:pPr>
        <w:jc w:val="both"/>
        <w:rPr>
          <w:b/>
          <w:sz w:val="24"/>
          <w:szCs w:val="24"/>
        </w:rPr>
      </w:pPr>
      <w:r w:rsidRPr="00287E37">
        <w:rPr>
          <w:b/>
          <w:sz w:val="24"/>
          <w:szCs w:val="24"/>
        </w:rPr>
        <w:t>POUKA O PRAVNOM LIJEKU</w:t>
      </w:r>
    </w:p>
    <w:p w:rsidRDefault="00FF0485" w:rsidR="00FF0485" w:rsidRPr="00287E37">
      <w:pPr>
        <w:pStyle w:val="Tijeloteksta"/>
        <w:rPr>
          <w:szCs w:val="24"/>
        </w:rPr>
      </w:pPr>
      <w:r w:rsidRPr="00287E37">
        <w:rPr>
          <w:szCs w:val="24"/>
        </w:rPr>
        <w:t>Protiv ovog rješenja dopušteno je izjaviti žalbu. Žalba se izjavljuje Visokom trgovačkom sudu Republike Hrvatske u Zagrebu u roku od 8 dana</w:t>
      </w:r>
      <w:r w:rsidR="002939B2" w:rsidRPr="00287E37">
        <w:rPr>
          <w:szCs w:val="24"/>
        </w:rPr>
        <w:t xml:space="preserve"> od primitka rješenja </w:t>
      </w:r>
      <w:r w:rsidRPr="00287E37">
        <w:rPr>
          <w:szCs w:val="24"/>
        </w:rPr>
        <w:t xml:space="preserve">putem ovog suda u 3 istovjetna primjerka pozivom na gornji poslovni broj spisa. </w:t>
      </w:r>
      <w:r w:rsidR="002939B2" w:rsidRPr="00287E37">
        <w:rPr>
          <w:szCs w:val="24"/>
        </w:rPr>
        <w:t>Primitak ovog rješenja računa se sukladno čl. 1</w:t>
      </w:r>
      <w:r w:rsidR="00574E6D" w:rsidRPr="00287E37">
        <w:rPr>
          <w:szCs w:val="24"/>
        </w:rPr>
        <w:t>03. OZ u vezi s čl. 247. SZ</w:t>
      </w:r>
      <w:r w:rsidR="002939B2" w:rsidRPr="00287E37">
        <w:rPr>
          <w:szCs w:val="24"/>
        </w:rPr>
        <w:t xml:space="preserve"> zakona istekom </w:t>
      </w:r>
      <w:r w:rsidR="00574E6D" w:rsidRPr="00287E37">
        <w:rPr>
          <w:szCs w:val="24"/>
        </w:rPr>
        <w:t>trećeg</w:t>
      </w:r>
      <w:r w:rsidR="002939B2" w:rsidRPr="00287E37">
        <w:rPr>
          <w:szCs w:val="24"/>
        </w:rPr>
        <w:t xml:space="preserve"> dana od dana objave na e-Oglasnoj ploči</w:t>
      </w:r>
      <w:r w:rsidR="00E30F8A" w:rsidRPr="00287E37">
        <w:rPr>
          <w:szCs w:val="24"/>
        </w:rPr>
        <w:t>.</w:t>
      </w:r>
      <w:r w:rsidR="00F82197" w:rsidRPr="00287E37">
        <w:rPr>
          <w:szCs w:val="24"/>
        </w:rPr>
        <w:t xml:space="preserve"> </w:t>
      </w:r>
      <w:r w:rsidRPr="00287E37">
        <w:rPr>
          <w:szCs w:val="24"/>
        </w:rPr>
        <w:t xml:space="preserve">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287E37">
          <w:rPr>
            <w:szCs w:val="24"/>
          </w:rPr>
          <w:t>11. st</w:t>
        </w:r>
      </w:smartTag>
      <w:r w:rsidRPr="00287E37">
        <w:rPr>
          <w:szCs w:val="24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287E37">
          <w:rPr>
            <w:szCs w:val="24"/>
          </w:rPr>
          <w:t>4. OZ</w:t>
        </w:r>
      </w:smartTag>
      <w:r w:rsidRPr="00287E37">
        <w:rPr>
          <w:szCs w:val="24"/>
        </w:rPr>
        <w:t>).</w:t>
      </w:r>
    </w:p>
    <w:p w:rsidRDefault="00E71E24" w:rsidR="00E71E24" w:rsidRPr="00287E37">
      <w:pPr>
        <w:jc w:val="both"/>
        <w:rPr>
          <w:b/>
          <w:sz w:val="24"/>
          <w:szCs w:val="24"/>
        </w:rPr>
      </w:pPr>
    </w:p>
    <w:p w:rsidRDefault="00FF0485" w:rsidR="00FF0485" w:rsidRPr="00287E37">
      <w:pPr>
        <w:jc w:val="both"/>
        <w:rPr>
          <w:b/>
          <w:sz w:val="24"/>
          <w:szCs w:val="24"/>
        </w:rPr>
      </w:pPr>
      <w:r w:rsidRPr="00287E37">
        <w:rPr>
          <w:b/>
          <w:sz w:val="24"/>
          <w:szCs w:val="24"/>
        </w:rPr>
        <w:t>DN-a:</w:t>
      </w:r>
    </w:p>
    <w:p w:rsidRDefault="00FF0485" w:rsidP="00940809" w:rsidR="00FF0485" w:rsidRPr="00287E37">
      <w:pPr>
        <w:numPr>
          <w:ilvl w:val="0"/>
          <w:numId w:val="1"/>
        </w:numPr>
        <w:jc w:val="both"/>
        <w:rPr>
          <w:sz w:val="24"/>
          <w:szCs w:val="24"/>
        </w:rPr>
      </w:pPr>
      <w:r w:rsidRPr="00287E37">
        <w:rPr>
          <w:sz w:val="24"/>
          <w:szCs w:val="24"/>
        </w:rPr>
        <w:t xml:space="preserve">stečajnom </w:t>
      </w:r>
      <w:r w:rsidR="00940809" w:rsidRPr="00940809">
        <w:rPr>
          <w:sz w:val="24"/>
          <w:szCs w:val="24"/>
        </w:rPr>
        <w:t>upravitelj</w:t>
      </w:r>
      <w:r w:rsidR="00940809">
        <w:rPr>
          <w:sz w:val="24"/>
          <w:szCs w:val="24"/>
        </w:rPr>
        <w:t>u</w:t>
      </w:r>
      <w:r w:rsidR="00940809" w:rsidRPr="00940809">
        <w:rPr>
          <w:sz w:val="24"/>
          <w:szCs w:val="24"/>
        </w:rPr>
        <w:t xml:space="preserve"> Ivanka Sušić, Gornji Kono 56, Dubrovnik</w:t>
      </w:r>
      <w:r w:rsidRPr="00287E37">
        <w:rPr>
          <w:sz w:val="24"/>
          <w:szCs w:val="24"/>
        </w:rPr>
        <w:t xml:space="preserve">, </w:t>
      </w:r>
    </w:p>
    <w:p w:rsidRDefault="00940809" w:rsidP="00940809" w:rsidR="00287E37" w:rsidRPr="00287E37">
      <w:pPr>
        <w:numPr>
          <w:ilvl w:val="0"/>
          <w:numId w:val="1"/>
        </w:numPr>
        <w:jc w:val="both"/>
        <w:rPr>
          <w:sz w:val="24"/>
          <w:szCs w:val="24"/>
        </w:rPr>
      </w:pPr>
      <w:r w:rsidRPr="00940809">
        <w:rPr>
          <w:sz w:val="24"/>
          <w:szCs w:val="24"/>
        </w:rPr>
        <w:t>MLADEN BAVČEVIĆ, Kaštel stari, Kraljice mučenika 26</w:t>
      </w:r>
      <w:r w:rsidR="0027443E" w:rsidRPr="0027443E">
        <w:rPr>
          <w:sz w:val="24"/>
          <w:szCs w:val="24"/>
        </w:rPr>
        <w:t xml:space="preserve">, </w:t>
      </w:r>
    </w:p>
    <w:p w:rsidRDefault="00FF0485" w:rsidP="004D1228" w:rsidR="00FF0485" w:rsidRPr="00287E37">
      <w:pPr>
        <w:numPr>
          <w:ilvl w:val="0"/>
          <w:numId w:val="1"/>
        </w:numPr>
        <w:jc w:val="both"/>
        <w:rPr>
          <w:sz w:val="24"/>
          <w:szCs w:val="24"/>
        </w:rPr>
      </w:pPr>
      <w:r w:rsidRPr="00287E37">
        <w:rPr>
          <w:sz w:val="24"/>
          <w:szCs w:val="24"/>
        </w:rPr>
        <w:t xml:space="preserve">Općinski </w:t>
      </w:r>
      <w:r w:rsidR="00D95946">
        <w:rPr>
          <w:sz w:val="24"/>
          <w:szCs w:val="24"/>
        </w:rPr>
        <w:t xml:space="preserve">građanski </w:t>
      </w:r>
      <w:r w:rsidRPr="00287E37">
        <w:rPr>
          <w:sz w:val="24"/>
          <w:szCs w:val="24"/>
        </w:rPr>
        <w:t xml:space="preserve">sud u </w:t>
      </w:r>
      <w:r w:rsidR="00D95946">
        <w:rPr>
          <w:sz w:val="24"/>
          <w:szCs w:val="24"/>
        </w:rPr>
        <w:t>Zagreb</w:t>
      </w:r>
      <w:r w:rsidR="00CA0D60">
        <w:rPr>
          <w:sz w:val="24"/>
          <w:szCs w:val="24"/>
        </w:rPr>
        <w:t>u</w:t>
      </w:r>
      <w:r w:rsidRPr="00287E37">
        <w:rPr>
          <w:sz w:val="24"/>
          <w:szCs w:val="24"/>
        </w:rPr>
        <w:t xml:space="preserve">, </w:t>
      </w:r>
      <w:r w:rsidR="00174C3B" w:rsidRPr="00287E37">
        <w:rPr>
          <w:sz w:val="24"/>
          <w:szCs w:val="24"/>
        </w:rPr>
        <w:t>zemljišnoknjižni odjel</w:t>
      </w:r>
      <w:r w:rsidR="00962466" w:rsidRPr="00287E37">
        <w:rPr>
          <w:sz w:val="24"/>
          <w:szCs w:val="24"/>
        </w:rPr>
        <w:t xml:space="preserve"> </w:t>
      </w:r>
      <w:r w:rsidR="00D95946">
        <w:rPr>
          <w:sz w:val="24"/>
          <w:szCs w:val="24"/>
        </w:rPr>
        <w:t>Zagreb</w:t>
      </w:r>
      <w:r w:rsidRPr="00287E37">
        <w:rPr>
          <w:sz w:val="24"/>
          <w:szCs w:val="24"/>
        </w:rPr>
        <w:t>,</w:t>
      </w:r>
    </w:p>
    <w:p w:rsidRDefault="00287E37" w:rsidP="002745B0" w:rsidR="00FF0485" w:rsidRPr="00287E37">
      <w:pPr>
        <w:numPr>
          <w:ilvl w:val="0"/>
          <w:numId w:val="1"/>
        </w:numPr>
        <w:jc w:val="both"/>
        <w:rPr>
          <w:sz w:val="24"/>
          <w:szCs w:val="24"/>
        </w:rPr>
      </w:pPr>
      <w:r w:rsidRPr="00287E37">
        <w:rPr>
          <w:sz w:val="24"/>
          <w:szCs w:val="24"/>
        </w:rPr>
        <w:t>Porezna uprava</w:t>
      </w:r>
      <w:r w:rsidR="00FF0485" w:rsidRPr="00287E37">
        <w:rPr>
          <w:sz w:val="24"/>
          <w:szCs w:val="24"/>
        </w:rPr>
        <w:t>,</w:t>
      </w:r>
      <w:r w:rsidR="00B306BD">
        <w:rPr>
          <w:sz w:val="24"/>
          <w:szCs w:val="24"/>
        </w:rPr>
        <w:t xml:space="preserve"> Područni ured </w:t>
      </w:r>
      <w:r w:rsidR="00876F1D">
        <w:rPr>
          <w:sz w:val="24"/>
          <w:szCs w:val="24"/>
        </w:rPr>
        <w:t>Dubrovnik</w:t>
      </w:r>
    </w:p>
    <w:p w:rsidRDefault="00940809" w:rsidP="00940809" w:rsidR="00940809">
      <w:pPr>
        <w:numPr>
          <w:ilvl w:val="0"/>
          <w:numId w:val="1"/>
        </w:numPr>
        <w:jc w:val="both"/>
        <w:rPr>
          <w:sz w:val="24"/>
          <w:szCs w:val="24"/>
        </w:rPr>
      </w:pPr>
      <w:r w:rsidRPr="00940809">
        <w:rPr>
          <w:sz w:val="24"/>
          <w:szCs w:val="24"/>
        </w:rPr>
        <w:t xml:space="preserve">razlučnom vjerovniku REPUBLIKA HRVATSKA, po ŽDO Dubrovnik </w:t>
      </w:r>
    </w:p>
    <w:p w:rsidRDefault="00287E37" w:rsidP="00940809" w:rsidR="00E30F8A" w:rsidRPr="005A0787">
      <w:pPr>
        <w:numPr>
          <w:ilvl w:val="0"/>
          <w:numId w:val="1"/>
        </w:numPr>
        <w:jc w:val="both"/>
        <w:rPr>
          <w:sz w:val="24"/>
          <w:szCs w:val="24"/>
        </w:rPr>
      </w:pPr>
      <w:r w:rsidRPr="005A0787">
        <w:rPr>
          <w:sz w:val="24"/>
          <w:szCs w:val="24"/>
        </w:rPr>
        <w:t>Mrežna stranica</w:t>
      </w:r>
      <w:r w:rsidR="00B306BD" w:rsidRPr="005A0787">
        <w:rPr>
          <w:sz w:val="24"/>
          <w:szCs w:val="24"/>
        </w:rPr>
        <w:t xml:space="preserve"> </w:t>
      </w:r>
      <w:r w:rsidR="00FF0485" w:rsidRPr="005A0787">
        <w:rPr>
          <w:sz w:val="24"/>
          <w:szCs w:val="24"/>
        </w:rPr>
        <w:t>e-oglasna ploča suda</w:t>
      </w:r>
      <w:r w:rsidR="00E30F8A" w:rsidRPr="005A0787">
        <w:rPr>
          <w:sz w:val="24"/>
          <w:szCs w:val="24"/>
        </w:rPr>
        <w:t>,</w:t>
      </w:r>
    </w:p>
    <w:p w:rsidRDefault="00E30F8A" w:rsidP="00CA0D60" w:rsidR="00DF3A14">
      <w:pPr>
        <w:numPr>
          <w:ilvl w:val="0"/>
          <w:numId w:val="1"/>
        </w:numPr>
        <w:jc w:val="both"/>
        <w:rPr>
          <w:sz w:val="24"/>
          <w:szCs w:val="24"/>
        </w:rPr>
      </w:pPr>
      <w:r w:rsidRPr="00DF3A14">
        <w:rPr>
          <w:sz w:val="24"/>
          <w:szCs w:val="24"/>
        </w:rPr>
        <w:t>FINA</w:t>
      </w:r>
      <w:r w:rsidR="00F82197" w:rsidRPr="00DF3A14">
        <w:rPr>
          <w:sz w:val="24"/>
          <w:szCs w:val="24"/>
        </w:rPr>
        <w:t>, RC Split, Split</w:t>
      </w:r>
      <w:r w:rsidR="009B6DCC" w:rsidRPr="00DF3A14">
        <w:rPr>
          <w:sz w:val="24"/>
          <w:szCs w:val="24"/>
        </w:rPr>
        <w:t>,</w:t>
      </w:r>
      <w:r w:rsidR="00DF3A14" w:rsidRPr="00DF3A14">
        <w:rPr>
          <w:sz w:val="24"/>
          <w:szCs w:val="24"/>
        </w:rPr>
        <w:t xml:space="preserve"> prije pravomoćnosti radi objave na mrežnim stranicama (čl. 103. st. 4. OZ-a) i </w:t>
      </w:r>
      <w:r w:rsidR="009B6DCC" w:rsidRPr="00DF3A14">
        <w:rPr>
          <w:sz w:val="24"/>
          <w:szCs w:val="24"/>
        </w:rPr>
        <w:t xml:space="preserve"> </w:t>
      </w:r>
      <w:r w:rsidR="000F7677" w:rsidRPr="00DF3A14">
        <w:rPr>
          <w:sz w:val="24"/>
          <w:szCs w:val="24"/>
        </w:rPr>
        <w:t xml:space="preserve">nakon pravomoćnosti s klauzulom pravomoćnosti </w:t>
      </w:r>
      <w:r w:rsidR="009B6DCC" w:rsidRPr="00DF3A14">
        <w:rPr>
          <w:sz w:val="24"/>
          <w:szCs w:val="24"/>
        </w:rPr>
        <w:t xml:space="preserve">radi objave na mrežnim </w:t>
      </w:r>
      <w:r w:rsidR="00693CBA" w:rsidRPr="00DF3A14">
        <w:rPr>
          <w:sz w:val="24"/>
          <w:szCs w:val="24"/>
        </w:rPr>
        <w:t xml:space="preserve">stranicama </w:t>
      </w:r>
      <w:r w:rsidR="00DF3A14" w:rsidRPr="00DF3A14">
        <w:rPr>
          <w:sz w:val="24"/>
          <w:szCs w:val="24"/>
        </w:rPr>
        <w:t>(čl. 26. Pravilnika o načinu i postupku provedbe prodaje nekretnina i pokretnina u ovršnom postupku)</w:t>
      </w:r>
      <w:r w:rsidR="00791101">
        <w:rPr>
          <w:sz w:val="24"/>
          <w:szCs w:val="24"/>
        </w:rPr>
        <w:t>.</w:t>
      </w:r>
    </w:p>
    <w:p w:rsidRDefault="00E444C2" w:rsidP="00E444C2" w:rsidR="00BA591A" w:rsidRPr="00E444C2">
      <w:pPr>
        <w:pStyle w:val="Odlomakpopisa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Ponuditeljima </w:t>
      </w:r>
      <w:r w:rsidRPr="00E444C2">
        <w:rPr>
          <w:sz w:val="24"/>
          <w:szCs w:val="24"/>
        </w:rPr>
        <w:t>Antonia Konjuh, Hrvoje Jazvić, Igor Galir, Ivana Kuzmanović Ivičić, Marjan Bavčević, Mladen Bavčević, Pando n</w:t>
      </w:r>
      <w:r>
        <w:rPr>
          <w:sz w:val="24"/>
          <w:szCs w:val="24"/>
        </w:rPr>
        <w:t xml:space="preserve">ekretnine d.o.o., Branko Perić, Luka Prica i </w:t>
      </w:r>
      <w:r w:rsidRPr="00E444C2">
        <w:rPr>
          <w:sz w:val="24"/>
          <w:szCs w:val="24"/>
        </w:rPr>
        <w:t>Mario Vunić</w:t>
      </w:r>
      <w:r>
        <w:rPr>
          <w:sz w:val="24"/>
          <w:szCs w:val="24"/>
        </w:rPr>
        <w:t>, svima putem mrežna stranica</w:t>
      </w:r>
      <w:r w:rsidRPr="00E444C2">
        <w:rPr>
          <w:sz w:val="24"/>
          <w:szCs w:val="24"/>
        </w:rPr>
        <w:t xml:space="preserve"> e-oglasna ploča suda</w:t>
      </w:r>
    </w:p>
    <w:sectPr w:rsidSect="00A56333" w:rsidR="00BA591A" w:rsidRPr="00E444C2">
      <w:headerReference w:type="even" r:id="rId12"/>
      <w:headerReference w:type="default" r:id="rId13"/>
      <w:pgSz w:h="16838" w:w="11906"/>
      <w:pgMar w:gutter="0" w:footer="720" w:header="720" w:left="1800" w:bottom="567" w:right="1800" w:top="993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F0485" w:rsidR="00FF0485">
      <w:r>
        <w:separator/>
      </w:r>
    </w:p>
  </w:endnote>
  <w:endnote w:id="0" w:type="continuationSeparator">
    <w:p w:rsidRDefault="00FF0485" w:rsidR="00FF04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F0485" w:rsidR="00FF0485">
      <w:r>
        <w:separator/>
      </w:r>
    </w:p>
  </w:footnote>
  <w:footnote w:id="0" w:type="continuationSeparator">
    <w:p w:rsidRDefault="00FF0485" w:rsidR="00FF04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0485" w:rsidR="00FF04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FF0485" w:rsidR="00FF04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0485" w:rsidR="00FF04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C1DA8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223A2E" w:rsidP="00223A2E" w:rsidR="00FF0485" w:rsidRPr="00B109D3">
    <w:pPr>
      <w:jc w:val="right"/>
      <w:rPr>
        <w:b/>
        <w:sz w:val="22"/>
        <w:szCs w:val="22"/>
      </w:rPr>
    </w:pPr>
    <w:r w:rsidRPr="00223A2E">
      <w:rPr>
        <w:b/>
        <w:sz w:val="22"/>
        <w:szCs w:val="22"/>
      </w:rPr>
      <w:t>Posl. br. 18 St-2002/2016-104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E"/>
    <w:multiLevelType w:val="singleLevel"/>
    <w:tmpl w:val="C24C78A6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  <w:rPr>
        <w:rFonts w:cs="Times New Roman"/>
      </w:rPr>
    </w:lvl>
  </w:abstractNum>
  <w:abstractNum w:abstractNumId="1">
    <w:nsid w:val="0D621FE9"/>
    <w:multiLevelType w:val="hybridMultilevel"/>
    <w:tmpl w:val="59F6BE38"/>
    <w:lvl w:tplc="D5B651C4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2">
    <w:nsid w:val="11190DF3"/>
    <w:multiLevelType w:val="hybridMultilevel"/>
    <w:tmpl w:val="5E6A9818"/>
    <w:lvl w:tplc="FACAA19C" w:ilvl="0"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3">
    <w:nsid w:val="19EE6FC6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4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2CD1775E"/>
    <w:multiLevelType w:val="hybridMultilevel"/>
    <w:tmpl w:val="20304C16"/>
    <w:lvl w:tplc="D2884BC4" w:ilvl="0">
      <w:start w:val="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36922A8B"/>
    <w:multiLevelType w:val="hybridMultilevel"/>
    <w:tmpl w:val="574ECF90"/>
    <w:lvl w:tplc="363E3C8C" w:ilvl="0"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7">
    <w:nsid w:val="384E5578"/>
    <w:multiLevelType w:val="hybridMultilevel"/>
    <w:tmpl w:val="07FC90A6"/>
    <w:lvl w:tplc="A7ACE254" w:ilvl="0">
      <w:start w:val="1"/>
      <w:numFmt w:val="upperRoman"/>
      <w:lvlText w:val="%1."/>
      <w:lvlJc w:val="left"/>
      <w:pPr>
        <w:tabs>
          <w:tab w:pos="2520" w:val="num"/>
        </w:tabs>
        <w:ind w:hanging="720" w:left="252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3600" w:val="num"/>
        </w:tabs>
        <w:ind w:hanging="180" w:left="36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5760" w:val="num"/>
        </w:tabs>
        <w:ind w:hanging="180" w:left="57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6480" w:val="num"/>
        </w:tabs>
        <w:ind w:hanging="360" w:left="64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7200" w:val="num"/>
        </w:tabs>
        <w:ind w:hanging="360" w:left="72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7920" w:val="num"/>
        </w:tabs>
        <w:ind w:hanging="180" w:left="7920"/>
      </w:pPr>
      <w:rPr>
        <w:rFonts w:cs="Times New Roman"/>
      </w:rPr>
    </w:lvl>
  </w:abstractNum>
  <w:abstractNum w:abstractNumId="8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73E43E72"/>
    <w:multiLevelType w:val="hybridMultilevel"/>
    <w:tmpl w:val="CFCAFA2E"/>
    <w:lvl w:tplc="E4E25D8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0">
    <w:nsid w:val="7D91030F"/>
    <w:multiLevelType w:val="singleLevel"/>
    <w:tmpl w:val="9A38C32C"/>
    <w:lvl w:ilvl="0">
      <w:start w:val="2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3"/>
  </w:num>
  <w:num w:numId="2">
    <w:abstractNumId w:val="10"/>
  </w:num>
  <w:num w:numId="3">
    <w:abstractNumId w:val="8"/>
  </w:num>
  <w:num w:numId="4">
    <w:abstractNumId w:val="4"/>
  </w:num>
  <w:num w:numId="5">
    <w:abstractNumId w:val="5"/>
  </w:num>
  <w:num w:numId="6">
    <w:abstractNumId w:val="9"/>
  </w:num>
  <w:num w:numId="7">
    <w:abstractNumId w:val="7"/>
  </w:num>
  <w:num w:numId="8">
    <w:abstractNumId w:val="0"/>
  </w:num>
  <w:num w:numId="9">
    <w:abstractNumId w:val="2"/>
  </w:num>
  <w:num w:numId="10">
    <w:abstractNumId w:val="1"/>
  </w:num>
  <w:num w:numId="11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2E2C"/>
    <w:rsid w:val="000005FD"/>
    <w:rsid w:val="00001D04"/>
    <w:rsid w:val="00005406"/>
    <w:rsid w:val="0001007A"/>
    <w:rsid w:val="000222F9"/>
    <w:rsid w:val="00022CF4"/>
    <w:rsid w:val="00033F5E"/>
    <w:rsid w:val="00044220"/>
    <w:rsid w:val="00044DAA"/>
    <w:rsid w:val="0004732F"/>
    <w:rsid w:val="00051B36"/>
    <w:rsid w:val="000562AE"/>
    <w:rsid w:val="000868E3"/>
    <w:rsid w:val="00090DFA"/>
    <w:rsid w:val="00094FA6"/>
    <w:rsid w:val="00095535"/>
    <w:rsid w:val="000A7794"/>
    <w:rsid w:val="000B1094"/>
    <w:rsid w:val="000B2D08"/>
    <w:rsid w:val="000B75AA"/>
    <w:rsid w:val="000C0694"/>
    <w:rsid w:val="000C3684"/>
    <w:rsid w:val="000C44BD"/>
    <w:rsid w:val="000C554D"/>
    <w:rsid w:val="000E13A6"/>
    <w:rsid w:val="000F7677"/>
    <w:rsid w:val="00100D9A"/>
    <w:rsid w:val="00101EBA"/>
    <w:rsid w:val="00111E73"/>
    <w:rsid w:val="00134DFA"/>
    <w:rsid w:val="0013748E"/>
    <w:rsid w:val="00142C4A"/>
    <w:rsid w:val="0014662E"/>
    <w:rsid w:val="00151B09"/>
    <w:rsid w:val="00155867"/>
    <w:rsid w:val="00157F8B"/>
    <w:rsid w:val="00162CB8"/>
    <w:rsid w:val="00166A92"/>
    <w:rsid w:val="00172B0D"/>
    <w:rsid w:val="00174C3B"/>
    <w:rsid w:val="00182B39"/>
    <w:rsid w:val="00183773"/>
    <w:rsid w:val="00187B39"/>
    <w:rsid w:val="00190710"/>
    <w:rsid w:val="00191607"/>
    <w:rsid w:val="00192BCD"/>
    <w:rsid w:val="001A4DE7"/>
    <w:rsid w:val="001A5CE1"/>
    <w:rsid w:val="001B355D"/>
    <w:rsid w:val="001B707F"/>
    <w:rsid w:val="001C1ACE"/>
    <w:rsid w:val="001C2B61"/>
    <w:rsid w:val="001D4661"/>
    <w:rsid w:val="001D4B7D"/>
    <w:rsid w:val="001E7DF6"/>
    <w:rsid w:val="00212B4A"/>
    <w:rsid w:val="002147A9"/>
    <w:rsid w:val="00217C60"/>
    <w:rsid w:val="00223A24"/>
    <w:rsid w:val="00223A2E"/>
    <w:rsid w:val="00226880"/>
    <w:rsid w:val="002457CE"/>
    <w:rsid w:val="00255F16"/>
    <w:rsid w:val="002608B9"/>
    <w:rsid w:val="002734D7"/>
    <w:rsid w:val="0027398A"/>
    <w:rsid w:val="0027443E"/>
    <w:rsid w:val="002745B0"/>
    <w:rsid w:val="00277007"/>
    <w:rsid w:val="00283EC4"/>
    <w:rsid w:val="002878A1"/>
    <w:rsid w:val="00287E37"/>
    <w:rsid w:val="002939B2"/>
    <w:rsid w:val="002A130B"/>
    <w:rsid w:val="002A2D49"/>
    <w:rsid w:val="002B2210"/>
    <w:rsid w:val="002C0D1E"/>
    <w:rsid w:val="002C1DA8"/>
    <w:rsid w:val="002C62C6"/>
    <w:rsid w:val="002D35BE"/>
    <w:rsid w:val="002D3833"/>
    <w:rsid w:val="002E21FF"/>
    <w:rsid w:val="002F1A15"/>
    <w:rsid w:val="003133ED"/>
    <w:rsid w:val="00331845"/>
    <w:rsid w:val="00331A8E"/>
    <w:rsid w:val="00332E2D"/>
    <w:rsid w:val="00345D06"/>
    <w:rsid w:val="00356F82"/>
    <w:rsid w:val="00375500"/>
    <w:rsid w:val="003843EB"/>
    <w:rsid w:val="00386310"/>
    <w:rsid w:val="003909FE"/>
    <w:rsid w:val="00392C51"/>
    <w:rsid w:val="003A648F"/>
    <w:rsid w:val="003B6714"/>
    <w:rsid w:val="003B674A"/>
    <w:rsid w:val="003C1268"/>
    <w:rsid w:val="003C4C98"/>
    <w:rsid w:val="003C4F20"/>
    <w:rsid w:val="003C6FAD"/>
    <w:rsid w:val="003D11B0"/>
    <w:rsid w:val="003D4853"/>
    <w:rsid w:val="003D79D1"/>
    <w:rsid w:val="003D7AAA"/>
    <w:rsid w:val="003E6558"/>
    <w:rsid w:val="0040120B"/>
    <w:rsid w:val="004146A9"/>
    <w:rsid w:val="004174CB"/>
    <w:rsid w:val="0042201E"/>
    <w:rsid w:val="00431931"/>
    <w:rsid w:val="0044039E"/>
    <w:rsid w:val="00441CB2"/>
    <w:rsid w:val="00441D53"/>
    <w:rsid w:val="00445657"/>
    <w:rsid w:val="00451609"/>
    <w:rsid w:val="00454A9C"/>
    <w:rsid w:val="0045798D"/>
    <w:rsid w:val="00464608"/>
    <w:rsid w:val="00465E11"/>
    <w:rsid w:val="00467AC6"/>
    <w:rsid w:val="0047170A"/>
    <w:rsid w:val="00476C93"/>
    <w:rsid w:val="00484449"/>
    <w:rsid w:val="00494099"/>
    <w:rsid w:val="00496F0E"/>
    <w:rsid w:val="004A28C4"/>
    <w:rsid w:val="004A44CF"/>
    <w:rsid w:val="004B0720"/>
    <w:rsid w:val="004B19B9"/>
    <w:rsid w:val="004B213D"/>
    <w:rsid w:val="004B4944"/>
    <w:rsid w:val="004C4109"/>
    <w:rsid w:val="004D1228"/>
    <w:rsid w:val="004E0EAA"/>
    <w:rsid w:val="004E2760"/>
    <w:rsid w:val="004E4469"/>
    <w:rsid w:val="004E512C"/>
    <w:rsid w:val="004E7116"/>
    <w:rsid w:val="004E7294"/>
    <w:rsid w:val="005066E0"/>
    <w:rsid w:val="00517F5D"/>
    <w:rsid w:val="005301C6"/>
    <w:rsid w:val="005322E8"/>
    <w:rsid w:val="005340EB"/>
    <w:rsid w:val="005351B8"/>
    <w:rsid w:val="00537B9C"/>
    <w:rsid w:val="0055570A"/>
    <w:rsid w:val="005566D8"/>
    <w:rsid w:val="005657F4"/>
    <w:rsid w:val="005668F7"/>
    <w:rsid w:val="0057425C"/>
    <w:rsid w:val="00574E6D"/>
    <w:rsid w:val="00577D88"/>
    <w:rsid w:val="00580786"/>
    <w:rsid w:val="00586912"/>
    <w:rsid w:val="00590EBF"/>
    <w:rsid w:val="0059249C"/>
    <w:rsid w:val="00594FEB"/>
    <w:rsid w:val="0059573A"/>
    <w:rsid w:val="005A0787"/>
    <w:rsid w:val="005B6414"/>
    <w:rsid w:val="005C3F53"/>
    <w:rsid w:val="005D1717"/>
    <w:rsid w:val="005D71AF"/>
    <w:rsid w:val="005E767C"/>
    <w:rsid w:val="005E78C0"/>
    <w:rsid w:val="005F6AF4"/>
    <w:rsid w:val="005F79D0"/>
    <w:rsid w:val="00610E19"/>
    <w:rsid w:val="00612FCE"/>
    <w:rsid w:val="00614F56"/>
    <w:rsid w:val="006227E7"/>
    <w:rsid w:val="006245A9"/>
    <w:rsid w:val="0062468A"/>
    <w:rsid w:val="006323E3"/>
    <w:rsid w:val="006443F8"/>
    <w:rsid w:val="00646CBB"/>
    <w:rsid w:val="0064790B"/>
    <w:rsid w:val="00650607"/>
    <w:rsid w:val="006604E9"/>
    <w:rsid w:val="00662CA9"/>
    <w:rsid w:val="00664590"/>
    <w:rsid w:val="00670E1D"/>
    <w:rsid w:val="00673E2F"/>
    <w:rsid w:val="00683F27"/>
    <w:rsid w:val="0069097D"/>
    <w:rsid w:val="00693CBA"/>
    <w:rsid w:val="0069583E"/>
    <w:rsid w:val="006979E2"/>
    <w:rsid w:val="006A74F8"/>
    <w:rsid w:val="006B204E"/>
    <w:rsid w:val="006B4B97"/>
    <w:rsid w:val="006C0566"/>
    <w:rsid w:val="006F7599"/>
    <w:rsid w:val="00705700"/>
    <w:rsid w:val="007245FA"/>
    <w:rsid w:val="007254CE"/>
    <w:rsid w:val="007332C7"/>
    <w:rsid w:val="00745CBE"/>
    <w:rsid w:val="00751DA5"/>
    <w:rsid w:val="00754E83"/>
    <w:rsid w:val="00765C59"/>
    <w:rsid w:val="00767E9A"/>
    <w:rsid w:val="00776ECB"/>
    <w:rsid w:val="00791101"/>
    <w:rsid w:val="00791383"/>
    <w:rsid w:val="007A402B"/>
    <w:rsid w:val="007B0E34"/>
    <w:rsid w:val="007B56B7"/>
    <w:rsid w:val="007B5FEF"/>
    <w:rsid w:val="007C4705"/>
    <w:rsid w:val="007C62C8"/>
    <w:rsid w:val="007D2707"/>
    <w:rsid w:val="007D5766"/>
    <w:rsid w:val="007D640F"/>
    <w:rsid w:val="007E20A2"/>
    <w:rsid w:val="007E54D6"/>
    <w:rsid w:val="007E5C60"/>
    <w:rsid w:val="007E66B4"/>
    <w:rsid w:val="007F3474"/>
    <w:rsid w:val="0080096C"/>
    <w:rsid w:val="00810257"/>
    <w:rsid w:val="00810398"/>
    <w:rsid w:val="008218B7"/>
    <w:rsid w:val="00842204"/>
    <w:rsid w:val="008438BA"/>
    <w:rsid w:val="0085661E"/>
    <w:rsid w:val="00867F0A"/>
    <w:rsid w:val="008735FD"/>
    <w:rsid w:val="0087591A"/>
    <w:rsid w:val="00876F1D"/>
    <w:rsid w:val="00877490"/>
    <w:rsid w:val="008841BD"/>
    <w:rsid w:val="00885E4F"/>
    <w:rsid w:val="00886556"/>
    <w:rsid w:val="008972F9"/>
    <w:rsid w:val="008A0AC2"/>
    <w:rsid w:val="008B492F"/>
    <w:rsid w:val="008B5AF1"/>
    <w:rsid w:val="008B5E39"/>
    <w:rsid w:val="008C4796"/>
    <w:rsid w:val="008D27E7"/>
    <w:rsid w:val="008D2B1B"/>
    <w:rsid w:val="008E012A"/>
    <w:rsid w:val="008E7E8C"/>
    <w:rsid w:val="008F1D4E"/>
    <w:rsid w:val="008F2E2C"/>
    <w:rsid w:val="008F4AEA"/>
    <w:rsid w:val="008F4B06"/>
    <w:rsid w:val="008F6F47"/>
    <w:rsid w:val="00913291"/>
    <w:rsid w:val="00921F4D"/>
    <w:rsid w:val="0092309B"/>
    <w:rsid w:val="00924635"/>
    <w:rsid w:val="00925F8E"/>
    <w:rsid w:val="00930D63"/>
    <w:rsid w:val="00940809"/>
    <w:rsid w:val="00955210"/>
    <w:rsid w:val="009608E4"/>
    <w:rsid w:val="00962466"/>
    <w:rsid w:val="009626E1"/>
    <w:rsid w:val="0097368B"/>
    <w:rsid w:val="00980AA3"/>
    <w:rsid w:val="00994B61"/>
    <w:rsid w:val="009A329A"/>
    <w:rsid w:val="009B6DCC"/>
    <w:rsid w:val="009C6833"/>
    <w:rsid w:val="009D180B"/>
    <w:rsid w:val="009D403B"/>
    <w:rsid w:val="009D4A54"/>
    <w:rsid w:val="009D7D10"/>
    <w:rsid w:val="009E7517"/>
    <w:rsid w:val="009F2E95"/>
    <w:rsid w:val="009F7FA7"/>
    <w:rsid w:val="00A01357"/>
    <w:rsid w:val="00A05E49"/>
    <w:rsid w:val="00A064E2"/>
    <w:rsid w:val="00A2052F"/>
    <w:rsid w:val="00A30AAA"/>
    <w:rsid w:val="00A32854"/>
    <w:rsid w:val="00A360FC"/>
    <w:rsid w:val="00A52F0F"/>
    <w:rsid w:val="00A56333"/>
    <w:rsid w:val="00A641DC"/>
    <w:rsid w:val="00A67AD6"/>
    <w:rsid w:val="00A71E0A"/>
    <w:rsid w:val="00A71EB7"/>
    <w:rsid w:val="00A771E5"/>
    <w:rsid w:val="00A8121D"/>
    <w:rsid w:val="00A82D0A"/>
    <w:rsid w:val="00AA24E3"/>
    <w:rsid w:val="00AA6CCE"/>
    <w:rsid w:val="00AD25E6"/>
    <w:rsid w:val="00AD6149"/>
    <w:rsid w:val="00AE0822"/>
    <w:rsid w:val="00AF110E"/>
    <w:rsid w:val="00B032AA"/>
    <w:rsid w:val="00B109D3"/>
    <w:rsid w:val="00B10EAD"/>
    <w:rsid w:val="00B243F2"/>
    <w:rsid w:val="00B306BD"/>
    <w:rsid w:val="00B3729B"/>
    <w:rsid w:val="00B44B3B"/>
    <w:rsid w:val="00B51729"/>
    <w:rsid w:val="00B66C4A"/>
    <w:rsid w:val="00B67F71"/>
    <w:rsid w:val="00B7040C"/>
    <w:rsid w:val="00B80A11"/>
    <w:rsid w:val="00B8154A"/>
    <w:rsid w:val="00B81F93"/>
    <w:rsid w:val="00B827A1"/>
    <w:rsid w:val="00B9368C"/>
    <w:rsid w:val="00BA0B87"/>
    <w:rsid w:val="00BA591A"/>
    <w:rsid w:val="00BA666B"/>
    <w:rsid w:val="00BB1363"/>
    <w:rsid w:val="00BC00E9"/>
    <w:rsid w:val="00BC5226"/>
    <w:rsid w:val="00BC7344"/>
    <w:rsid w:val="00BD6DFB"/>
    <w:rsid w:val="00BD7DB5"/>
    <w:rsid w:val="00C02F70"/>
    <w:rsid w:val="00C048E4"/>
    <w:rsid w:val="00C05BCF"/>
    <w:rsid w:val="00C26618"/>
    <w:rsid w:val="00C3304F"/>
    <w:rsid w:val="00C40361"/>
    <w:rsid w:val="00C44F9A"/>
    <w:rsid w:val="00C54941"/>
    <w:rsid w:val="00C54F1C"/>
    <w:rsid w:val="00C61205"/>
    <w:rsid w:val="00C61842"/>
    <w:rsid w:val="00C74E96"/>
    <w:rsid w:val="00C8216D"/>
    <w:rsid w:val="00C83DFC"/>
    <w:rsid w:val="00C85BE9"/>
    <w:rsid w:val="00C87E7F"/>
    <w:rsid w:val="00C922A1"/>
    <w:rsid w:val="00C9671F"/>
    <w:rsid w:val="00CA0D60"/>
    <w:rsid w:val="00CA10C9"/>
    <w:rsid w:val="00CA3715"/>
    <w:rsid w:val="00CB6A90"/>
    <w:rsid w:val="00CC1331"/>
    <w:rsid w:val="00CD26E7"/>
    <w:rsid w:val="00CD6169"/>
    <w:rsid w:val="00CD7576"/>
    <w:rsid w:val="00CE2C9A"/>
    <w:rsid w:val="00CE48FF"/>
    <w:rsid w:val="00CE693C"/>
    <w:rsid w:val="00CF038B"/>
    <w:rsid w:val="00CF389E"/>
    <w:rsid w:val="00CF7765"/>
    <w:rsid w:val="00D0677F"/>
    <w:rsid w:val="00D131C4"/>
    <w:rsid w:val="00D20D34"/>
    <w:rsid w:val="00D2730D"/>
    <w:rsid w:val="00D37BD7"/>
    <w:rsid w:val="00D42F30"/>
    <w:rsid w:val="00D432D8"/>
    <w:rsid w:val="00D445B9"/>
    <w:rsid w:val="00D56B28"/>
    <w:rsid w:val="00D82BD0"/>
    <w:rsid w:val="00D95946"/>
    <w:rsid w:val="00DA4E08"/>
    <w:rsid w:val="00DB0E17"/>
    <w:rsid w:val="00DC0444"/>
    <w:rsid w:val="00DC6FD1"/>
    <w:rsid w:val="00DD1E38"/>
    <w:rsid w:val="00DE54CD"/>
    <w:rsid w:val="00DF3A14"/>
    <w:rsid w:val="00DF66A7"/>
    <w:rsid w:val="00E01F0D"/>
    <w:rsid w:val="00E04BCA"/>
    <w:rsid w:val="00E072D6"/>
    <w:rsid w:val="00E145BB"/>
    <w:rsid w:val="00E16BCD"/>
    <w:rsid w:val="00E30F8A"/>
    <w:rsid w:val="00E31C82"/>
    <w:rsid w:val="00E40DC5"/>
    <w:rsid w:val="00E444C2"/>
    <w:rsid w:val="00E44503"/>
    <w:rsid w:val="00E46758"/>
    <w:rsid w:val="00E47725"/>
    <w:rsid w:val="00E62343"/>
    <w:rsid w:val="00E63F6B"/>
    <w:rsid w:val="00E67F32"/>
    <w:rsid w:val="00E7143A"/>
    <w:rsid w:val="00E71E24"/>
    <w:rsid w:val="00E764C9"/>
    <w:rsid w:val="00E82B67"/>
    <w:rsid w:val="00E901CE"/>
    <w:rsid w:val="00E91295"/>
    <w:rsid w:val="00EB3B46"/>
    <w:rsid w:val="00EB7C39"/>
    <w:rsid w:val="00EC4A2A"/>
    <w:rsid w:val="00EC5663"/>
    <w:rsid w:val="00ED1B4F"/>
    <w:rsid w:val="00ED3E9E"/>
    <w:rsid w:val="00EE6C6F"/>
    <w:rsid w:val="00EF18D3"/>
    <w:rsid w:val="00F00C8B"/>
    <w:rsid w:val="00F13FFD"/>
    <w:rsid w:val="00F14240"/>
    <w:rsid w:val="00F23378"/>
    <w:rsid w:val="00F237F9"/>
    <w:rsid w:val="00F255D8"/>
    <w:rsid w:val="00F331AC"/>
    <w:rsid w:val="00F444B5"/>
    <w:rsid w:val="00F50918"/>
    <w:rsid w:val="00F55308"/>
    <w:rsid w:val="00F564C4"/>
    <w:rsid w:val="00F71628"/>
    <w:rsid w:val="00F800B5"/>
    <w:rsid w:val="00F81096"/>
    <w:rsid w:val="00F82197"/>
    <w:rsid w:val="00F85E99"/>
    <w:rsid w:val="00F86095"/>
    <w:rsid w:val="00F86568"/>
    <w:rsid w:val="00F90226"/>
    <w:rsid w:val="00F91282"/>
    <w:rsid w:val="00F913F6"/>
    <w:rsid w:val="00F97676"/>
    <w:rsid w:val="00FA0055"/>
    <w:rsid w:val="00FA0968"/>
    <w:rsid w:val="00FC26E9"/>
    <w:rsid w:val="00FC41BA"/>
    <w:rsid w:val="00FC6105"/>
    <w:rsid w:val="00FD70F7"/>
    <w:rsid w:val="00FF0485"/>
    <w:rsid w:val="00FF37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nhideWhenUsed="false" w:semiHidden="fals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uiPriority="0" w:name="Body Tex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85E4F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885E4F"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885E4F"/>
    <w:pPr>
      <w:keepNext/>
      <w:jc w:val="center"/>
      <w:outlineLvl w:val="1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sid w:val="00E04BCA"/>
    <w:rPr>
      <w:rFonts w:cs="Times New Roman" w:hAnsi="Cambria" w:ascii="Cambria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9"/>
    <w:semiHidden/>
    <w:locked/>
    <w:rsid w:val="00E04BCA"/>
    <w:rPr>
      <w:rFonts w:cs="Times New Roman" w:hAnsi="Cambria" w:asci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885E4F"/>
    <w:pPr>
      <w:jc w:val="both"/>
    </w:pPr>
    <w:rPr>
      <w:sz w:val="24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sid w:val="00E04BCA"/>
    <w:rPr>
      <w:rFonts w:cs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885E4F"/>
    <w:pPr>
      <w:tabs>
        <w:tab w:pos="4153" w:val="center"/>
        <w:tab w:pos="8306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E04BCA"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885E4F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85E4F"/>
    <w:pPr>
      <w:tabs>
        <w:tab w:pos="4153" w:val="center"/>
        <w:tab w:pos="8306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E04BCA"/>
    <w:rPr>
      <w:rFonts w:cs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D2730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E04BCA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E512C"/>
    <w:rPr>
      <w:rFonts w:cs="Times New Roman"/>
      <w:b/>
      <w:bCs/>
    </w:rPr>
  </w:style>
  <w:style w:styleId="Odlomakpopisa" w:type="paragraph">
    <w:name w:val="List Paragraph"/>
    <w:basedOn w:val="Normal"/>
    <w:uiPriority w:val="99"/>
    <w:qFormat/>
    <w:rsid w:val="00A064E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C1DA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C1DA8"/>
    <w:rPr>
      <w:rFonts w:cs="Times New Roman" w:hAnsi="Times New Roman" w:ascii="Times New Roman"/>
      <w:color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C1DA8"/>
    <w:rPr>
      <w:color w:val="00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C1DA8"/>
    <w:rPr>
      <w:rFonts w:cs="Times New Roman" w:hAnsi="Times New Roman" w:ascii="Times New Roman"/>
      <w:color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C1DA8"/>
    <w:rPr>
      <w:rFonts w:cs="Times New Roman" w:hAnsi="Times New Roman" w:ascii="Times New Roman"/>
      <w:color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semiHidden="0" w:uiPriority="0" w:unhideWhenUsed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name="Body Text" w:uiPriority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85E4F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885E4F"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885E4F"/>
    <w:pPr>
      <w:keepNext/>
      <w:jc w:val="center"/>
      <w:outlineLvl w:val="1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locked/>
    <w:rsid w:val="00E04BCA"/>
    <w:rPr>
      <w:rFonts w:ascii="Cambria" w:cs="Times New Roman" w:hAnsi="Cambria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9"/>
    <w:semiHidden/>
    <w:locked/>
    <w:rsid w:val="00E04BCA"/>
    <w:rPr>
      <w:rFonts w:ascii="Cambria" w:cs="Times New Roman" w:hAns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885E4F"/>
    <w:pPr>
      <w:jc w:val="both"/>
    </w:pPr>
    <w:rPr>
      <w:sz w:val="24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sid w:val="00E04BCA"/>
    <w:rPr>
      <w:rFonts w:cs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885E4F"/>
    <w:pPr>
      <w:tabs>
        <w:tab w:pos="4153" w:val="center"/>
        <w:tab w:pos="8306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sid w:val="00E04BCA"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885E4F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85E4F"/>
    <w:pPr>
      <w:tabs>
        <w:tab w:pos="4153" w:val="center"/>
        <w:tab w:pos="8306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E04BCA"/>
    <w:rPr>
      <w:rFonts w:cs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D2730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E04BCA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E512C"/>
    <w:rPr>
      <w:rFonts w:cs="Times New Roman"/>
      <w:b/>
      <w:bCs/>
    </w:rPr>
  </w:style>
  <w:style w:styleId="Odlomakpopisa" w:type="paragraph">
    <w:name w:val="List Paragraph"/>
    <w:basedOn w:val="Normal"/>
    <w:uiPriority w:val="99"/>
    <w:qFormat/>
    <w:rsid w:val="00A064E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C1DA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C1DA8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C1DA8"/>
    <w:rPr>
      <w:color w:val="00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C1DA8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C1DA8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684489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5025463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527947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1934938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5104914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4740331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299232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62774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664130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370996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484882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238029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06992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4476961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4064977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76989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9182526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021216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59153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419888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596179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726980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kolovoza 2018.</izvorni_sadrzaj>
    <derivirana_varijabla naziv="DomainObject.DatumDonosenjaOdluke_1">20.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2002</izvorni_sadrzaj>
    <derivirana_varijabla naziv="DomainObject.Predmet.Broj_1">2002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2016.</izvorni_sadrzaj>
    <derivirana_varijabla naziv="DomainObject.Predmet.DatumOsnivanja_1">17.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po čl.27.st.5. Zak. o fin. posl. ...
-nakon obustave predst. nagodbe</izvorni_sadrzaj>
    <derivirana_varijabla naziv="DomainObject.Predmet.Opis_1">Prijedlog po čl.27.st.5. Zak. o fin. posl. ...
-nakon obustave predst. nagodbe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St-2002/2016</izvorni_sadrzaj>
    <derivirana_varijabla naziv="DomainObject.Predmet.OznakaBroj_1">St-2002/2016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AMAI DUBROVNIK, d.o.o. za trgovinu, turizam i usluge zastupanog po punomoćniku Ivanka Sušić, stečajni upravitelj</izvorni_sadrzaj>
    <derivirana_varijabla naziv="DomainObject.Predmet.ProtustrankaFormated_1">  AMAI DUBROVNIK, d.o.o. za trgovinu, turizam i usluge zastupanog po punomoćniku Ivanka Sušić, stečajni upravitelj</derivirana_varijabla>
  </DomainObject.Predmet.ProtustrankaFormated>
  <DomainObject.Predmet.ProtustrankaFormatedOIB>
    <izvorni_sadrzaj>  AMAI DUBROVNIK, d.o.o. za trgovinu, turizam i usluge, OIB 33597775732 zastupanog po punomoćniku Ivanka Sušić, stečajni upravitelj</izvorni_sadrzaj>
    <derivirana_varijabla naziv="DomainObject.Predmet.ProtustrankaFormatedOIB_1">  AMAI DUBROVNIK, d.o.o. za trgovinu, turizam i usluge, OIB 33597775732 zastupanog po punomoćniku Ivanka Sušić, stečajni upravitelj</derivirana_varijabla>
  </DomainObject.Predmet.ProtustrankaFormatedOIB>
  <DomainObject.Predmet.ProtustrankaFormatedWithAdress>
    <izvorni_sadrzaj> AMAI DUBROVNIK, d.o.o. za trgovinu, turizam i usluge, Od Batale 4, 20000 Dubrovnik zastupanog po punomoćniku Ivanka Sušić, stečajni upravitelj</izvorni_sadrzaj>
    <derivirana_varijabla naziv="DomainObject.Predmet.ProtustrankaFormatedWithAdress_1"> AMAI DUBROVNIK, d.o.o. za trgovinu, turizam i usluge, Od Batale 4, 20000 Dubrovnik zastupanog po punomoćniku Ivanka Sušić, stečajni upravitelj</derivirana_varijabla>
  </DomainObject.Predmet.ProtustrankaFormatedWithAdress>
  <DomainObject.Predmet.ProtustrankaFormatedWithAdressOIB>
    <izvorni_sadrzaj> AMAI DUBROVNIK, d.o.o. za trgovinu, turizam i usluge, OIB 33597775732, Od Batale 4, 20000 Dubrovnik zastupanog po punomoćniku Ivanka Sušić, stečajni upravitelj</izvorni_sadrzaj>
    <derivirana_varijabla naziv="DomainObject.Predmet.ProtustrankaFormatedWithAdressOIB_1"> AMAI DUBROVNIK, d.o.o. za trgovinu, turizam i usluge, OIB 33597775732, Od Batale 4, 20000 Dubrovnik zastupanog po punomoćniku Ivanka Sušić, stečajni upravitelj</derivirana_varijabla>
  </DomainObject.Predmet.ProtustrankaFormatedWithAdressOIB>
  <DomainObject.Predmet.ProtustrankaWithAdress>
    <izvorni_sadrzaj>AMAI DUBROVNIK, d.o.o. za trgovinu, turizam i usluge Od Batale 4, 20000 Dubrovnik</izvorni_sadrzaj>
    <derivirana_varijabla naziv="DomainObject.Predmet.ProtustrankaWithAdress_1">AMAI DUBROVNIK, d.o.o. za trgovinu, turizam i usluge Od Batale 4, 20000 Dubrovnik</derivirana_varijabla>
  </DomainObject.Predmet.ProtustrankaWithAdress>
  <DomainObject.Predmet.ProtustrankaWithAdressOIB>
    <izvorni_sadrzaj>AMAI DUBROVNIK, d.o.o. za trgovinu, turizam i usluge, OIB 33597775732, Od Batale 4, 20000 Dubrovnik</izvorni_sadrzaj>
    <derivirana_varijabla naziv="DomainObject.Predmet.ProtustrankaWithAdressOIB_1">AMAI DUBROVNIK, d.o.o. za trgovinu, turizam i usluge, OIB 33597775732, Od Batale 4, 20000 Dubrovnik</derivirana_varijabla>
  </DomainObject.Predmet.ProtustrankaWithAdressOIB>
  <DomainObject.Predmet.ProtustrankaNazivFormated>
    <izvorni_sadrzaj>AMAI DUBROVNIK, d.o.o. za trgovinu, turizam i usluge</izvorni_sadrzaj>
    <derivirana_varijabla naziv="DomainObject.Predmet.ProtustrankaNazivFormated_1">AMAI DUBROVNIK, d.o.o. za trgovinu, turizam i usluge</derivirana_varijabla>
  </DomainObject.Predmet.ProtustrankaNazivFormated>
  <DomainObject.Predmet.ProtustrankaNazivFormatedOIB>
    <izvorni_sadrzaj>AMAI DUBROVNIK, d.o.o. za trgovinu, turizam i usluge, OIB 33597775732</izvorni_sadrzaj>
    <derivirana_varijabla naziv="DomainObject.Predmet.ProtustrankaNazivFormatedOIB_1">AMAI DUBROVNIK, d.o.o. za trgovinu, turizam i usluge, OIB 33597775732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Nagodbeno vijeće: ST01</izvorni_sadrzaj>
    <derivirana_varijabla naziv="DomainObject.Predmet.StrankaFormated_1">  FINA, RC Split, Nagodbeno vijeće: ST01</derivirana_varijabla>
  </DomainObject.Predmet.StrankaFormated>
  <DomainObject.Predmet.StrankaFormatedOIB>
    <izvorni_sadrzaj>  FINA, RC Split, Nagodbeno vijeće: ST01, OIB 85821130368</izvorni_sadrzaj>
    <derivirana_varijabla naziv="DomainObject.Predmet.StrankaFormatedOIB_1">  FINA, RC Split, Nagodbeno vijeće: ST01, OIB 85821130368</derivirana_varijabla>
  </DomainObject.Predmet.StrankaFormatedOIB>
  <DomainObject.Predmet.StrankaFormatedWithAdress>
    <izvorni_sadrzaj> FINA, RC Split, Nagodbeno vijeće: ST01, Mažuranićevo šetalište 24b, 21000 Split</izvorni_sadrzaj>
    <derivirana_varijabla naziv="DomainObject.Predmet.StrankaFormatedWithAdress_1"> FINA, RC Split, Nagodbeno vijeće: ST01, Mažuranićevo šetalište 24b, 21000 Split</derivirana_varijabla>
  </DomainObject.Predmet.StrankaFormatedWithAdress>
  <DomainObject.Predmet.StrankaFormatedWithAdressOIB>
    <izvorni_sadrzaj> FINA, RC Split, Nagodbeno vijeće: ST01, OIB 85821130368, Mažuranićevo šetalište 24b, 21000 Split</izvorni_sadrzaj>
    <derivirana_varijabla naziv="DomainObject.Predmet.StrankaFormatedWithAdressOIB_1"> FINA, RC Split, Nagodbeno vijeće: ST01, OIB 85821130368, Mažuranićevo šetalište 24b, 21000 Split</derivirana_varijabla>
  </DomainObject.Predmet.StrankaFormatedWithAdressOIB>
  <DomainObject.Predmet.StrankaWithAdress>
    <izvorni_sadrzaj>FINA, RC Split, Nagodbeno vijeće: ST01 Mažuranićevo šetalište 24b,21000 Split</izvorni_sadrzaj>
    <derivirana_varijabla naziv="DomainObject.Predmet.StrankaWithAdress_1">FINA, RC Split, Nagodbeno vijeće: ST01 Mažuranićevo šetalište 24b,21000 Split</derivirana_varijabla>
  </DomainObject.Predmet.StrankaWithAdress>
  <DomainObject.Predmet.StrankaWithAdressOIB>
    <izvorni_sadrzaj>FINA, RC Split, Nagodbeno vijeće: ST01, OIB 85821130368, Mažuranićevo šetalište 24b,21000 Split</izvorni_sadrzaj>
    <derivirana_varijabla naziv="DomainObject.Predmet.StrankaWithAdressOIB_1">FINA, RC Split, Nagodbeno vijeće: ST01, OIB 85821130368, Mažuranićevo šetalište 24b,21000 Split</derivirana_varijabla>
  </DomainObject.Predmet.StrankaWithAdressOIB>
  <DomainObject.Predmet.StrankaNazivFormated>
    <izvorni_sadrzaj>FINA, RC Split, Nagodbeno vijeće: ST01</izvorni_sadrzaj>
    <derivirana_varijabla naziv="DomainObject.Predmet.StrankaNazivFormated_1">FINA, RC Split, Nagodbeno vijeće: ST01</derivirana_varijabla>
  </DomainObject.Predmet.StrankaNazivFormated>
  <DomainObject.Predmet.StrankaNazivFormatedOIB>
    <izvorni_sadrzaj>FINA, RC Split, Nagodbeno vijeće: ST01, OIB 85821130368</izvorni_sadrzaj>
    <derivirana_varijabla naziv="DomainObject.Predmet.StrankaNazivFormatedOIB_1">FINA, RC Split, Nagodbeno vijeće: ST01,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Martina Belohradski</izvorni_sadrzaj>
    <derivirana_varijabla naziv="DomainObject.Predmet.Zapisnicar_1">Martina Belohradski</derivirana_varijabla>
  </DomainObject.Predmet.Zapisnicar>
  <DomainObject.Predmet.StrankaListFormated>
    <izvorni_sadrzaj>
      <item>FINA, RC Split, Nagodbeno vijeće: ST01</item>
    </izvorni_sadrzaj>
    <derivirana_varijabla naziv="DomainObject.Predmet.StrankaListFormated_1">
      <item>FINA, RC Split, Nagodbeno vijeće: ST01</item>
    </derivirana_varijabla>
  </DomainObject.Predmet.StrankaListFormated>
  <DomainObject.Predmet.StrankaListFormatedOIB>
    <izvorni_sadrzaj>
      <item>FINA, RC Split, Nagodbeno vijeće: ST01, OIB 85821130368</item>
    </izvorni_sadrzaj>
    <derivirana_varijabla naziv="DomainObject.Predmet.StrankaListFormatedOIB_1">
      <item>FINA, RC Split, Nagodbeno vijeće: ST01, OIB 85821130368</item>
    </derivirana_varijabla>
  </DomainObject.Predmet.StrankaListFormatedOIB>
  <DomainObject.Predmet.StrankaListFormatedWithAdress>
    <izvorni_sadrzaj>
      <item>FINA, RC Split, Nagodbeno vijeće: ST01, Mažuranićevo šetalište 24b, 21000 Split</item>
    </izvorni_sadrzaj>
    <derivirana_varijabla naziv="DomainObject.Predmet.StrankaListFormatedWithAdress_1">
      <item>FINA, RC Split, Nagodbeno vijeće: ST01, Mažuranićevo šetalište 24b, 21000 Split</item>
    </derivirana_varijabla>
  </DomainObject.Predmet.StrankaListFormatedWithAdress>
  <DomainObject.Predmet.StrankaListFormatedWithAdressOIB>
    <izvorni_sadrzaj>
      <item>FINA, RC Split, Nagodbeno vijeće: ST01, OIB 85821130368, Mažuranićevo šetalište 24b, 21000 Split</item>
    </izvorni_sadrzaj>
    <derivirana_varijabla naziv="DomainObject.Predmet.StrankaListFormatedWithAdressOIB_1">
      <item>FINA, RC Split, Nagodbeno vijeće: ST01, OIB 85821130368, Mažuranićevo šetalište 24b, 21000 Split</item>
    </derivirana_varijabla>
  </DomainObject.Predmet.StrankaListFormatedWithAdressOIB>
  <DomainObject.Predmet.StrankaListNazivFormated>
    <izvorni_sadrzaj>
      <item>FINA, RC Split, Nagodbeno vijeće: ST01</item>
    </izvorni_sadrzaj>
    <derivirana_varijabla naziv="DomainObject.Predmet.StrankaListNazivFormated_1">
      <item>FINA, RC Split, Nagodbeno vijeće: ST01</item>
    </derivirana_varijabla>
  </DomainObject.Predmet.StrankaListNazivFormated>
  <DomainObject.Predmet.StrankaListNazivFormatedOIB>
    <izvorni_sadrzaj>
      <item>FINA, RC Split, Nagodbeno vijeće: ST01, OIB 85821130368</item>
    </izvorni_sadrzaj>
    <derivirana_varijabla naziv="DomainObject.Predmet.StrankaListNazivFormatedOIB_1">
      <item>FINA, RC Split, Nagodbeno vijeće: ST01, OIB 85821130368</item>
    </derivirana_varijabla>
  </DomainObject.Predmet.StrankaListNazivFormatedOIB>
  <DomainObject.Predmet.ProtuStrankaListFormated>
    <izvorni_sadrzaj>
      <item>AMAI DUBROVNIK, d.o.o. za trgovinu, turizam i usluge zastupanog po punomoćniku Ivanka Sušić, stečajni upravitelj</item>
    </izvorni_sadrzaj>
    <derivirana_varijabla naziv="DomainObject.Predmet.ProtuStrankaListFormated_1">
      <item>AMAI DUBROVNIK, d.o.o. za trgovinu, turizam i usluge zastupanog po punomoćniku Ivanka Sušić, stečajni upravitelj</item>
    </derivirana_varijabla>
  </DomainObject.Predmet.ProtuStrankaListFormated>
  <DomainObject.Predmet.ProtuStrankaListFormatedOIB>
    <izvorni_sadrzaj>
      <item>AMAI DUBROVNIK, d.o.o. za trgovinu, turizam i usluge, OIB 33597775732 zastupanog po punomoćniku Ivanka Sušić, stečajni upravitelj</item>
    </izvorni_sadrzaj>
    <derivirana_varijabla naziv="DomainObject.Predmet.ProtuStrankaListFormatedOIB_1">
      <item>AMAI DUBROVNIK, d.o.o. za trgovinu, turizam i usluge, OIB 33597775732 zastupanog po punomoćniku Ivanka Sušić, stečajni upravitelj</item>
    </derivirana_varijabla>
  </DomainObject.Predmet.ProtuStrankaListFormatedOIB>
  <DomainObject.Predmet.ProtuStrankaListFormatedWithAdress>
    <izvorni_sadrzaj>
      <item>AMAI DUBROVNIK, d.o.o. za trgovinu, turizam i usluge, Od Batale 4, 20000 Dubrovnik zastupanog po punomoćniku Ivanka Sušić, stečajni upravitelj</item>
    </izvorni_sadrzaj>
    <derivirana_varijabla naziv="DomainObject.Predmet.ProtuStrankaListFormatedWithAdress_1">
      <item>AMAI DUBROVNIK, d.o.o. za trgovinu, turizam i usluge, Od Batale 4, 20000 Dubrovnik zastupanog po punomoćniku Ivanka Sušić, stečajni upravitelj</item>
    </derivirana_varijabla>
  </DomainObject.Predmet.ProtuStrankaListFormatedWithAdress>
  <DomainObject.Predmet.ProtuStrankaListFormatedWithAdressOIB>
    <izvorni_sadrzaj>
      <item>AMAI DUBROVNIK, d.o.o. za trgovinu, turizam i usluge, OIB 33597775732, Od Batale 4, 20000 Dubrovnik zastupanog po punomoćniku Ivanka Sušić, stečajni upravitelj</item>
    </izvorni_sadrzaj>
    <derivirana_varijabla naziv="DomainObject.Predmet.ProtuStrankaListFormatedWithAdressOIB_1">
      <item>AMAI DUBROVNIK, d.o.o. za trgovinu, turizam i usluge, OIB 33597775732, Od Batale 4, 20000 Dubrovnik zastupanog po punomoćniku Ivanka Sušić, stečajni upravitelj</item>
    </derivirana_varijabla>
  </DomainObject.Predmet.ProtuStrankaListFormatedWithAdressOIB>
  <DomainObject.Predmet.ProtuStrankaListNazivFormated>
    <izvorni_sadrzaj>
      <item>AMAI DUBROVNIK, d.o.o. za trgovinu, turizam i usluge</item>
    </izvorni_sadrzaj>
    <derivirana_varijabla naziv="DomainObject.Predmet.ProtuStrankaListNazivFormated_1">
      <item>AMAI DUBROVNIK, d.o.o. za trgovinu, turizam i usluge</item>
    </derivirana_varijabla>
  </DomainObject.Predmet.ProtuStrankaListNazivFormated>
  <DomainObject.Predmet.ProtuStrankaListNazivFormatedOIB>
    <izvorni_sadrzaj>
      <item>AMAI DUBROVNIK, d.o.o. za trgovinu, turizam i usluge, OIB 33597775732</item>
    </izvorni_sadrzaj>
    <derivirana_varijabla naziv="DomainObject.Predmet.ProtuStrankaListNazivFormatedOIB_1">
      <item>AMAI DUBROVNIK, d.o.o. za trgovinu, turizam i usluge, OIB 33597775732</item>
    </derivirana_varijabla>
  </DomainObject.Predmet.ProtuStrankaListNazivFormatedOIB>
  <DomainObject.Predmet.OstaliListFormated>
    <izvorni_sadrzaj>
      <item>AUGUŠTANEC GROUP vl. Zlatko Auguštanec</item>
      <item>VIPnet, društvo s ograničenom odgovornošću za usluge javnih telekomunikacija</item>
      <item>Hrvatsko društvo skladatelja</item>
      <item>ADRIATIC CROATIA INTERNATIONAL CLUB d. d.</item>
      <item>ŠTK DUBROVAČKO PRIMORJE</item>
      <item>Željana Kosović</item>
      <item>Ivanka Sušić, stečajni upravitelj punomoćnica sudionika u postupku AMAI DUBROVNIK, d.o.o. za trgovinu, turizam i usluge</item>
    </izvorni_sadrzaj>
    <derivirana_varijabla naziv="DomainObject.Predmet.OstaliListFormated_1">
      <item>AUGUŠTANEC GROUP vl. Zlatko Auguštanec</item>
      <item>VIPnet, društvo s ograničenom odgovornošću za usluge javnih telekomunikacija</item>
      <item>Hrvatsko društvo skladatelja</item>
      <item>ADRIATIC CROATIA INTERNATIONAL CLUB d. d.</item>
      <item>ŠTK DUBROVAČKO PRIMORJE</item>
      <item>Željana Kosović</item>
      <item>Ivanka Sušić, stečajni upravitelj punomoćnica sudionika u postupku AMAI DUBROVNIK, d.o.o. za trgovinu, turizam i usluge</item>
    </derivirana_varijabla>
  </DomainObject.Predmet.OstaliListFormated>
  <DomainObject.Predmet.OstaliListFormatedOIB>
    <izvorni_sadrzaj>
      <item>AUGUŠTANEC GROUP vl. Zlatko Auguštanec, OIB 48783243852</item>
      <item>VIPnet, društvo s ograničenom odgovornošću za usluge javnih telekomunikacija, OIB 29524210204</item>
      <item>Hrvatsko društvo skladatelja, OIB 56668956985</item>
      <item>ADRIATIC CROATIA INTERNATIONAL CLUB d. d., OIB 17195049659</item>
      <item>ŠTK DUBROVAČKO PRIMORJE, OIB 26088491151</item>
      <item>Željana Kosović</item>
      <item>Ivanka Sušić, stečajni upravitelj, OIB 74811324266 punomoćnica sudionika u postupku AMAI DUBROVNIK, d.o.o. za trgovinu, turizam i usluge</item>
    </izvorni_sadrzaj>
    <derivirana_varijabla naziv="DomainObject.Predmet.OstaliListFormatedOIB_1">
      <item>AUGUŠTANEC GROUP vl. Zlatko Auguštanec, OIB 48783243852</item>
      <item>VIPnet, društvo s ograničenom odgovornošću za usluge javnih telekomunikacija, OIB 29524210204</item>
      <item>Hrvatsko društvo skladatelja, OIB 56668956985</item>
      <item>ADRIATIC CROATIA INTERNATIONAL CLUB d. d., OIB 17195049659</item>
      <item>ŠTK DUBROVAČKO PRIMORJE, OIB 26088491151</item>
      <item>Željana Kosović</item>
      <item>Ivanka Sušić, stečajni upravitelj, OIB 74811324266 punomoćnica sudionika u postupku AMAI DUBROVNIK, d.o.o. za trgovinu, turizam i usluge</item>
    </derivirana_varijabla>
  </DomainObject.Predmet.OstaliListFormatedOIB>
  <DomainObject.Predmet.OstaliListFormatedWithAdress>
    <izvorni_sadrzaj>
      <item>AUGUŠTANEC GROUP vl. Zlatko Auguštanec, Varaždinska 35, 42240 Ivanec</item>
      <item>VIPnet, društvo s ograničenom odgovornošću za usluge javnih telekomunikacija, Vrtni put 1, 10000 Zagreb</item>
      <item>Hrvatsko društvo skladatelja, Berislavićeva 9, 10000 Zagreb</item>
      <item>ADRIATIC CROATIA INTERNATIONAL CLUB d. d., Maršala Tita 151, 51410 Opatija</item>
      <item>ŠTK DUBROVAČKO PRIMORJE, Od Batale 4, 20000 Dubrovnik</item>
      <item>Željana Kosović</item>
      <item>Ivanka Sušić, stečajni upravitelj, Gornji Kono 56, 20000 Dubrovnik punomoćnica sudionika u postupku AMAI DUBROVNIK, d.o.o. za trgovinu, turizam i usluge</item>
    </izvorni_sadrzaj>
    <derivirana_varijabla naziv="DomainObject.Predmet.OstaliListFormatedWithAdress_1">
      <item>AUGUŠTANEC GROUP vl. Zlatko Auguštanec, Varaždinska 35, 42240 Ivanec</item>
      <item>VIPnet, društvo s ograničenom odgovornošću za usluge javnih telekomunikacija, Vrtni put 1, 10000 Zagreb</item>
      <item>Hrvatsko društvo skladatelja, Berislavićeva 9, 10000 Zagreb</item>
      <item>ADRIATIC CROATIA INTERNATIONAL CLUB d. d., Maršala Tita 151, 51410 Opatija</item>
      <item>ŠTK DUBROVAČKO PRIMORJE, Od Batale 4, 20000 Dubrovnik</item>
      <item>Željana Kosović</item>
      <item>Ivanka Sušić, stečajni upravitelj, Gornji Kono 56, 20000 Dubrovnik punomoćnica sudionika u postupku AMAI DUBROVNIK, d.o.o. za trgovinu, turizam i usluge</item>
    </derivirana_varijabla>
  </DomainObject.Predmet.OstaliListFormatedWithAdress>
  <DomainObject.Predmet.OstaliListFormatedWithAdressOIB>
    <izvorni_sadrzaj>
      <item>AUGUŠTANEC GROUP vl. Zlatko Auguštanec, OIB 48783243852, Varaždinska 35, 42240 Ivanec</item>
      <item>VIPnet, društvo s ograničenom odgovornošću za usluge javnih telekomunikacija, OIB 29524210204, Vrtni put 1, 10000 Zagreb</item>
      <item>Hrvatsko društvo skladatelja, OIB 56668956985, Berislavićeva 9, 10000 Zagreb</item>
      <item>ADRIATIC CROATIA INTERNATIONAL CLUB d. d., OIB 17195049659, Maršala Tita 151, 51410 Opatija</item>
      <item>ŠTK DUBROVAČKO PRIMORJE, OIB 26088491151, Od Batale 4, 20000 Dubrovnik</item>
      <item>Željana Kosović</item>
      <item>Ivanka Sušić, stečajni upravitelj, OIB 74811324266, Gornji Kono 56, 20000 Dubrovnik punomoćnica sudionika u postupku AMAI DUBROVNIK, d.o.o. za trgovinu, turizam i usluge</item>
    </izvorni_sadrzaj>
    <derivirana_varijabla naziv="DomainObject.Predmet.OstaliListFormatedWithAdressOIB_1">
      <item>AUGUŠTANEC GROUP vl. Zlatko Auguštanec, OIB 48783243852, Varaždinska 35, 42240 Ivanec</item>
      <item>VIPnet, društvo s ograničenom odgovornošću za usluge javnih telekomunikacija, OIB 29524210204, Vrtni put 1, 10000 Zagreb</item>
      <item>Hrvatsko društvo skladatelja, OIB 56668956985, Berislavićeva 9, 10000 Zagreb</item>
      <item>ADRIATIC CROATIA INTERNATIONAL CLUB d. d., OIB 17195049659, Maršala Tita 151, 51410 Opatija</item>
      <item>ŠTK DUBROVAČKO PRIMORJE, OIB 26088491151, Od Batale 4, 20000 Dubrovnik</item>
      <item>Željana Kosović</item>
      <item>Ivanka Sušić, stečajni upravitelj, OIB 74811324266, Gornji Kono 56, 20000 Dubrovnik punomoćnica sudionika u postupku AMAI DUBROVNIK, d.o.o. za trgovinu, turizam i usluge</item>
    </derivirana_varijabla>
  </DomainObject.Predmet.OstaliListFormatedWithAdressOIB>
  <DomainObject.Predmet.OstaliListNazivFormated>
    <izvorni_sadrzaj>
      <item>AUGUŠTANEC GROUP vl. Zlatko Auguštanec</item>
      <item>VIPnet, društvo s ograničenom odgovornošću za usluge javnih telekomunikacija</item>
      <item>Hrvatsko društvo skladatelja</item>
      <item>ADRIATIC CROATIA INTERNATIONAL CLUB d. d.</item>
      <item>ŠTK DUBROVAČKO PRIMORJE</item>
      <item>Željana Kosović</item>
      <item>Ivanka Sušić, stečajni upravitelj</item>
    </izvorni_sadrzaj>
    <derivirana_varijabla naziv="DomainObject.Predmet.OstaliListNazivFormated_1">
      <item>AUGUŠTANEC GROUP vl. Zlatko Auguštanec</item>
      <item>VIPnet, društvo s ograničenom odgovornošću za usluge javnih telekomunikacija</item>
      <item>Hrvatsko društvo skladatelja</item>
      <item>ADRIATIC CROATIA INTERNATIONAL CLUB d. d.</item>
      <item>ŠTK DUBROVAČKO PRIMORJE</item>
      <item>Željana Kosović</item>
      <item>Ivanka Sušić, stečajni upravitelj</item>
    </derivirana_varijabla>
  </DomainObject.Predmet.OstaliListNazivFormated>
  <DomainObject.Predmet.OstaliListNazivFormatedOIB>
    <izvorni_sadrzaj>
      <item>AUGUŠTANEC GROUP vl. Zlatko Auguštanec, OIB 48783243852</item>
      <item>VIPnet, društvo s ograničenom odgovornošću za usluge javnih telekomunikacija, OIB 29524210204</item>
      <item>Hrvatsko društvo skladatelja, OIB 56668956985</item>
      <item>ADRIATIC CROATIA INTERNATIONAL CLUB d. d., OIB 17195049659</item>
      <item>ŠTK DUBROVAČKO PRIMORJE, OIB 26088491151</item>
      <item>Željana Kosović</item>
      <item>Ivanka Sušić, stečajni upravitelj, OIB 74811324266</item>
    </izvorni_sadrzaj>
    <derivirana_varijabla naziv="DomainObject.Predmet.OstaliListNazivFormatedOIB_1">
      <item>AUGUŠTANEC GROUP vl. Zlatko Auguštanec, OIB 48783243852</item>
      <item>VIPnet, društvo s ograničenom odgovornošću za usluge javnih telekomunikacija, OIB 29524210204</item>
      <item>Hrvatsko društvo skladatelja, OIB 56668956985</item>
      <item>ADRIATIC CROATIA INTERNATIONAL CLUB d. d., OIB 17195049659</item>
      <item>ŠTK DUBROVAČKO PRIMORJE, OIB 26088491151</item>
      <item>Željana Kosović</item>
      <item>Ivanka Sušić, stečajni upravitelj, OIB 74811324266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kolovoza 2018.</izvorni_sadrzaj>
    <derivirana_varijabla naziv="DomainObject.Datum_1">20.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Nagodbeno vijeće: ST01</izvorni_sadrzaj>
    <derivirana_varijabla naziv="DomainObject.Predmet.StrankaIDrugi_1">FINA, RC Split, Nagodbeno vijeće: ST01</derivirana_varijabla>
  </DomainObject.Predmet.StrankaIDrugi>
  <DomainObject.Predmet.ProtustrankaIDrugi>
    <izvorni_sadrzaj>AMAI DUBROVNIK, d.o.o. za trgovinu, turizam i usluge</izvorni_sadrzaj>
    <derivirana_varijabla naziv="DomainObject.Predmet.ProtustrankaIDrugi_1">AMAI DUBROVNIK, d.o.o. za trgovinu, turizam i usluge</derivirana_varijabla>
  </DomainObject.Predmet.ProtustrankaIDrugi>
  <DomainObject.Predmet.StrankaIDrugiAdressOIB>
    <izvorni_sadrzaj>FINA, RC Split, Nagodbeno vijeće: ST01, OIB 85821130368, Mažuranićevo šetalište 24b, 21000 Split</izvorni_sadrzaj>
    <derivirana_varijabla naziv="DomainObject.Predmet.StrankaIDrugiAdressOIB_1">FINA, RC Split, Nagodbeno vijeće: ST01, OIB 85821130368, Mažuranićevo šetalište 24b, 21000 Split</derivirana_varijabla>
  </DomainObject.Predmet.StrankaIDrugiAdressOIB>
  <DomainObject.Predmet.ProtustrankaIDrugiAdressOIB>
    <izvorni_sadrzaj>AMAI DUBROVNIK, d.o.o. za trgovinu, turizam i usluge, OIB 33597775732, Od Batale 4, 20000 Dubrovnik</izvorni_sadrzaj>
    <derivirana_varijabla naziv="DomainObject.Predmet.ProtustrankaIDrugiAdressOIB_1">AMAI DUBROVNIK, d.o.o. za trgovinu, turizam i usluge, OIB 33597775732, Od Batale 4,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Nagodbeno vijeće: ST01</item>
      <item>AMAI DUBROVNIK, d.o.o. za trgovinu, turizam i usluge</item>
      <item>AUGUŠTANEC GROUP vl. Zlatko Auguštanec</item>
      <item>VIPnet, društvo s ograničenom odgovornošću za usluge javnih telekomunikacija</item>
      <item>Hrvatsko društvo skladatelja</item>
      <item>ADRIATIC CROATIA INTERNATIONAL CLUB d. d.</item>
      <item>ŠTK DUBROVAČKO PRIMORJE</item>
      <item>Željana Kosović</item>
      <item>Ivanka Sušić, stečajni upravitelj</item>
    </izvorni_sadrzaj>
    <derivirana_varijabla naziv="DomainObject.Predmet.SudioniciListNaziv_1">
      <item>FINA, RC Split, Nagodbeno vijeće: ST01</item>
      <item>AMAI DUBROVNIK, d.o.o. za trgovinu, turizam i usluge</item>
      <item>AUGUŠTANEC GROUP vl. Zlatko Auguštanec</item>
      <item>VIPnet, društvo s ograničenom odgovornošću za usluge javnih telekomunikacija</item>
      <item>Hrvatsko društvo skladatelja</item>
      <item>ADRIATIC CROATIA INTERNATIONAL CLUB d. d.</item>
      <item>ŠTK DUBROVAČKO PRIMORJE</item>
      <item>Željana Kosović</item>
      <item>Ivanka Sušić, stečajni upravitelj</item>
    </derivirana_varijabla>
  </DomainObject.Predmet.SudioniciListNaziv>
  <DomainObject.Predmet.SudioniciListAdressOIB>
    <izvorni_sadrzaj>
      <item>FINA, RC Split, Nagodbeno vijeće: ST01, OIB 85821130368, Mažuranićevo šetalište 24b,21000 Split</item>
      <item>AMAI DUBROVNIK, d.o.o. za trgovinu, turizam i usluge, OIB 33597775732, Od Batale 4,20000 Dubrovnik</item>
      <item>AUGUŠTANEC GROUP vl. Zlatko Auguštanec, OIB 48783243852, Varaždinska 35,42240 Ivanec</item>
      <item>VIPnet, društvo s ograničenom odgovornošću za usluge javnih telekomunikacija, OIB 29524210204, Vrtni put 1,10000 Zagreb</item>
      <item>Hrvatsko društvo skladatelja, OIB 56668956985, Berislavićeva 9,10000 Zagreb</item>
      <item>ADRIATIC CROATIA INTERNATIONAL CLUB d. d., OIB 17195049659, Maršala Tita 151,51410 Opatija</item>
      <item>ŠTK DUBROVAČKO PRIMORJE, OIB 26088491151, Od Batale 4,20000 Dubrovnik</item>
      <item>Željana Kosović</item>
      <item>Ivanka Sušić, stečajni upravitelj, OIB 74811324266, Gornji Kono 56,20000 Dubrovnik</item>
    </izvorni_sadrzaj>
    <derivirana_varijabla naziv="DomainObject.Predmet.SudioniciListAdressOIB_1">
      <item>FINA, RC Split, Nagodbeno vijeće: ST01, OIB 85821130368, Mažuranićevo šetalište 24b,21000 Split</item>
      <item>AMAI DUBROVNIK, d.o.o. za trgovinu, turizam i usluge, OIB 33597775732, Od Batale 4,20000 Dubrovnik</item>
      <item>AUGUŠTANEC GROUP vl. Zlatko Auguštanec, OIB 48783243852, Varaždinska 35,42240 Ivanec</item>
      <item>VIPnet, društvo s ograničenom odgovornošću za usluge javnih telekomunikacija, OIB 29524210204, Vrtni put 1,10000 Zagreb</item>
      <item>Hrvatsko društvo skladatelja, OIB 56668956985, Berislavićeva 9,10000 Zagreb</item>
      <item>ADRIATIC CROATIA INTERNATIONAL CLUB d. d., OIB 17195049659, Maršala Tita 151,51410 Opatija</item>
      <item>ŠTK DUBROVAČKO PRIMORJE, OIB 26088491151, Od Batale 4,20000 Dubrovnik</item>
      <item>Željana Kosović</item>
      <item>Ivanka Sušić, stečajni upravitelj, OIB 74811324266, Gornji Kono 56,20000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33597775732</item>
      <item>, OIB 48783243852</item>
      <item>, OIB 29524210204</item>
      <item>, OIB 56668956985</item>
      <item>, OIB 17195049659</item>
      <item>, OIB 26088491151</item>
      <item>, OIB null</item>
      <item>, OIB 74811324266</item>
    </izvorni_sadrzaj>
    <derivirana_varijabla naziv="DomainObject.Predmet.SudioniciListNazivOIB_1">
      <item>, OIB 85821130368</item>
      <item>, OIB 33597775732</item>
      <item>, OIB 48783243852</item>
      <item>, OIB 29524210204</item>
      <item>, OIB 56668956985</item>
      <item>, OIB 17195049659</item>
      <item>, OIB 26088491151</item>
      <item>, OIB null</item>
      <item>, OIB 74811324266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Ivanka Sušić, OIB 74811324266, Gornji Kono 56 Dubrovnik</item>
    </izvorni_sadrzaj>
    <derivirana_varijabla naziv="DomainObject.Predmet.StecajniUpraviteljiListAddressOIB_1">
      <item>Ivanka Sušić, OIB 74811324266, Gornji Kono 56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2F772EA-DDB5-48D0-8C0B-AC93B6E6B3E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3</properties:Pages>
  <properties:Words>1201</properties:Words>
  <properties:Characters>6612</properties:Characters>
  <properties:Lines>151</properties:Lines>
  <properties:Paragraphs>46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7817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2018-08-20T08:07:00Z</dcterms:created>
  <dc:creator>Ante Kačić</dc:creator>
  <cp:lastModifiedBy>Katarina Franković</cp:lastModifiedBy>
  <cp:lastPrinted>2018-08-20T08:08:00Z</cp:lastPrinted>
  <dcterms:modified xmlns:xsi="http://www.w3.org/2001/XMLSchema-instance" xsi:type="dcterms:W3CDTF">2018-08-20T11:34:00Z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3</vt:i4>
  </prop:property>
  <prop:property name="Naslov" pid="4" fmtid="{D5CDD505-2E9C-101B-9397-08002B2CF9AE}">
    <vt:lpwstr>Odluka - Rješenje - dosuda (rješene o dosudi - kupac  2002 16 104 amai.docx)</vt:lpwstr>
  </prop:property>
  <prop:property name="CC_coloring" pid="5" fmtid="{D5CDD505-2E9C-101B-9397-08002B2CF9AE}">
    <vt:bool>false</vt:bool>
  </prop:property>
</prop:Properties>
</file>