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97fd" w14:paraId="4ae97f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F57923">
        <w:rPr>
          <w:rStyle w:val="Naglaeno"/>
          <w:b w:val="false"/>
        </w:rPr>
        <w:t>68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56187">
        <w:t>ANNINO-SPORTSKA UDRUGA AMATERA LJUBITELJA PIKADA, Osijek, Svete Ane 85</w:t>
      </w:r>
      <w:r w:rsidR="007B7534">
        <w:t>,</w:t>
      </w:r>
      <w:r w:rsidR="00047DEA">
        <w:t xml:space="preserve"> </w:t>
      </w:r>
      <w:r w:rsidR="00D56187">
        <w:t>Reg. broj:</w:t>
      </w:r>
      <w:r w:rsidR="007B7534">
        <w:t xml:space="preserve"> </w:t>
      </w:r>
      <w:r w:rsidR="00D56187">
        <w:t>14003751</w:t>
      </w:r>
      <w:r w:rsidR="00331402">
        <w:t xml:space="preserve">, OIB: </w:t>
      </w:r>
      <w:r w:rsidR="00CD2775">
        <w:t>64829371161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6072">
        <w:t>22</w:t>
      </w:r>
      <w:r w:rsidR="000408AE">
        <w:t xml:space="preserve">. </w:t>
      </w:r>
      <w:r w:rsidR="004D6CE6">
        <w:t>kolovoz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CD2775">
        <w:t>ANNINO-SPORTSKA UDRUGA AMATERA LJUBITELJA PIKADA, Osijek, Svete Ane 85, Reg. broj: 14003751, OIB: 64829371161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CD2775">
        <w:t>41.032,60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CD2775">
        <w:t>predsjednik</w:t>
      </w:r>
      <w:r w:rsidR="00530A9B">
        <w:t xml:space="preserve"> dužnika </w:t>
      </w:r>
      <w:r w:rsidR="003508C6">
        <w:t xml:space="preserve">Aleksandar Petrović, </w:t>
      </w:r>
      <w:r w:rsidR="007140A9">
        <w:t>Dalj, Hrvatskih gardista 11</w:t>
      </w:r>
      <w:r w:rsidR="00D71700">
        <w:t xml:space="preserve">, </w:t>
      </w:r>
      <w:r w:rsidR="00AE66C9">
        <w:t xml:space="preserve">OIB </w:t>
      </w:r>
      <w:r w:rsidR="007140A9">
        <w:t>34642450225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7140A9">
        <w:t>68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D6CE6" w:rsidRPr="004D6CE6">
        <w:t xml:space="preserve">22. kolovoza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E1E16">
        <w:t>3</w:t>
      </w:r>
      <w:r w:rsidR="00530A9B">
        <w:t>/</w:t>
      </w:r>
      <w:r w:rsidR="004D6CE6">
        <w:t>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508C6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B6072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140A9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10E4D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D2775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56187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1E16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5792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0E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0E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0E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0E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St-1368/2017</izvorni_sadrzaj>
    <derivirana_varijabla naziv="DomainObject.Predmet.OznakaBroj_1">St-1368/2017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ANNINO-SPORTSKA UDRUGA AMATERA LJUBITELJA PIKADA</item>
    </izvorni_sadrzaj>
    <derivirana_varijabla naziv="DomainObject.Predmet.SudioniciListNaziv_1">
      <item>FINA RC OSIJEK</item>
      <item>ANNINO-SPORTSKA UDRUGA AMATERA LJUBITELJA PIKADA</item>
    </derivirana_varijabla>
  </DomainObject.Predmet.SudioniciListNaziv>
  <DomainObject.Predmet.SudioniciListAdressOIB>
    <izvorni_sadrzaj>
      <item>FINA RC OSIJEK, OIB 85821130368</item>
      <item>ANNINO-SPORTSKA UDRUGA AMATERA LJUBITELJA PIKADA, OIB 64829371161, Svete Ane 85,31000 Osijek</item>
    </izvorni_sadrzaj>
    <derivirana_varijabla naziv="DomainObject.Predmet.SudioniciListAdressOIB_1">
      <item>FINA RC OSIJEK, OIB 85821130368</item>
      <item>ANNINO-SPORTSKA UDRUGA AMATERA LJUBITELJA PIKADA, OIB 64829371161,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64829371161</item>
    </izvorni_sadrzaj>
    <derivirana_varijabla naziv="DomainObject.Predmet.SudioniciListNazivOIB_1">
      <item>, OIB 85821130368</item>
      <item>, OIB 64829371161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1B71E-EDD4-4BDC-A927-02557EC52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2181</properties:Characters>
  <properties:Lines>52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2017-08-22T11:43:00Z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