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eb1d" w14:paraId="c99eb1d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BE1A1B">
        <w:t>910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BE1A1B" w:rsidR="009D2F35" w:rsidRPr="00BE1A1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 xml:space="preserve">Financijske agencije OIB: 85821130368 RC Zagreb, Podružnica Zagreb, Trg svibanjskih žrtava 1995. 1, Zagreb, za pokretanje skraćenog stečajnog postupka  nad dužnikom </w:t>
      </w:r>
      <w:r w:rsidR="00BE1A1B">
        <w:t>OTVORENI - UDRUGA ZA PROMICANJE INFORMATIKE U HRVATSKOJ, Trg Stjepana Radica 12, Velika Gorica, Registarski broj: 21004528, OIB: 66874102863</w:t>
      </w:r>
      <w:r>
        <w:t xml:space="preserve">, dana </w:t>
      </w:r>
      <w:r w:rsidR="000A63F3">
        <w:t>22.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BE1A1B">
        <w:t>OTVORENI - UDRUGA ZA PROMICANJE INFORMATIKE U HRVATSKOJ, Trg Stjepana Radica 12, Velika Gorica, Registarski broj: 21004528, OIB: 66874102863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FD7BC0">
        <w:t>Mirjana Viduka Varenina, Osijek, Dubrovačka 107, OIB: 98866841784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BE1A1B">
        <w:t>OTVORENI - UDRUGA ZA PROMICANJE INFORMATIKE U HRVATSKOJ, Trg Stjepana Radica 12, Velika Gorica, Registarski broj: 21004528, OIB: 66874102863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FD7BC0">
        <w:rPr>
          <w:bCs/>
        </w:rPr>
        <w:t>25</w:t>
      </w:r>
      <w:r w:rsidR="00AB0B8C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BE1A1B">
        <w:rPr>
          <w:bCs/>
        </w:rPr>
        <w:t>2764</w:t>
      </w:r>
      <w:r w:rsidRPr="00F877AB">
        <w:rPr>
          <w:bCs/>
        </w:rPr>
        <w:t xml:space="preserve"> od </w:t>
      </w:r>
      <w:r w:rsidR="00BE1A1B">
        <w:rPr>
          <w:bCs/>
        </w:rPr>
        <w:t>22</w:t>
      </w:r>
      <w:r w:rsidR="00AB0B8C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BE1A1B">
        <w:t>OTVORENI - UDRUGA ZA PROMICANJE INFORMATIKE U HRVATSKOJ, Trg Stjepana Radica 12, Velika Gorica, Registarski broj: 21004528, OIB: 66874102863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BE1A1B">
        <w:rPr>
          <w:bCs/>
        </w:rPr>
        <w:t>910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BE1A1B">
        <w:t>9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BE1A1B">
        <w:t>910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0A63F3">
        <w:t>22.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BE1A1B" w:rsidP="00656FF9" w:rsidR="00D925DB">
      <w:pPr>
        <w:pStyle w:val="Tijeloteksta"/>
        <w:numPr>
          <w:ilvl w:val="0"/>
          <w:numId w:val="3"/>
        </w:numPr>
        <w:jc w:val="left"/>
      </w:pPr>
      <w:r>
        <w:t>Registar udruga – nakon pravomoćnosti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A63F3">
        <w:t>13/12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1861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861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1A1B"/>
    <w:rsid w:val="00BE33FF"/>
    <w:rsid w:val="00C03092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1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8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8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8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8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1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8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8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8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8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St-910/2017</izvorni_sadrzaj>
    <derivirana_varijabla naziv="DomainObject.Predmet.OznakaBroj_1">St-910/2017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OTVORENI - UDRUGA ZA PROMICANJE INFORMATIKE U HRVATSKOJ</izvorni_sadrzaj>
    <derivirana_varijabla naziv="DomainObject.Predmet.ProtustrankaFormated_1">  OTVORENI - UDRUGA ZA PROMICANJE INFORMATIKE U HRVATSKOJ</derivirana_varijabla>
  </DomainObject.Predmet.ProtustrankaFormated>
  <DomainObject.Predmet.ProtustrankaFormatedOIB>
    <izvorni_sadrzaj>  OTVORENI - UDRUGA ZA PROMICANJE INFORMATIKE U HRVATSKOJ, OIB 66874102863</izvorni_sadrzaj>
    <derivirana_varijabla naziv="DomainObject.Predmet.ProtustrankaFormatedOIB_1">  OTVORENI - UDRUGA ZA PROMICANJE INFORMATIKE U HRVATSKOJ, OIB 66874102863</derivirana_varijabla>
  </DomainObject.Predmet.ProtustrankaFormatedOIB>
  <DomainObject.Predmet.ProtustrankaFormatedWithAdress>
    <izvorni_sadrzaj> OTVORENI - UDRUGA ZA PROMICANJE INFORMATIKE U HRVATSKOJ, Trg Stjepana Radića 12, 10410 Velika Gorica</izvorni_sadrzaj>
    <derivirana_varijabla naziv="DomainObject.Predmet.ProtustrankaFormatedWithAdress_1"> OTVORENI - UDRUGA ZA PROMICANJE INFORMATIKE U HRVATSKOJ, Trg Stjepana Radića 12, 10410 Velika Gorica</derivirana_varijabla>
  </DomainObject.Predmet.ProtustrankaFormatedWithAdress>
  <DomainObject.Predmet.ProtustrankaFormatedWithAdressOIB>
    <izvorni_sadrzaj> OTVORENI - UDRUGA ZA PROMICANJE INFORMATIKE U HRVATSKOJ, OIB 66874102863, Trg Stjepana Radića 12, 10410 Velika Gorica</izvorni_sadrzaj>
    <derivirana_varijabla naziv="DomainObject.Predmet.ProtustrankaFormatedWithAdressOIB_1"> OTVORENI - UDRUGA ZA PROMICANJE INFORMATIKE U HRVATSKOJ, OIB 66874102863, Trg Stjepana Radića 12, 10410 Velika Gorica</derivirana_varijabla>
  </DomainObject.Predmet.ProtustrankaFormatedWithAdressOIB>
  <DomainObject.Predmet.ProtustrankaWithAdress>
    <izvorni_sadrzaj>OTVORENI - UDRUGA ZA PROMICANJE INFORMATIKE U HRVATSKOJ Trg Stjepana Radića 12, 10410 Velika Gorica</izvorni_sadrzaj>
    <derivirana_varijabla naziv="DomainObject.Predmet.ProtustrankaWithAdress_1">OTVORENI - UDRUGA ZA PROMICANJE INFORMATIKE U HRVATSKOJ Trg Stjepana Radića 12, 10410 Velika Gorica</derivirana_varijabla>
  </DomainObject.Predmet.ProtustrankaWithAdress>
  <DomainObject.Predmet.ProtustrankaWithAdressOIB>
    <izvorni_sadrzaj>OTVORENI - UDRUGA ZA PROMICANJE INFORMATIKE U HRVATSKOJ, OIB 66874102863, Trg Stjepana Radića 12, 10410 Velika Gorica</izvorni_sadrzaj>
    <derivirana_varijabla naziv="DomainObject.Predmet.ProtustrankaWithAdressOIB_1">OTVORENI - UDRUGA ZA PROMICANJE INFORMATIKE U HRVATSKOJ, OIB 66874102863, Trg Stjepana Radića 12, 10410 Velika Gorica</derivirana_varijabla>
  </DomainObject.Predmet.ProtustrankaWithAdressOIB>
  <DomainObject.Predmet.ProtustrankaNazivFormated>
    <izvorni_sadrzaj>OTVORENI - UDRUGA ZA PROMICANJE INFORMATIKE U HRVATSKOJ</izvorni_sadrzaj>
    <derivirana_varijabla naziv="DomainObject.Predmet.ProtustrankaNazivFormated_1">OTVORENI - UDRUGA ZA PROMICANJE INFORMATIKE U HRVATSKOJ</derivirana_varijabla>
  </DomainObject.Predmet.ProtustrankaNazivFormated>
  <DomainObject.Predmet.ProtustrankaNazivFormatedOIB>
    <izvorni_sadrzaj>OTVORENI - UDRUGA ZA PROMICANJE INFORMATIKE U HRVATSKOJ, OIB 66874102863</izvorni_sadrzaj>
    <derivirana_varijabla naziv="DomainObject.Predmet.ProtustrankaNazivFormatedOIB_1">OTVORENI - UDRUGA ZA PROMICANJE INFORMATIKE U HRVATSKOJ, OIB 66874102863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OTVORENI - UDRUGA ZA PROMICANJE INFORMATIKE U HRVATSKOJ</item>
    </izvorni_sadrzaj>
    <derivirana_varijabla naziv="DomainObject.Predmet.ProtuStrankaListFormated_1">
      <item>OTVORENI - UDRUGA ZA PROMICANJE INFORMATIKE U HRVATSKOJ</item>
    </derivirana_varijabla>
  </DomainObject.Predmet.ProtuStrankaListFormated>
  <DomainObject.Predmet.ProtuStrankaListFormatedOIB>
    <izvorni_sadrzaj>
      <item>OTVORENI - UDRUGA ZA PROMICANJE INFORMATIKE U HRVATSKOJ, OIB 66874102863</item>
    </izvorni_sadrzaj>
    <derivirana_varijabla naziv="DomainObject.Predmet.ProtuStrankaListFormatedOIB_1">
      <item>OTVORENI - UDRUGA ZA PROMICANJE INFORMATIKE U HRVATSKOJ, OIB 66874102863</item>
    </derivirana_varijabla>
  </DomainObject.Predmet.ProtuStrankaListFormatedOIB>
  <DomainObject.Predmet.ProtuStrankaListFormatedWithAdress>
    <izvorni_sadrzaj>
      <item>OTVORENI - UDRUGA ZA PROMICANJE INFORMATIKE U HRVATSKOJ, Trg Stjepana Radića 12, 10410 Velika Gorica</item>
    </izvorni_sadrzaj>
    <derivirana_varijabla naziv="DomainObject.Predmet.ProtuStrankaListFormatedWithAdress_1">
      <item>OTVORENI - UDRUGA ZA PROMICANJE INFORMATIKE U HRVATSKOJ, Trg Stjepana Radića 12, 10410 Velika Gorica</item>
    </derivirana_varijabla>
  </DomainObject.Predmet.ProtuStrankaListFormatedWithAdress>
  <DomainObject.Predmet.ProtuStrankaListFormatedWithAdressOIB>
    <izvorni_sadrzaj>
      <item>OTVORENI - UDRUGA ZA PROMICANJE INFORMATIKE U HRVATSKOJ, OIB 66874102863, Trg Stjepana Radića 12, 10410 Velika Gorica</item>
    </izvorni_sadrzaj>
    <derivirana_varijabla naziv="DomainObject.Predmet.ProtuStrankaListFormatedWithAdressOIB_1">
      <item>OTVORENI - UDRUGA ZA PROMICANJE INFORMATIKE U HRVATSKOJ, OIB 66874102863, Trg Stjepana Radića 12, 10410 Velika Gorica</item>
    </derivirana_varijabla>
  </DomainObject.Predmet.ProtuStrankaListFormatedWithAdressOIB>
  <DomainObject.Predmet.ProtuStrankaListNazivFormated>
    <izvorni_sadrzaj>
      <item>OTVORENI - UDRUGA ZA PROMICANJE INFORMATIKE U HRVATSKOJ</item>
    </izvorni_sadrzaj>
    <derivirana_varijabla naziv="DomainObject.Predmet.ProtuStrankaListNazivFormated_1">
      <item>OTVORENI - UDRUGA ZA PROMICANJE INFORMATIKE U HRVATSKOJ</item>
    </derivirana_varijabla>
  </DomainObject.Predmet.ProtuStrankaListNazivFormated>
  <DomainObject.Predmet.ProtuStrankaListNazivFormatedOIB>
    <izvorni_sadrzaj>
      <item>OTVORENI - UDRUGA ZA PROMICANJE INFORMATIKE U HRVATSKOJ, OIB 66874102863</item>
    </izvorni_sadrzaj>
    <derivirana_varijabla naziv="DomainObject.Predmet.ProtuStrankaListNazivFormatedOIB_1">
      <item>OTVORENI - UDRUGA ZA PROMICANJE INFORMATIKE U HRVATSKOJ, OIB 66874102863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OTVORENI - UDRUGA ZA PROMICANJE INFORMATIKE U HRVATSKOJ</izvorni_sadrzaj>
    <derivirana_varijabla naziv="DomainObject.Predmet.ProtustrankaIDrugi_1">OTVORENI - UDRUGA ZA PROMICANJE INFORMATIKE U HRVATSKOJ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OTVORENI - UDRUGA ZA PROMICANJE INFORMATIKE U HRVATSKOJ, OIB 66874102863, Trg Stjepana Radića 12, 10410 Velika Gorica</izvorni_sadrzaj>
    <derivirana_varijabla naziv="DomainObject.Predmet.ProtustrankaIDrugiAdressOIB_1">OTVORENI - UDRUGA ZA PROMICANJE INFORMATIKE U HRVATSKOJ, OIB 66874102863, Trg Stjepana Radića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OTVORENI - UDRUGA ZA PROMICANJE INFORMATIKE U HRVATSKOJ</item>
    </izvorni_sadrzaj>
    <derivirana_varijabla naziv="DomainObject.Predmet.SudioniciListNaziv_1">
      <item>FINA Regionalni centar Zagreb</item>
      <item>OTVORENI - UDRUGA ZA PROMICANJE INFORMATIKE U HRVATSKOJ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OTVORENI - UDRUGA ZA PROMICANJE INFORMATIKE U HRVATSKOJ, OIB 66874102863, Trg Stjepana Radića 12,10410 Velika Gorica</item>
    </izvorni_sadrzaj>
    <derivirana_varijabla naziv="DomainObject.Predmet.SudioniciListAdressOIB_1">
      <item>FINA Regionalni centar Zagreb, OIB 85821130368, Trg svibanjskih žrtava 1995. br. 1,10000 Zagreb</item>
      <item>OTVORENI - UDRUGA ZA PROMICANJE INFORMATIKE U HRVATSKOJ, OIB 66874102863, Trg Stjepana Radića 12,10410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66874102863</item>
    </izvorni_sadrzaj>
    <derivirana_varijabla naziv="DomainObject.Predmet.SudioniciListNazivOIB_1">
      <item>, OIB 85821130368</item>
      <item>, OIB 66874102863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43759D-A646-4D0B-A5EF-A88B3668B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3278</properties:Characters>
  <properties:Lines>95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2017-11-22T12:20:00Z</dcterms:created>
  <dc:creator>Korisnik</dc:creator>
  <cp:lastModifiedBy>Žana Bem</cp:lastModifiedBy>
  <cp:lastPrinted>2017-10-13T06:13:00Z</cp:lastPrinted>
  <dcterms:modified xmlns:xsi="http://www.w3.org/2001/XMLSchema-instance" xsi:type="dcterms:W3CDTF">2017-11-22T12:21:00Z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