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2ed4" w14:paraId="ce12ed4" w:rsidRDefault="008067CA" w:rsidP="008E0D52" w:rsidR="008067CA">
      <w:pPr>
        <w:pStyle w:val="Bezproreda"/>
        <w15:collapsed w:val="false"/>
      </w:pPr>
      <w:r>
        <w:t xml:space="preserve">     TRGOVAČKI SUD U BJELOVARU</w:t>
      </w:r>
    </w:p>
    <w:p w:rsidRDefault="008067CA" w:rsidP="008E0D52" w:rsidR="008067CA">
      <w:pPr>
        <w:pStyle w:val="Bezproreda"/>
      </w:pPr>
      <w:r>
        <w:t xml:space="preserve">      BJELOVAR, Dr. I. </w:t>
      </w:r>
      <w:proofErr w:type="spellStart"/>
      <w:r>
        <w:t>Lebovića</w:t>
      </w:r>
      <w:proofErr w:type="spellEnd"/>
      <w:r>
        <w:t xml:space="preserve"> 42.</w:t>
      </w:r>
      <w:r w:rsidR="008E0D52">
        <w:t xml:space="preserve">                                                                          </w:t>
      </w:r>
    </w:p>
    <w:p w:rsidRDefault="008067CA" w:rsidP="008E0D52" w:rsidR="008067CA">
      <w:pPr>
        <w:pStyle w:val="Bezproreda"/>
      </w:pPr>
    </w:p>
    <w:p w:rsidRDefault="008067CA" w:rsidP="008E0D52" w:rsidR="008067CA">
      <w:pPr>
        <w:pStyle w:val="Bezproreda"/>
      </w:pPr>
    </w:p>
    <w:p w:rsidRDefault="008E0D52" w:rsidP="008067CA" w:rsidR="008E0D52">
      <w:pPr>
        <w:pStyle w:val="Bezproreda"/>
        <w:ind w:firstLine="708" w:left="5664"/>
      </w:pPr>
      <w:bookmarkStart w:name="_GoBack" w:id="0"/>
      <w:bookmarkEnd w:id="0"/>
      <w:r>
        <w:t>1 St-34/2014-273</w:t>
      </w: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  <w:jc w:val="center"/>
      </w:pPr>
      <w:r>
        <w:t>P O Z I V</w:t>
      </w:r>
    </w:p>
    <w:p w:rsidRDefault="008E0D52" w:rsidP="008E0D52" w:rsidR="008E0D52">
      <w:pPr>
        <w:pStyle w:val="Bezproreda"/>
        <w:jc w:val="center"/>
      </w:pPr>
    </w:p>
    <w:p w:rsidRDefault="008E0D52" w:rsidP="008E0D52" w:rsidR="008E0D52">
      <w:pPr>
        <w:pStyle w:val="Bezproreda"/>
      </w:pPr>
      <w:r>
        <w:t>U stečajnom predmetu nad stečajnim dužnikom OPECO d.o.o. u stečaju, VIROVITICA, J. J. Strossmayera 106, pozivate se na ročište za diobu kupovine za nekretnine iz rješenja o dosudi ovog</w:t>
      </w:r>
      <w:r>
        <w:t xml:space="preserve"> suda </w:t>
      </w:r>
      <w:proofErr w:type="spellStart"/>
      <w:r>
        <w:t>posl</w:t>
      </w:r>
      <w:proofErr w:type="spellEnd"/>
      <w:r>
        <w:t>. br. 1 St-34/2014-184</w:t>
      </w:r>
      <w:r>
        <w:t xml:space="preserve"> u ovaj sud u sobu br. 4 na dan</w:t>
      </w: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  <w:jc w:val="center"/>
      </w:pPr>
      <w:r>
        <w:t>21. prosinca 2015. godine u 9,0</w:t>
      </w:r>
      <w:r>
        <w:t>0 sati.</w:t>
      </w:r>
    </w:p>
    <w:p w:rsidRDefault="008E0D52" w:rsidP="008E0D52" w:rsidR="008E0D52">
      <w:pPr>
        <w:pStyle w:val="Bezproreda"/>
        <w:jc w:val="center"/>
      </w:pPr>
    </w:p>
    <w:p w:rsidRDefault="008E0D52" w:rsidP="008E0D52" w:rsidR="008E0D52">
      <w:pPr>
        <w:pStyle w:val="Bezproreda"/>
      </w:pPr>
      <w:r>
        <w:t>Ako ne pristupite na ročište Vaša tražbina uzet će se prema stanju koje proizlazi iz spisa.</w:t>
      </w: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</w:pPr>
      <w:r>
        <w:t>Vjerovnik najkasnije na ročištu za diobu može drugom vjerovniku osporiti tražbinu, njezinu visinu i red namirenja (čl. 117. Ovršnog zakona u svezi s čl. 64. st. 1. Stečajnog zakona).</w:t>
      </w:r>
    </w:p>
    <w:p w:rsidRDefault="008E0D52" w:rsidP="008E0D52" w:rsidR="008E0D52">
      <w:pPr>
        <w:pStyle w:val="Bezproreda"/>
      </w:pPr>
    </w:p>
    <w:p w:rsidRDefault="008067CA" w:rsidP="008E0D52" w:rsidR="008E0D52">
      <w:pPr>
        <w:pStyle w:val="Bezproreda"/>
      </w:pPr>
      <w:r>
        <w:t>U Bjelovaru 9. prosinca</w:t>
      </w:r>
      <w:r w:rsidR="008E0D52">
        <w:t xml:space="preserve"> 2015.</w:t>
      </w: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</w:pPr>
    </w:p>
    <w:p w:rsidRDefault="008067CA" w:rsidP="008E0D52" w:rsidR="008E0D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8E0D52">
        <w:t>S</w:t>
      </w:r>
      <w:r>
        <w:t xml:space="preserve"> </w:t>
      </w:r>
      <w:r w:rsidR="008E0D52">
        <w:t>U</w:t>
      </w:r>
      <w:r>
        <w:t xml:space="preserve"> </w:t>
      </w:r>
      <w:r w:rsidR="008E0D52">
        <w:t>D</w:t>
      </w:r>
      <w:r>
        <w:t xml:space="preserve"> </w:t>
      </w:r>
      <w:r w:rsidR="008E0D52">
        <w:t>A</w:t>
      </w:r>
      <w:r>
        <w:t xml:space="preserve"> </w:t>
      </w:r>
      <w:r w:rsidR="008E0D52">
        <w:t>C</w:t>
      </w: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BRANKA PLESKALT</w:t>
      </w:r>
    </w:p>
    <w:p w:rsidRDefault="008E0D52" w:rsidP="008E0D52" w:rsidR="008E0D52">
      <w:pPr>
        <w:pStyle w:val="Bezproreda"/>
      </w:pPr>
    </w:p>
    <w:p w:rsidRDefault="008E0D52" w:rsidP="008E0D52" w:rsidR="008E0D5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E0D52" w:rsidP="008E0D52" w:rsidR="008E0D52">
      <w:pPr>
        <w:pStyle w:val="Bezproreda"/>
      </w:pPr>
      <w:r>
        <w:t>Dna: putem e-oglasne ploče suda</w:t>
      </w:r>
    </w:p>
    <w:p w:rsidRDefault="008E0D52" w:rsidP="008E0D52" w:rsidR="008E0D52">
      <w:pPr>
        <w:pStyle w:val="Bezproreda"/>
      </w:pPr>
      <w:r>
        <w:t xml:space="preserve">         kal. ročište</w:t>
      </w:r>
    </w:p>
    <w:p w:rsidRDefault="008067CA" w:rsidP="008E0D52" w:rsidR="008E0D52">
      <w:pPr>
        <w:pStyle w:val="Bezproreda"/>
      </w:pPr>
      <w:r>
        <w:t>Bjelovar, 9. 12</w:t>
      </w:r>
      <w:r w:rsidR="008E0D52">
        <w:t xml:space="preserve">. 2015. </w:t>
      </w:r>
    </w:p>
    <w:p w:rsidRDefault="008E0D52" w:rsidP="008E0D52" w:rsidR="008E0D52">
      <w:pPr>
        <w:pStyle w:val="SudNaziv"/>
      </w:pPr>
    </w:p>
    <w:p w:rsidRDefault="008E0D52" w:rsidP="008E0D52" w:rsidR="008E0D52">
      <w:pPr>
        <w:pStyle w:val="SudSjedite"/>
      </w:pPr>
      <w:r>
        <w:tab/>
      </w:r>
    </w:p>
    <w:p w:rsidRDefault="008E0D52" w:rsidP="008E0D52" w:rsidR="008E0D52">
      <w:pPr>
        <w:pStyle w:val="Naslovdokumenta"/>
      </w:pPr>
    </w:p>
    <w:p w:rsidRDefault="00AE649C" w:rsidP="008E0D52" w:rsidR="00AE649C" w:rsidRPr="00B76F3C">
      <w:pPr>
        <w:pStyle w:val="Bezproreda"/>
      </w:pPr>
    </w:p>
    <w:p w:rsidRDefault="008067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7C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D52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4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St-34/2014-273</izvorni_sadrzaj>
    <derivirana_varijabla naziv="DomainObject.Oznaka_1">St-34/2014-273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St-34/2014-273</izvorni_sadrzaj>
    <derivirana_varijabla naziv="DomainObject.PoslovniBrojDokumenta_1">St-34/2014-273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8A4B7-33B4-41CF-8FB1-603DC4323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135</properties:Words>
  <properties:Characters>638</properties:Characters>
  <properties:Lines>43</properties:Lines>
  <properties:Paragraphs>15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2015-12-09T06:33:00Z</cp:lastPrinted>
  <dcterms:modified xmlns:xsi="http://www.w3.org/2001/XMLSchema-instance" xsi:type="dcterms:W3CDTF">2015-12-09T06:34:00Z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St-34/2014-273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