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B4770C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B4770C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4770C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B4770C">
        <w:tc>
          <w:tcPr>
            <w:tcW w:type="dxa" w:w="3227"/>
            <w:gridSpan w:val="2"/>
          </w:tcPr>
          <w:p w:rsidRDefault="00EE4347" w:rsidP="009752B1" w:rsidR="00EE4347" w:rsidRPr="00B4770C">
            <w:pPr>
              <w:jc w:val="center"/>
              <w:rPr>
                <w:rFonts w:cs="Times New Roman" w:hAnsi="Times New Roman" w:ascii="Times New Roman"/>
              </w:rPr>
            </w:pPr>
            <w:r w:rsidRPr="00B4770C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B4770C">
            <w:pPr>
              <w:jc w:val="center"/>
              <w:rPr>
                <w:rFonts w:cs="Times New Roman" w:hAnsi="Times New Roman" w:ascii="Times New Roman"/>
              </w:rPr>
            </w:pPr>
            <w:r w:rsidRPr="00B4770C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B4770C">
            <w:pPr>
              <w:jc w:val="center"/>
              <w:rPr>
                <w:rFonts w:cs="Times New Roman" w:hAnsi="Times New Roman" w:ascii="Times New Roman"/>
              </w:rPr>
            </w:pPr>
            <w:r w:rsidRPr="00B4770C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e42b59" w14:paraId="ae42b59" w:rsidRDefault="00AB7880" w:rsidP="00EE4347" w:rsidR="00AB7880" w:rsidRPr="00B4770C">
      <w:pPr>
        <w15:collapsed w:val="false"/>
        <w:rPr>
          <w:rFonts w:cs="Arial" w:hAnsi="Arial" w:ascii="Arial"/>
        </w:rPr>
      </w:pPr>
    </w:p>
    <w:p w:rsidRDefault="00961821" w:rsidP="00546865" w:rsidR="00546865" w:rsidRPr="00B4770C">
      <w:pPr>
        <w:jc w:val="right"/>
      </w:pPr>
      <w:r w:rsidRPr="00B4770C">
        <w:t>FINA</w:t>
      </w:r>
    </w:p>
    <w:p w:rsidRDefault="007505B7" w:rsidP="00811733" w:rsidR="007505B7" w:rsidRPr="00B4770C">
      <w:pPr>
        <w:tabs>
          <w:tab w:pos="3555" w:val="left"/>
        </w:tabs>
      </w:pPr>
    </w:p>
    <w:p w:rsidRDefault="00B56DD1" w:rsidP="00811733" w:rsidR="00B56DD1" w:rsidRPr="00B4770C">
      <w:pPr>
        <w:tabs>
          <w:tab w:pos="3555" w:val="left"/>
        </w:tabs>
      </w:pPr>
    </w:p>
    <w:p w:rsidRDefault="00660C80" w:rsidP="00DF3513" w:rsidR="00660C80" w:rsidRPr="00B4770C">
      <w:pPr>
        <w:jc w:val="center"/>
      </w:pPr>
    </w:p>
    <w:p w:rsidRDefault="008B1F41" w:rsidP="00C77A83" w:rsidR="000471FB" w:rsidRPr="00B4770C">
      <w:pPr>
        <w:ind w:firstLine="708"/>
        <w:jc w:val="both"/>
        <w:rPr>
          <w:b/>
        </w:rPr>
      </w:pPr>
      <w:r w:rsidRPr="00B4770C">
        <w:t xml:space="preserve">Za potrebe utvrđivanja </w:t>
      </w:r>
      <w:r w:rsidR="0056041E" w:rsidRPr="00B4770C">
        <w:t>pretpostavki</w:t>
      </w:r>
      <w:r w:rsidRPr="00B4770C">
        <w:t xml:space="preserve"> za otvaranje stečajnog postupka nad </w:t>
      </w:r>
      <w:r w:rsidR="007505B7" w:rsidRPr="00B4770C">
        <w:t>stečajnim dužnikom</w:t>
      </w:r>
      <w:r w:rsidR="00860596" w:rsidRPr="00B4770C">
        <w:t xml:space="preserve"> </w:t>
      </w:r>
      <w:r w:rsidR="0047260B">
        <w:t>TELLURIS-MEDIN d.o.o., Zadar, Ulica Zore Dalmatinske 6, OIB: 83313384599</w:t>
      </w:r>
      <w:r w:rsidR="00A82C87" w:rsidRPr="00B4770C">
        <w:t xml:space="preserve">, </w:t>
      </w:r>
      <w:r w:rsidRPr="00B4770C">
        <w:t xml:space="preserve">potrebno je </w:t>
      </w:r>
      <w:r w:rsidR="005B795B" w:rsidRPr="00B4770C">
        <w:t xml:space="preserve">ovom </w:t>
      </w:r>
      <w:r w:rsidR="00EE4347" w:rsidRPr="00B4770C">
        <w:t xml:space="preserve">sudu </w:t>
      </w:r>
      <w:r w:rsidR="001A2481" w:rsidRPr="00B4770C">
        <w:t xml:space="preserve">temeljem čl. </w:t>
      </w:r>
      <w:r w:rsidR="005D151D" w:rsidRPr="00B4770C">
        <w:t>123</w:t>
      </w:r>
      <w:r w:rsidR="001A2481" w:rsidRPr="00B4770C">
        <w:t xml:space="preserve">. Stečajnog zakona </w:t>
      </w:r>
      <w:r w:rsidRPr="00B4770C">
        <w:t>dostaviti</w:t>
      </w:r>
      <w:r w:rsidR="001A2481" w:rsidRPr="00B4770C">
        <w:t xml:space="preserve"> podatke</w:t>
      </w:r>
      <w:r w:rsidR="000471FB" w:rsidRPr="00B4770C">
        <w:t xml:space="preserve"> iz O</w:t>
      </w:r>
      <w:r w:rsidR="00DE78C2" w:rsidRPr="00B4770C">
        <w:t xml:space="preserve">čevidnika redoslijeda plaćanja odnosno stanju blokade </w:t>
      </w:r>
      <w:r w:rsidR="00EE4347" w:rsidRPr="00B4770C">
        <w:t xml:space="preserve">te ukupnom broju dana neprekidne blokade za </w:t>
      </w:r>
      <w:r w:rsidR="00C77A83" w:rsidRPr="00B4770C">
        <w:t xml:space="preserve">predmetno </w:t>
      </w:r>
      <w:r w:rsidR="001A2481" w:rsidRPr="00B4770C">
        <w:t>trgovačko društv</w:t>
      </w:r>
      <w:r w:rsidR="00EE4347" w:rsidRPr="00B4770C">
        <w:t>o</w:t>
      </w:r>
      <w:r w:rsidR="001A2481" w:rsidRPr="00B4770C">
        <w:t xml:space="preserve"> </w:t>
      </w:r>
      <w:r w:rsidR="005B795B" w:rsidRPr="00B4770C">
        <w:t xml:space="preserve">i </w:t>
      </w:r>
      <w:r w:rsidR="005B795B" w:rsidRPr="00B4770C">
        <w:rPr>
          <w:b/>
        </w:rPr>
        <w:t>to podatke na dan izdavanja Potvrde</w:t>
      </w:r>
      <w:r w:rsidR="006C6FED" w:rsidRPr="00B4770C">
        <w:rPr>
          <w:b/>
        </w:rPr>
        <w:t xml:space="preserve">, </w:t>
      </w:r>
      <w:r w:rsidR="006C6FED" w:rsidRPr="00B4770C">
        <w:t xml:space="preserve">a ne na dan podnošenja prijedloga sudu za otvaranje stečajnog postupka, </w:t>
      </w:r>
      <w:r w:rsidR="00BC4789" w:rsidRPr="00B4770C">
        <w:t>što</w:t>
      </w:r>
      <w:r w:rsidR="006C6FED" w:rsidRPr="00B4770C">
        <w:t xml:space="preserve"> je u konkretnom slučaju bilo </w:t>
      </w:r>
      <w:r w:rsidR="0047260B">
        <w:t>27. veljače</w:t>
      </w:r>
      <w:r w:rsidR="00B4770C" w:rsidRPr="00B4770C">
        <w:t xml:space="preserve"> 2019</w:t>
      </w:r>
      <w:r w:rsidR="00860596" w:rsidRPr="00B4770C">
        <w:rPr>
          <w:b/>
        </w:rPr>
        <w:t>.</w:t>
      </w:r>
    </w:p>
    <w:p w:rsidRDefault="001A2481" w:rsidP="008B1F41" w:rsidR="001A2481">
      <w:pPr>
        <w:jc w:val="both"/>
      </w:pPr>
    </w:p>
    <w:p w:rsidRDefault="00E67AC7" w:rsidP="00E67AC7" w:rsidR="00E67AC7" w:rsidRPr="00925B63">
      <w:pPr>
        <w:jc w:val="both"/>
      </w:pPr>
      <w:r>
        <w:tab/>
        <w:t xml:space="preserve">Nadalje, potrebno je da nam dostavite podatak da li je sukladno čl. 112. st. 5. Stečajnog zakona izvršena zapljena predujma za namirenje troškova stečajnog postupka. </w:t>
      </w:r>
    </w:p>
    <w:p w:rsidRDefault="00E67AC7" w:rsidP="008B1F41" w:rsidR="00E67AC7" w:rsidRPr="00B4770C">
      <w:pPr>
        <w:jc w:val="both"/>
      </w:pPr>
    </w:p>
    <w:p w:rsidRDefault="008B1F41" w:rsidP="00CF1CBE" w:rsidR="008B1F41" w:rsidRPr="00B4770C">
      <w:pPr>
        <w:jc w:val="both"/>
      </w:pPr>
      <w:r w:rsidRPr="00B4770C">
        <w:tab/>
        <w:t>Podatke možete dostaviti i fax-om na broj 023/</w:t>
      </w:r>
      <w:r w:rsidR="007E10DD" w:rsidRPr="00B4770C">
        <w:t>292</w:t>
      </w:r>
      <w:r w:rsidRPr="00B4770C">
        <w:t>-</w:t>
      </w:r>
      <w:r w:rsidR="007E10DD" w:rsidRPr="00B4770C">
        <w:t>055</w:t>
      </w:r>
      <w:r w:rsidR="006E086C" w:rsidRPr="00B4770C">
        <w:t xml:space="preserve"> ili e-mail</w:t>
      </w:r>
      <w:r w:rsidRPr="00B4770C">
        <w:t xml:space="preserve">, najkasnije do </w:t>
      </w:r>
      <w:r w:rsidR="001A2481" w:rsidRPr="00B4770C">
        <w:t>12,00</w:t>
      </w:r>
      <w:r w:rsidRPr="00B4770C">
        <w:t xml:space="preserve"> sati</w:t>
      </w:r>
      <w:r w:rsidR="006E086C" w:rsidRPr="00B4770C">
        <w:t xml:space="preserve"> </w:t>
      </w:r>
      <w:r w:rsidR="00E67AC7">
        <w:t>26. travnja</w:t>
      </w:r>
      <w:r w:rsidR="00B4770C" w:rsidRPr="00B4770C">
        <w:t xml:space="preserve"> 2019.</w:t>
      </w:r>
      <w:r w:rsidRPr="00B4770C">
        <w:t xml:space="preserve"> </w:t>
      </w:r>
    </w:p>
    <w:p w:rsidRDefault="00DB704B" w:rsidP="00DB704B" w:rsidR="00DB704B" w:rsidRPr="00B4770C"/>
    <w:p w:rsidRDefault="00AB7880" w:rsidP="00CF1CBE" w:rsidR="00AB7880" w:rsidRPr="00B4770C">
      <w:pPr>
        <w:jc w:val="center"/>
      </w:pPr>
      <w:r w:rsidRPr="00B4770C">
        <w:t>U Zadru</w:t>
      </w:r>
      <w:r w:rsidR="00197DB5" w:rsidRPr="00B4770C">
        <w:t xml:space="preserve"> </w:t>
      </w:r>
      <w:r w:rsidR="00E67AC7">
        <w:t>2. travnja</w:t>
      </w:r>
      <w:r w:rsidR="00B4770C" w:rsidRPr="00B4770C">
        <w:t xml:space="preserve"> 2019</w:t>
      </w:r>
      <w:r w:rsidR="001A2481" w:rsidRPr="00B4770C">
        <w:t xml:space="preserve">. </w:t>
      </w:r>
    </w:p>
    <w:p w:rsidRDefault="005B795B" w:rsidP="005B795B" w:rsidR="005B795B" w:rsidRPr="00B4770C"/>
    <w:p w:rsidRDefault="00EF4D33" w:rsidP="0009502C" w:rsidR="00EF4D33" w:rsidRPr="00B4770C">
      <w:pPr>
        <w:jc w:val="right"/>
      </w:pPr>
      <w:r w:rsidRPr="00B4770C">
        <w:tab/>
      </w:r>
      <w:r w:rsidRPr="00B4770C">
        <w:tab/>
      </w:r>
      <w:r w:rsidRPr="00B4770C">
        <w:tab/>
      </w:r>
      <w:r w:rsidRPr="00B4770C">
        <w:tab/>
      </w:r>
      <w:r w:rsidRPr="00B4770C">
        <w:tab/>
        <w:t xml:space="preserve"> </w:t>
      </w:r>
      <w:r w:rsidRPr="00B4770C">
        <w:tab/>
        <w:t xml:space="preserve">      Sutkinja</w:t>
      </w:r>
    </w:p>
    <w:p w:rsidRDefault="00EF4D33" w:rsidP="0009502C" w:rsidR="00EF4D33" w:rsidRPr="00B4770C">
      <w:pPr>
        <w:jc w:val="right"/>
      </w:pPr>
      <w:r w:rsidRPr="00B4770C">
        <w:tab/>
      </w:r>
      <w:r w:rsidRPr="00B4770C">
        <w:tab/>
      </w:r>
      <w:r w:rsidRPr="00B4770C">
        <w:tab/>
      </w:r>
      <w:r w:rsidRPr="00B4770C">
        <w:tab/>
      </w:r>
      <w:r w:rsidRPr="00B4770C">
        <w:tab/>
      </w:r>
      <w:r w:rsidRPr="00B4770C">
        <w:tab/>
      </w:r>
      <w:r w:rsidRPr="00B4770C">
        <w:tab/>
      </w:r>
      <w:r w:rsidRPr="00B4770C">
        <w:tab/>
        <w:t xml:space="preserve">     </w:t>
      </w:r>
      <w:r w:rsidR="0009502C" w:rsidRPr="00B4770C">
        <w:t>Ana Markač</w:t>
      </w:r>
    </w:p>
    <w:p w:rsidRDefault="00BC4789" w:rsidP="00EF4D33" w:rsidR="00BC4789" w:rsidRPr="00B4770C">
      <w:pPr>
        <w:jc w:val="center"/>
      </w:pPr>
    </w:p>
    <w:p w:rsidRDefault="005B795B" w:rsidP="00BC4789" w:rsidR="005B795B" w:rsidRPr="00B4770C">
      <w:pPr>
        <w:jc w:val="right"/>
      </w:pPr>
    </w:p>
    <w:p w:rsidRDefault="005B795B" w:rsidP="005B795B" w:rsidR="005B795B" w:rsidRPr="00B4770C"/>
    <w:p w:rsidRDefault="00AB7880" w:rsidP="00B019B7" w:rsidR="00AB7880" w:rsidRPr="00B4770C"/>
    <w:p w:rsidRDefault="00AE5613" w:rsidP="00B019B7" w:rsidR="00AE5613" w:rsidRPr="00B4770C"/>
    <w:p w:rsidRDefault="00B019B7" w:rsidP="00B019B7" w:rsidR="00B019B7" w:rsidRPr="00B4770C">
      <w:r w:rsidRPr="00B4770C">
        <w:t>DNA:</w:t>
      </w:r>
    </w:p>
    <w:p w:rsidRDefault="001E78CD" w:rsidP="00B019B7" w:rsidR="00B019B7" w:rsidRPr="00B4770C">
      <w:r w:rsidRPr="00B4770C">
        <w:t xml:space="preserve">i </w:t>
      </w:r>
      <w:r w:rsidR="00B019B7" w:rsidRPr="00B4770C">
        <w:t>putem e-Oglasna ploča sudova</w:t>
      </w:r>
    </w:p>
    <w:sectPr w:rsidR="00B019B7" w:rsidRPr="00B4770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E67AC7">
      <w:t>77/2019-7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9502C"/>
    <w:rsid w:val="000A2CF0"/>
    <w:rsid w:val="000A4435"/>
    <w:rsid w:val="000C6B4C"/>
    <w:rsid w:val="000E1141"/>
    <w:rsid w:val="000E7233"/>
    <w:rsid w:val="000F5795"/>
    <w:rsid w:val="000F5FA6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260B"/>
    <w:rsid w:val="0047318F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5B6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4770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67AC7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EF4D33"/>
    <w:rsid w:val="00F51232"/>
    <w:rsid w:val="00F93010"/>
    <w:rsid w:val="00FA652A"/>
    <w:rsid w:val="00FC0857"/>
    <w:rsid w:val="00FD2AE5"/>
    <w:rsid w:val="00FD6C8F"/>
    <w:rsid w:val="00FD70E4"/>
    <w:rsid w:val="00FE0ACA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0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AC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0ACA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0AC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0AC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0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AC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0ACA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0AC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0AC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70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2019.</izvorni_sadrzaj>
    <derivirana_varijabla naziv="DomainObject.Predmet.DatumOsnivanja_1">27.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St-77/2019</izvorni_sadrzaj>
    <derivirana_varijabla naziv="DomainObject.Predmet.OznakaBroj_1">St-77/2019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TELLURIS-MEDIN d.o.o. za usluge i trgovinu</izvorni_sadrzaj>
    <derivirana_varijabla naziv="DomainObject.Predmet.ProtustrankaFormated_1">  TELLURIS-MEDIN d.o.o. za usluge i trgovinu</derivirana_varijabla>
  </DomainObject.Predmet.ProtustrankaFormated>
  <DomainObject.Predmet.ProtustrankaFormatedOIB>
    <izvorni_sadrzaj>  TELLURIS-MEDIN d.o.o. za usluge i trgovinu, OIB 83313384599</izvorni_sadrzaj>
    <derivirana_varijabla naziv="DomainObject.Predmet.ProtustrankaFormatedOIB_1">  TELLURIS-MEDIN d.o.o. za usluge i trgovinu, OIB 83313384599</derivirana_varijabla>
  </DomainObject.Predmet.ProtustrankaFormatedOIB>
  <DomainObject.Predmet.ProtustrankaFormatedWithAdress>
    <izvorni_sadrzaj> TELLURIS-MEDIN d.o.o. za usluge i trgovinu, Ulica Zore Dalmatinske 6, 23000 Zadar</izvorni_sadrzaj>
    <derivirana_varijabla naziv="DomainObject.Predmet.ProtustrankaFormatedWithAdress_1"> TELLURIS-MEDIN d.o.o. za usluge i trgovinu, Ulica Zore Dalmatinske 6, 23000 Zadar</derivirana_varijabla>
  </DomainObject.Predmet.ProtustrankaFormatedWithAdress>
  <DomainObject.Predmet.ProtustrankaFormatedWithAdressOIB>
    <izvorni_sadrzaj> TELLURIS-MEDIN d.o.o. za usluge i trgovinu, OIB 83313384599, Ulica Zore Dalmatinske 6, 23000 Zadar</izvorni_sadrzaj>
    <derivirana_varijabla naziv="DomainObject.Predmet.ProtustrankaFormatedWithAdressOIB_1"> TELLURIS-MEDIN d.o.o. za usluge i trgovinu, OIB 83313384599, Ulica Zore Dalmatinske 6, 23000 Zadar</derivirana_varijabla>
  </DomainObject.Predmet.ProtustrankaFormatedWithAdressOIB>
  <DomainObject.Predmet.ProtustrankaWithAdress>
    <izvorni_sadrzaj>TELLURIS-MEDIN d.o.o. za usluge i trgovinu Ulica Zore Dalmatinske 6, 23000 Zadar</izvorni_sadrzaj>
    <derivirana_varijabla naziv="DomainObject.Predmet.ProtustrankaWithAdress_1">TELLURIS-MEDIN d.o.o. za usluge i trgovinu Ulica Zore Dalmatinske 6, 23000 Zadar</derivirana_varijabla>
  </DomainObject.Predmet.ProtustrankaWithAdress>
  <DomainObject.Predmet.ProtustrankaWithAdressOIB>
    <izvorni_sadrzaj>TELLURIS-MEDIN d.o.o. za usluge i trgovinu, OIB 83313384599, Ulica Zore Dalmatinske 6, 23000 Zadar</izvorni_sadrzaj>
    <derivirana_varijabla naziv="DomainObject.Predmet.ProtustrankaWithAdressOIB_1">TELLURIS-MEDIN d.o.o. za usluge i trgovinu, OIB 83313384599, Ulica Zore Dalmatinske 6, 23000 Zadar</derivirana_varijabla>
  </DomainObject.Predmet.ProtustrankaWithAdressOIB>
  <DomainObject.Predmet.ProtustrankaNazivFormated>
    <izvorni_sadrzaj>TELLURIS-MEDIN d.o.o. za usluge i trgovinu</izvorni_sadrzaj>
    <derivirana_varijabla naziv="DomainObject.Predmet.ProtustrankaNazivFormated_1">TELLURIS-MEDIN d.o.o. za usluge i trgovinu</derivirana_varijabla>
  </DomainObject.Predmet.ProtustrankaNazivFormated>
  <DomainObject.Predmet.ProtustrankaNazivFormatedOIB>
    <izvorni_sadrzaj>TELLURIS-MEDIN d.o.o. za usluge i trgovinu, OIB 83313384599</izvorni_sadrzaj>
    <derivirana_varijabla naziv="DomainObject.Predmet.ProtustrankaNazivFormatedOIB_1">TELLURIS-MEDIN d.o.o. za usluge i trgovinu, OIB 83313384599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TELLURIS-MEDIN d.o.o. za usluge i trgovinu</item>
    </izvorni_sadrzaj>
    <derivirana_varijabla naziv="DomainObject.Predmet.ProtuStrankaListFormated_1">
      <item>TELLURIS-MEDIN d.o.o. za usluge i trgovinu</item>
    </derivirana_varijabla>
  </DomainObject.Predmet.ProtuStrankaListFormated>
  <DomainObject.Predmet.ProtuStrankaListFormatedOIB>
    <izvorni_sadrzaj>
      <item>TELLURIS-MEDIN d.o.o. za usluge i trgovinu, OIB 83313384599</item>
    </izvorni_sadrzaj>
    <derivirana_varijabla naziv="DomainObject.Predmet.ProtuStrankaListFormatedOIB_1">
      <item>TELLURIS-MEDIN d.o.o. za usluge i trgovinu, OIB 83313384599</item>
    </derivirana_varijabla>
  </DomainObject.Predmet.ProtuStrankaListFormatedOIB>
  <DomainObject.Predmet.ProtuStrankaListFormatedWithAdress>
    <izvorni_sadrzaj>
      <item>TELLURIS-MEDIN d.o.o. za usluge i trgovinu, Ulica Zore Dalmatinske 6, 23000 Zadar</item>
    </izvorni_sadrzaj>
    <derivirana_varijabla naziv="DomainObject.Predmet.ProtuStrankaListFormatedWithAdress_1">
      <item>TELLURIS-MEDIN d.o.o. za usluge i trgovinu, Ulica Zore Dalmatinske 6, 23000 Zadar</item>
    </derivirana_varijabla>
  </DomainObject.Predmet.ProtuStrankaListFormatedWithAdress>
  <DomainObject.Predmet.ProtuStrankaListFormatedWithAdressOIB>
    <izvorni_sadrzaj>
      <item>TELLURIS-MEDIN d.o.o. za usluge i trgovinu, OIB 83313384599, Ulica Zore Dalmatinske 6, 23000 Zadar</item>
    </izvorni_sadrzaj>
    <derivirana_varijabla naziv="DomainObject.Predmet.ProtuStrankaListFormatedWithAdressOIB_1">
      <item>TELLURIS-MEDIN d.o.o. za usluge i trgovinu, OIB 83313384599, Ulica Zore Dalmatinske 6, 23000 Zadar</item>
    </derivirana_varijabla>
  </DomainObject.Predmet.ProtuStrankaListFormatedWithAdressOIB>
  <DomainObject.Predmet.ProtuStrankaListNazivFormated>
    <izvorni_sadrzaj>
      <item>TELLURIS-MEDIN d.o.o. za usluge i trgovinu</item>
    </izvorni_sadrzaj>
    <derivirana_varijabla naziv="DomainObject.Predmet.ProtuStrankaListNazivFormated_1">
      <item>TELLURIS-MEDIN d.o.o. za usluge i trgovinu</item>
    </derivirana_varijabla>
  </DomainObject.Predmet.ProtuStrankaListNazivFormated>
  <DomainObject.Predmet.ProtuStrankaListNazivFormatedOIB>
    <izvorni_sadrzaj>
      <item>TELLURIS-MEDIN d.o.o. za usluge i trgovinu, OIB 83313384599</item>
    </izvorni_sadrzaj>
    <derivirana_varijabla naziv="DomainObject.Predmet.ProtuStrankaListNazivFormatedOIB_1">
      <item>TELLURIS-MEDIN d.o.o. za usluge i trgovinu, OIB 83313384599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TELLURIS-MEDIN d.o.o. za usluge i trgovinu</izvorni_sadrzaj>
    <derivirana_varijabla naziv="DomainObject.Predmet.ProtustrankaIDrugi_1">TELLURIS-MEDIN d.o.o. za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TELLURIS-MEDIN d.o.o. za usluge i trgovinu, OIB 83313384599, Ulica Zore Dalmatinske 6, 23000 Zadar</izvorni_sadrzaj>
    <derivirana_varijabla naziv="DomainObject.Predmet.ProtustrankaIDrugiAdressOIB_1">TELLURIS-MEDIN d.o.o. za usluge i trgovinu, OIB 83313384599, Ulica Zore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TELLURIS-MEDIN d.o.o. za usluge i trgovinu</item>
    </izvorni_sadrzaj>
    <derivirana_varijabla naziv="DomainObject.Predmet.SudioniciListNaziv_1">
      <item>FINA</item>
      <item>TELLURIS-MEDIN d.o.o. za usluge i trgovinu</item>
    </derivirana_varijabla>
  </DomainObject.Predmet.SudioniciListNaziv>
  <DomainObject.Predmet.SudioniciListAdressOIB>
    <izvorni_sadrzaj>
      <item>FINA, OIB 85821130368, Ivana Danila 4,23000 Zadar</item>
      <item>TELLURIS-MEDIN d.o.o. za usluge i trgovinu, OIB 83313384599, Ulica Zore Dalmatinske 6,23000 Zadar</item>
    </izvorni_sadrzaj>
    <derivirana_varijabla naziv="DomainObject.Predmet.SudioniciListAdressOIB_1">
      <item>FINA, OIB 85821130368, Ivana Danila 4,23000 Zadar</item>
      <item>TELLURIS-MEDIN d.o.o. za usluge i trgovinu, OIB 83313384599, Ulica Zore Dalmatinske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83313384599</item>
    </izvorni_sadrzaj>
    <derivirana_varijabla naziv="DomainObject.Predmet.SudioniciListNazivOIB_1">
      <item>, OIB 85821130368</item>
      <item>, OIB 83313384599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St-77/2019-2</izvorni_sadrzaj>
    <derivirana_varijabla naziv="DomainObject.PredzadnjaOdlukaIzPredmeta.Oznaka_1">St-77/2019-2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D770F-E54D-41FC-87DE-6BE6F41CD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820</properties:Characters>
  <properties:Lines>34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2018-10-05T06:21:00Z</dcterms:created>
  <dc:creator>Administrator</dc:creator>
  <cp:lastModifiedBy>Martina Kalmeta</cp:lastModifiedBy>
  <cp:lastPrinted>2019-04-01T10:00:00Z</cp:lastPrinted>
  <dcterms:modified xmlns:xsi="http://www.w3.org/2001/XMLSchema-instance" xsi:type="dcterms:W3CDTF">2019-04-02T08:56:00Z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(St-77-19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