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9f70" w14:paraId="b7d9f7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75B61">
        <w:rPr>
          <w:rFonts w:hAnsi="Times New Roman" w:ascii="Times New Roman"/>
          <w:b/>
          <w:sz w:val="24"/>
          <w:szCs w:val="24"/>
        </w:rPr>
        <w:t>8586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75B61">
        <w:rPr>
          <w:rFonts w:hAnsi="Times New Roman" w:ascii="Times New Roman"/>
        </w:rPr>
        <w:t>8586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875B61" w:rsidRPr="00875B61">
        <w:rPr>
          <w:rFonts w:hAnsi="Times New Roman" w:ascii="Times New Roman"/>
        </w:rPr>
        <w:t>BIR-TRADE d.o.o.</w:t>
      </w:r>
      <w:r w:rsidR="00750E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</w:t>
      </w:r>
      <w:r w:rsidR="00875B61">
        <w:rPr>
          <w:rFonts w:hAnsi="Times New Roman" w:ascii="Times New Roman"/>
        </w:rPr>
        <w:t>Sveti Ivan Zelina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875B61" w:rsidRPr="00875B61">
        <w:rPr>
          <w:rFonts w:hAnsi="Times New Roman" w:ascii="Times New Roman"/>
        </w:rPr>
        <w:t>80056944761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708"/>
    <w:rsid w:val="008A28BD"/>
    <w:rsid w:val="008D11A8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1A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1A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1A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1A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1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1A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1A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1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1A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8586</izvorni_sadrzaj>
    <derivirana_varijabla naziv="DomainObject.Predmet.Broj_1">8586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St-8586/2015</izvorni_sadrzaj>
    <derivirana_varijabla naziv="DomainObject.Predmet.OznakaBroj_1">St-8586/2015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BIR-TRADE d.o.o. zastupanog po punomoćniku Radovan Brlečić</izvorni_sadrzaj>
    <derivirana_varijabla naziv="DomainObject.Predmet.ProtustrankaFormated_1">  BIR-TRADE d.o.o. zastupanog po punomoćniku Radovan Brlečić</derivirana_varijabla>
  </DomainObject.Predmet.ProtustrankaFormated>
  <DomainObject.Predmet.ProtustrankaFormatedOIB>
    <izvorni_sadrzaj>  BIR-TRADE d.o.o., OIB 80056944761 zastupanog po punomoćniku Radovan Brlečić</izvorni_sadrzaj>
    <derivirana_varijabla naziv="DomainObject.Predmet.ProtustrankaFormatedOIB_1">  BIR-TRADE d.o.o., OIB 80056944761 zastupanog po punomoćniku Radovan Brlečić</derivirana_varijabla>
  </DomainObject.Predmet.ProtustrankaFormatedOIB>
  <DomainObject.Predmet.ProtustrankaFormatedWithAdress>
    <izvorni_sadrzaj> BIR-TRADE d.o.o., Bocakova 50/a, 10380 Sveti Ivan Zelina zastupanog po punomoćniku Radovan Brlečić</izvorni_sadrzaj>
    <derivirana_varijabla naziv="DomainObject.Predmet.ProtustrankaFormatedWithAdress_1"> BIR-TRADE d.o.o., Bocakova 50/a, 10380 Sveti Ivan Zelina zastupanog po punomoćniku Radovan Brlečić</derivirana_varijabla>
  </DomainObject.Predmet.ProtustrankaFormatedWithAdress>
  <DomainObject.Predmet.ProtustrankaFormatedWithAdressOIB>
    <izvorni_sadrzaj> BIR-TRADE d.o.o., OIB 80056944761, Bocakova 50/a, 10380 Sveti Ivan Zelina zastupanog po punomoćniku Radovan Brlečić</izvorni_sadrzaj>
    <derivirana_varijabla naziv="DomainObject.Predmet.ProtustrankaFormatedWithAdressOIB_1"> BIR-TRADE d.o.o., OIB 80056944761, Bocakova 50/a, 10380 Sveti Ivan Zelina zastupanog po punomoćniku Radovan Brlečić</derivirana_varijabla>
  </DomainObject.Predmet.ProtustrankaFormatedWithAdressOIB>
  <DomainObject.Predmet.ProtustrankaWithAdress>
    <izvorni_sadrzaj>BIR-TRADE d.o.o. Bocakova 50/a, 10380 Sveti Ivan Zelina</izvorni_sadrzaj>
    <derivirana_varijabla naziv="DomainObject.Predmet.ProtustrankaWithAdress_1">BIR-TRADE d.o.o. Bocakova 50/a, 10380 Sveti Ivan Zelina</derivirana_varijabla>
  </DomainObject.Predmet.ProtustrankaWithAdress>
  <DomainObject.Predmet.ProtustrankaWithAdressOIB>
    <izvorni_sadrzaj>BIR-TRADE d.o.o., OIB 80056944761, Bocakova 50/a, 10380 Sveti Ivan Zelina</izvorni_sadrzaj>
    <derivirana_varijabla naziv="DomainObject.Predmet.ProtustrankaWithAdressOIB_1">BIR-TRADE d.o.o., OIB 80056944761, Bocakova 50/a, 10380 Sveti Ivan Zelina</derivirana_varijabla>
  </DomainObject.Predmet.ProtustrankaWithAdressOIB>
  <DomainObject.Predmet.ProtustrankaNazivFormated>
    <izvorni_sadrzaj>BIR-TRADE d.o.o.</izvorni_sadrzaj>
    <derivirana_varijabla naziv="DomainObject.Predmet.ProtustrankaNazivFormated_1">BIR-TRADE d.o.o.</derivirana_varijabla>
  </DomainObject.Predmet.ProtustrankaNazivFormated>
  <DomainObject.Predmet.ProtustrankaNazivFormatedOIB>
    <izvorni_sadrzaj>BIR-TRADE d.o.o., OIB 80056944761</izvorni_sadrzaj>
    <derivirana_varijabla naziv="DomainObject.Predmet.ProtustrankaNazivFormatedOIB_1">BIR-TRADE d.o.o., OIB 80056944761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BIR-TRADE d.o.o. zastupanog po punomoćniku Radovan Brlečić</item>
    </izvorni_sadrzaj>
    <derivirana_varijabla naziv="DomainObject.Predmet.ProtuStrankaListFormated_1">
      <item>BIR-TRADE d.o.o. zastupanog po punomoćniku Radovan Brlečić</item>
    </derivirana_varijabla>
  </DomainObject.Predmet.ProtuStrankaListFormated>
  <DomainObject.Predmet.ProtuStrankaListFormatedOIB>
    <izvorni_sadrzaj>
      <item>BIR-TRADE d.o.o., OIB 80056944761 zastupanog po punomoćniku Radovan Brlečić</item>
    </izvorni_sadrzaj>
    <derivirana_varijabla naziv="DomainObject.Predmet.ProtuStrankaListFormatedOIB_1">
      <item>BIR-TRADE d.o.o., OIB 80056944761 zastupanog po punomoćniku Radovan Brlečić</item>
    </derivirana_varijabla>
  </DomainObject.Predmet.ProtuStrankaListFormatedOIB>
  <DomainObject.Predmet.ProtuStrankaListFormatedWithAdress>
    <izvorni_sadrzaj>
      <item>BIR-TRADE d.o.o., Bocakova 50/a, 10380 Sveti Ivan Zelina zastupanog po punomoćniku Radovan Brlečić</item>
    </izvorni_sadrzaj>
    <derivirana_varijabla naziv="DomainObject.Predmet.ProtuStrankaListFormatedWithAdress_1">
      <item>BIR-TRADE d.o.o., Bocakova 50/a, 10380 Sveti Ivan Zelina zastupanog po punomoćniku Radovan Brlečić</item>
    </derivirana_varijabla>
  </DomainObject.Predmet.ProtuStrankaListFormatedWithAdress>
  <DomainObject.Predmet.ProtuStrankaListFormatedWithAdressOIB>
    <izvorni_sadrzaj>
      <item>BIR-TRADE d.o.o., OIB 80056944761, Bocakova 50/a, 10380 Sveti Ivan Zelina zastupanog po punomoćniku Radovan Brlečić</item>
    </izvorni_sadrzaj>
    <derivirana_varijabla naziv="DomainObject.Predmet.ProtuStrankaListFormatedWithAdressOIB_1">
      <item>BIR-TRADE d.o.o., OIB 80056944761, Bocakova 50/a, 10380 Sveti Ivan Zelina zastupanog po punomoćniku Radovan Brlečić</item>
    </derivirana_varijabla>
  </DomainObject.Predmet.ProtuStrankaListFormatedWithAdressOIB>
  <DomainObject.Predmet.ProtuStrankaListNazivFormated>
    <izvorni_sadrzaj>
      <item>BIR-TRADE d.o.o.</item>
    </izvorni_sadrzaj>
    <derivirana_varijabla naziv="DomainObject.Predmet.ProtuStrankaListNazivFormated_1">
      <item>BIR-TRADE d.o.o.</item>
    </derivirana_varijabla>
  </DomainObject.Predmet.ProtuStrankaListNazivFormated>
  <DomainObject.Predmet.ProtuStrankaListNazivFormatedOIB>
    <izvorni_sadrzaj>
      <item>BIR-TRADE d.o.o., OIB 80056944761</item>
    </izvorni_sadrzaj>
    <derivirana_varijabla naziv="DomainObject.Predmet.ProtuStrankaListNazivFormatedOIB_1">
      <item>BIR-TRADE d.o.o., OIB 80056944761</item>
    </derivirana_varijabla>
  </DomainObject.Predmet.ProtuStrankaListNazivFormatedOIB>
  <DomainObject.Predmet.OstaliListFormated>
    <izvorni_sadrzaj>
      <item>Radovan Brlečić punomoćnik sudionika u postupku BIR-TRADE d.o.o.</item>
    </izvorni_sadrzaj>
    <derivirana_varijabla naziv="DomainObject.Predmet.OstaliListFormated_1">
      <item>Radovan Brlečić punomoćnik sudionika u postupku BIR-TRADE d.o.o.</item>
    </derivirana_varijabla>
  </DomainObject.Predmet.OstaliListFormated>
  <DomainObject.Predmet.OstaliListFormatedOIB>
    <izvorni_sadrzaj>
      <item>Radovan Brlečić, OIB 97294512080 punomoćnik sudionika u postupku BIR-TRADE d.o.o.</item>
    </izvorni_sadrzaj>
    <derivirana_varijabla naziv="DomainObject.Predmet.OstaliListFormatedOIB_1">
      <item>Radovan Brlečić, OIB 97294512080 punomoćnik sudionika u postupku BIR-TRADE d.o.o.</item>
    </derivirana_varijabla>
  </DomainObject.Predmet.OstaliListFormatedOIB>
  <DomainObject.Predmet.OstaliListFormatedWithAdress>
    <izvorni_sadrzaj>
      <item>Radovan Brlečić, Ulica Stjepana Diklića 2, 10380 Sveti Ivan Zelina punomoćnik sudionika u postupku BIR-TRADE d.o.o.</item>
    </izvorni_sadrzaj>
    <derivirana_varijabla naziv="DomainObject.Predmet.OstaliListFormatedWithAdress_1">
      <item>Radovan Brlečić, Ulica Stjepana Diklića 2, 10380 Sveti Ivan Zelina punomoćnik sudionika u postupku BIR-TRADE d.o.o.</item>
    </derivirana_varijabla>
  </DomainObject.Predmet.OstaliListFormatedWithAdress>
  <DomainObject.Predmet.OstaliListFormatedWithAdressOIB>
    <izvorni_sadrzaj>
      <item>Radovan Brlečić, OIB 97294512080, Ulica Stjepana Diklića 2, 10380 Sveti Ivan Zelina punomoćnik sudionika u postupku BIR-TRADE d.o.o.</item>
    </izvorni_sadrzaj>
    <derivirana_varijabla naziv="DomainObject.Predmet.OstaliListFormatedWithAdressOIB_1">
      <item>Radovan Brlečić, OIB 97294512080, Ulica Stjepana Diklića 2, 10380 Sveti Ivan Zelina punomoćnik sudionika u postupku BIR-TRADE d.o.o.</item>
    </derivirana_varijabla>
  </DomainObject.Predmet.OstaliListFormatedWithAdressOIB>
  <DomainObject.Predmet.OstaliListNazivFormated>
    <izvorni_sadrzaj>
      <item>Radovan Brlečić</item>
    </izvorni_sadrzaj>
    <derivirana_varijabla naziv="DomainObject.Predmet.OstaliListNazivFormated_1">
      <item>Radovan Brlečić</item>
    </derivirana_varijabla>
  </DomainObject.Predmet.OstaliListNazivFormated>
  <DomainObject.Predmet.OstaliListNazivFormatedOIB>
    <izvorni_sadrzaj>
      <item>Radovan Brlečić, OIB 97294512080</item>
    </izvorni_sadrzaj>
    <derivirana_varijabla naziv="DomainObject.Predmet.OstaliListNazivFormatedOIB_1">
      <item>Radovan Brlečić, OIB 97294512080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BIR-TRADE d.o.o.</izvorni_sadrzaj>
    <derivirana_varijabla naziv="DomainObject.Predmet.ProtustrankaIDrugi_1">BIR-TRADE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BIR-TRADE d.o.o., OIB 80056944761, Bocakova 50/a, 10380 Sveti Ivan Zelina</izvorni_sadrzaj>
    <derivirana_varijabla naziv="DomainObject.Predmet.ProtustrankaIDrugiAdressOIB_1">BIR-TRADE d.o.o., OIB 80056944761, Bocakova 50/a,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BIR-TRADE d.o.o.</item>
      <item>Radovan Brlečić</item>
    </izvorni_sadrzaj>
    <derivirana_varijabla naziv="DomainObject.Predmet.SudioniciListNaziv_1">
      <item>FINA Regionalni centar Zagreb</item>
      <item>BIR-TRADE d.o.o.</item>
      <item>Radovan Brlečić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BIR-TRADE d.o.o., OIB 80056944761, Bocakova 50/a,10380 Sveti Ivan Zelina</item>
      <item>Radovan Brlečić, OIB 97294512080, Ulica Stjepana Diklića 2,10380 Sveti Ivan Zelina</item>
    </izvorni_sadrzaj>
    <derivirana_varijabla naziv="DomainObject.Predmet.SudioniciListAdressOIB_1">
      <item>FINA Regionalni centar Zagreb, OIB 85821130368, Trg svibanjskih žrtava 1995. 1,10000 Zagreb</item>
      <item>BIR-TRADE d.o.o., OIB 80056944761, Bocakova 50/a,10380 Sveti Ivan Zelina</item>
      <item>Radovan Brlečić, OIB 97294512080, Ulica Stjepana Diklića 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80056944761</item>
      <item>, OIB 97294512080</item>
    </izvorni_sadrzaj>
    <derivirana_varijabla naziv="DomainObject.Predmet.SudioniciListNazivOIB_1">
      <item>, OIB 85821130368</item>
      <item>, OIB 80056944761</item>
      <item>, OIB 97294512080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2016-04-16T09:48:00Z</cp:lastPrinted>
  <dcterms:modified xmlns:xsi="http://www.w3.org/2001/XMLSchema-instance" xsi:type="dcterms:W3CDTF">2016-04-16T10:50:00Z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