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ceaf" w14:paraId="eefce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B6EA0" w:rsidRPr="00AB6EA0">
        <w:rPr>
          <w:rFonts w:hAnsi="Times New Roman" w:ascii="Times New Roman"/>
        </w:rPr>
        <w:t xml:space="preserve"> </w:t>
      </w:r>
      <w:r w:rsidR="00956F51" w:rsidRPr="00956F51">
        <w:rPr>
          <w:rFonts w:hAnsi="Times New Roman" w:ascii="Times New Roman"/>
        </w:rPr>
        <w:t xml:space="preserve">ZAGREBAČKI SERVIS j.d.o.o. OIB: 14650142687, MBS: 080928782 iz Zagreba, </w:t>
      </w:r>
      <w:proofErr w:type="spellStart"/>
      <w:r w:rsidR="00956F51" w:rsidRPr="00956F51">
        <w:rPr>
          <w:rFonts w:hAnsi="Times New Roman" w:ascii="Times New Roman"/>
        </w:rPr>
        <w:t>Tvrtkova</w:t>
      </w:r>
      <w:proofErr w:type="spellEnd"/>
      <w:r w:rsidR="00956F51" w:rsidRPr="00956F51">
        <w:rPr>
          <w:rFonts w:hAnsi="Times New Roman" w:ascii="Times New Roman"/>
        </w:rPr>
        <w:t xml:space="preserve"> 6 </w:t>
      </w:r>
      <w:r w:rsidR="00597499" w:rsidRPr="00AB6EA0">
        <w:rPr>
          <w:rFonts w:hAnsi="Times New Roman" w:ascii="Times New Roman"/>
        </w:rPr>
        <w:t xml:space="preserve">dana </w:t>
      </w:r>
      <w:r w:rsidR="00E70855">
        <w:rPr>
          <w:rFonts w:hAnsi="Times New Roman" w:ascii="Times New Roman"/>
        </w:rPr>
        <w:t xml:space="preserve">14. ožujka </w:t>
      </w:r>
      <w:r w:rsidR="001B607D" w:rsidRPr="00AB6EA0">
        <w:rPr>
          <w:rFonts w:hAnsi="Times New Roman" w:ascii="Times New Roman"/>
        </w:rPr>
        <w:t>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2C1C2C" w:rsidR="00956F5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956F51" w:rsidRPr="00956F51">
        <w:rPr>
          <w:rFonts w:hAnsi="Times New Roman" w:ascii="Times New Roman"/>
          <w:szCs w:val="24"/>
        </w:rPr>
        <w:t xml:space="preserve">ZAGREBAČKI SERVIS j.d.o.o. OIB: </w:t>
      </w:r>
    </w:p>
    <w:p w:rsidRDefault="00956F51" w:rsidP="002C1C2C" w:rsidR="00943627">
      <w:pPr>
        <w:pStyle w:val="BodyText21"/>
        <w:rPr>
          <w:rFonts w:hAnsi="Times New Roman" w:ascii="Times New Roman"/>
          <w:szCs w:val="24"/>
        </w:rPr>
      </w:pPr>
      <w:r w:rsidRPr="00956F51">
        <w:rPr>
          <w:rFonts w:hAnsi="Times New Roman" w:ascii="Times New Roman"/>
          <w:szCs w:val="24"/>
        </w:rPr>
        <w:t xml:space="preserve">14650142687, MBS: 080928782 iz Zagreba, </w:t>
      </w:r>
      <w:proofErr w:type="spellStart"/>
      <w:r w:rsidRPr="00956F51">
        <w:rPr>
          <w:rFonts w:hAnsi="Times New Roman" w:ascii="Times New Roman"/>
          <w:szCs w:val="24"/>
        </w:rPr>
        <w:t>Tvrtkova</w:t>
      </w:r>
      <w:proofErr w:type="spellEnd"/>
      <w:r w:rsidRPr="00956F51">
        <w:rPr>
          <w:rFonts w:hAnsi="Times New Roman" w:ascii="Times New Roman"/>
          <w:szCs w:val="24"/>
        </w:rPr>
        <w:t xml:space="preserve"> 6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Stečajni postupak otvoren je dana</w:t>
      </w:r>
      <w:r w:rsidR="00E70855">
        <w:rPr>
          <w:rFonts w:hAnsi="Times New Roman" w:ascii="Times New Roman"/>
          <w:szCs w:val="24"/>
        </w:rPr>
        <w:t xml:space="preserve"> 14. ožujka </w:t>
      </w:r>
      <w:r w:rsidR="001B607D" w:rsidRPr="001E4AF1">
        <w:rPr>
          <w:rFonts w:hAnsi="Times New Roman" w:ascii="Times New Roman"/>
          <w:szCs w:val="24"/>
        </w:rPr>
        <w:t>2016</w:t>
      </w:r>
      <w:r w:rsidR="00BF53E7" w:rsidRPr="001E4AF1">
        <w:rPr>
          <w:rFonts w:hAnsi="Times New Roman" w:ascii="Times New Roman"/>
          <w:szCs w:val="24"/>
        </w:rPr>
        <w:t>.</w:t>
      </w:r>
      <w:r w:rsidR="00E70855">
        <w:rPr>
          <w:rFonts w:hAnsi="Times New Roman" w:ascii="Times New Roman"/>
          <w:szCs w:val="24"/>
        </w:rPr>
        <w:t xml:space="preserve"> godine </w:t>
      </w:r>
      <w:r w:rsidR="00BF53E7" w:rsidRPr="001E4AF1">
        <w:rPr>
          <w:rFonts w:hAnsi="Times New Roman" w:ascii="Times New Roman"/>
          <w:szCs w:val="24"/>
        </w:rPr>
        <w:t>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E70855">
        <w:rPr>
          <w:rFonts w:hAnsi="Times New Roman" w:ascii="Times New Roman"/>
          <w:szCs w:val="24"/>
        </w:rPr>
        <w:t>09</w:t>
      </w:r>
      <w:r w:rsidR="00DE28AB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E87091">
        <w:rPr>
          <w:rFonts w:hAnsi="Times New Roman" w:ascii="Times New Roman"/>
          <w:szCs w:val="24"/>
        </w:rPr>
        <w:t xml:space="preserve"> </w:t>
      </w:r>
      <w:r w:rsidR="00DE28AB">
        <w:rPr>
          <w:rFonts w:hAnsi="Times New Roman" w:ascii="Times New Roman"/>
          <w:szCs w:val="24"/>
        </w:rPr>
        <w:t>00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956F51" w:rsidRPr="00956F51">
        <w:rPr>
          <w:rFonts w:hAnsi="Times New Roman" w:ascii="Times New Roman"/>
          <w:szCs w:val="24"/>
        </w:rPr>
        <w:t xml:space="preserve">ZAGREBAČKI SERVIS j.d.o.o. OIB: 14650142687, MBS: 080928782 iz Zagreba, </w:t>
      </w:r>
      <w:proofErr w:type="spellStart"/>
      <w:r w:rsidR="00956F51" w:rsidRPr="00956F51">
        <w:rPr>
          <w:rFonts w:hAnsi="Times New Roman" w:ascii="Times New Roman"/>
          <w:szCs w:val="24"/>
        </w:rPr>
        <w:t>Tvrtkova</w:t>
      </w:r>
      <w:proofErr w:type="spellEnd"/>
      <w:r w:rsidR="00956F51" w:rsidRPr="00956F51">
        <w:rPr>
          <w:rFonts w:hAnsi="Times New Roman" w:ascii="Times New Roman"/>
          <w:szCs w:val="24"/>
        </w:rPr>
        <w:t xml:space="preserve"> 6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>od</w:t>
      </w:r>
      <w:r w:rsidR="00956F51">
        <w:rPr>
          <w:rFonts w:hAnsi="Times New Roman" w:ascii="Times New Roman"/>
        </w:rPr>
        <w:t xml:space="preserve"> 21.01.2016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56F51">
        <w:rPr>
          <w:rFonts w:hAnsi="Times New Roman" w:ascii="Times New Roman"/>
        </w:rPr>
        <w:t xml:space="preserve"> 21.01.2016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956F51" w:rsidRPr="00956F51">
        <w:rPr>
          <w:rFonts w:hAnsi="Times New Roman" w:ascii="Times New Roman"/>
        </w:rPr>
        <w:t xml:space="preserve">21.01.2016. </w:t>
      </w:r>
      <w:r>
        <w:rPr>
          <w:rFonts w:hAnsi="Times New Roman" w:ascii="Times New Roman"/>
        </w:rPr>
        <w:t>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31792A">
        <w:rPr>
          <w:rFonts w:hAnsi="Times New Roman" w:ascii="Times New Roman"/>
        </w:rPr>
        <w:t xml:space="preserve">14. ožujka </w:t>
      </w:r>
      <w:r w:rsidR="00635D11" w:rsidRPr="00635D11">
        <w:rPr>
          <w:rFonts w:hAnsi="Times New Roman" w:ascii="Times New Roman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F01A20" w:rsidR="00956F5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</w:t>
      </w:r>
      <w:r w:rsidR="00956F51">
        <w:rPr>
          <w:rFonts w:hAnsi="Times New Roman" w:ascii="Times New Roman"/>
          <w:szCs w:val="24"/>
        </w:rPr>
        <w:t>stečajni</w:t>
      </w:r>
      <w:r>
        <w:rPr>
          <w:rFonts w:hAnsi="Times New Roman" w:ascii="Times New Roman"/>
          <w:szCs w:val="24"/>
        </w:rPr>
        <w:t xml:space="preserve">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56F51">
          <w:rPr>
            <w:rFonts w:hAnsi="Times New Roman" w:ascii="Times New Roman"/>
          </w:rPr>
          <w:t>70.St-369</w:t>
        </w:r>
        <w:r>
          <w:rPr>
            <w:rFonts w:hAnsi="Times New Roman" w:ascii="Times New Roman"/>
          </w:rPr>
          <w:t>/201</w:t>
        </w:r>
        <w:r w:rsidR="00956F51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2C1C2C">
      <w:rPr>
        <w:rFonts w:hAnsi="Times New Roman" w:ascii="Times New Roman"/>
      </w:rPr>
      <w:t>70.St-369/2016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DB"/>
    <w:rsid w:val="000B609B"/>
    <w:rsid w:val="000C47B3"/>
    <w:rsid w:val="00112B50"/>
    <w:rsid w:val="00161EA0"/>
    <w:rsid w:val="00182088"/>
    <w:rsid w:val="001B607D"/>
    <w:rsid w:val="001E4AF1"/>
    <w:rsid w:val="002776DF"/>
    <w:rsid w:val="002C1C2C"/>
    <w:rsid w:val="0031792A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35D11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45269"/>
    <w:rsid w:val="00956F51"/>
    <w:rsid w:val="00966397"/>
    <w:rsid w:val="00997BA9"/>
    <w:rsid w:val="009D1550"/>
    <w:rsid w:val="009F5765"/>
    <w:rsid w:val="00A37A50"/>
    <w:rsid w:val="00A95334"/>
    <w:rsid w:val="00AB6EA0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DE28AB"/>
    <w:rsid w:val="00E568FB"/>
    <w:rsid w:val="00E70855"/>
    <w:rsid w:val="00E76EC6"/>
    <w:rsid w:val="00E87091"/>
    <w:rsid w:val="00EE5750"/>
    <w:rsid w:val="00EE69E5"/>
    <w:rsid w:val="00F01A20"/>
    <w:rsid w:val="00F32BEF"/>
    <w:rsid w:val="00F53B97"/>
    <w:rsid w:val="00F62A72"/>
    <w:rsid w:val="00F667BC"/>
    <w:rsid w:val="00FB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B6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B6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SERVIS j.d.o.o. zastupanog po punomoćniku LJILJANA MAYERHOFFER</izvorni_sadrzaj>
    <derivirana_varijabla naziv="DomainObject.Predmet.ProtustrankaFormated_1">  ZAGREBAČKI SERVIS j.d.o.o. zastupanog po punomoćniku LJILJANA MAYERHOFFER</derivirana_varijabla>
  </DomainObject.Predmet.ProtustrankaFormated>
  <DomainObject.Predmet.ProtustrankaFormatedOIB>
    <izvorni_sadrzaj>  ZAGREBAČKI SERVIS j.d.o.o., OIB 14650142687 zastupanog po punomoćniku LJILJANA MAYERHOFFER</izvorni_sadrzaj>
    <derivirana_varijabla naziv="DomainObject.Predmet.ProtustrankaFormatedOIB_1">  ZAGREBAČKI SERVIS j.d.o.o., OIB 14650142687 zastupanog po punomoćniku LJILJANA MAYERHOFFER</derivirana_varijabla>
  </DomainObject.Predmet.ProtustrankaFormatedOIB>
  <DomainObject.Predmet.ProtustrankaFormatedWithAdress>
    <izvorni_sadrzaj> ZAGREBAČKI SERVIS j.d.o.o., Tvrtkova 6, 10000 Zagreb zastupanog po punomoćniku LJILJANA MAYERHOFFER</izvorni_sadrzaj>
    <derivirana_varijabla naziv="DomainObject.Predmet.ProtustrankaFormatedWithAdress_1"> ZAGREBAČKI SERVIS j.d.o.o., Tvrtkova 6, 10000 Zagreb zastupanog po punomoćniku LJILJANA MAYERHOFFER</derivirana_varijabla>
  </DomainObject.Predmet.ProtustrankaFormatedWithAdress>
  <DomainObject.Predmet.ProtustrankaFormatedWithAdressOIB>
    <izvorni_sadrzaj> ZAGREBAČKI SERVIS j.d.o.o., OIB 14650142687, Tvrtkova 6, 10000 Zagreb zastupanog po punomoćniku LJILJANA MAYERHOFFER</izvorni_sadrzaj>
    <derivirana_varijabla naziv="DomainObject.Predmet.ProtustrankaFormatedWithAdressOIB_1"> ZAGREBAČKI SERVIS j.d.o.o., OIB 14650142687, Tvrtkova 6, 10000 Zagreb zastupanog po punomoćniku LJILJANA MAYERHOFFER</derivirana_varijabla>
  </DomainObject.Predmet.ProtustrankaFormatedWithAdressOIB>
  <DomainObject.Predmet.ProtustrankaWithAdress>
    <izvorni_sadrzaj>ZAGREBAČKI SERVIS j.d.o.o. Tvrtkova 6, 10000 Zagreb</izvorni_sadrzaj>
    <derivirana_varijabla naziv="DomainObject.Predmet.ProtustrankaWithAdress_1">ZAGREBAČKI SERVIS j.d.o.o. Tvrtkova 6, 10000 Zagreb</derivirana_varijabla>
  </DomainObject.Predmet.ProtustrankaWithAdress>
  <DomainObject.Predmet.ProtustrankaWithAdressOIB>
    <izvorni_sadrzaj>ZAGREBAČKI SERVIS j.d.o.o., OIB 14650142687, Tvrtkova 6, 10000 Zagreb</izvorni_sadrzaj>
    <derivirana_varijabla naziv="DomainObject.Predmet.ProtustrankaWithAdressOIB_1">ZAGREBAČKI SERVIS j.d.o.o., OIB 14650142687, Tvrtkova 6, 10000 Zagreb</derivirana_varijabla>
  </DomainObject.Predmet.ProtustrankaWithAdressOIB>
  <DomainObject.Predmet.ProtustrankaNazivFormated>
    <izvorni_sadrzaj>ZAGREBAČKI SERVIS j.d.o.o.</izvorni_sadrzaj>
    <derivirana_varijabla naziv="DomainObject.Predmet.ProtustrankaNazivFormated_1">ZAGREBAČKI SERVIS j.d.o.o.</derivirana_varijabla>
  </DomainObject.Predmet.ProtustrankaNazivFormated>
  <DomainObject.Predmet.ProtustrankaNazivFormatedOIB>
    <izvorni_sadrzaj>ZAGREBAČKI SERVIS j.d.o.o., OIB 14650142687</izvorni_sadrzaj>
    <derivirana_varijabla naziv="DomainObject.Predmet.ProtustrankaNazivFormatedOIB_1">ZAGREBAČKI SERVIS j.d.o.o., OIB 14650142687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SERVIS j.d.o.o. zastupanog po punomoćniku LJILJANA MAYERHOFFER</item>
    </izvorni_sadrzaj>
    <derivirana_varijabla naziv="DomainObject.Predmet.ProtuStrankaListFormated_1">
      <item>ZAGREBAČKI SERVIS j.d.o.o. zastupanog po punomoćniku LJILJANA MAYERHOFFER</item>
    </derivirana_varijabla>
  </DomainObject.Predmet.ProtuStrankaListFormated>
  <DomainObject.Predmet.ProtuStrankaListFormatedOIB>
    <izvorni_sadrzaj>
      <item>ZAGREBAČKI SERVIS j.d.o.o., OIB 14650142687 zastupanog po punomoćniku LJILJANA MAYERHOFFER</item>
    </izvorni_sadrzaj>
    <derivirana_varijabla naziv="DomainObject.Predmet.ProtuStrankaListFormatedOIB_1">
      <item>ZAGREBAČKI SERVIS j.d.o.o., OIB 14650142687 zastupanog po punomoćniku LJILJANA MAYERHOFFER</item>
    </derivirana_varijabla>
  </DomainObject.Predmet.ProtuStrankaListFormatedOIB>
  <DomainObject.Predmet.ProtuStrankaListFormatedWithAdress>
    <izvorni_sadrzaj>
      <item>ZAGREBAČKI SERVIS j.d.o.o., Tvrtkova 6, 10000 Zagreb zastupanog po punomoćniku LJILJANA MAYERHOFFER</item>
    </izvorni_sadrzaj>
    <derivirana_varijabla naziv="DomainObject.Predmet.ProtuStrankaListFormatedWithAdress_1">
      <item>ZAGREBAČKI SERVIS j.d.o.o., Tvrtkova 6, 10000 Zagreb zastupanog po punomoćniku LJILJANA MAYERHOFFER</item>
    </derivirana_varijabla>
  </DomainObject.Predmet.ProtuStrankaListFormatedWithAdress>
  <DomainObject.Predmet.ProtuStrankaListFormatedWithAdressOIB>
    <izvorni_sadrzaj>
      <item>ZAGREBAČKI SERVIS j.d.o.o., OIB 14650142687, Tvrtkova 6, 10000 Zagreb zastupanog po punomoćniku LJILJANA MAYERHOFFER</item>
    </izvorni_sadrzaj>
    <derivirana_varijabla naziv="DomainObject.Predmet.ProtuStrankaListFormatedWithAdressOIB_1">
      <item>ZAGREBAČKI SERVIS j.d.o.o., OIB 14650142687, Tvrtkova 6, 10000 Zagreb zastupanog po punomoćniku LJILJANA MAYERHOFFER</item>
    </derivirana_varijabla>
  </DomainObject.Predmet.ProtuStrankaListFormatedWithAdressOIB>
  <DomainObject.Predmet.ProtuStrankaListNazivFormated>
    <izvorni_sadrzaj>
      <item>ZAGREBAČKI SERVIS j.d.o.o.</item>
    </izvorni_sadrzaj>
    <derivirana_varijabla naziv="DomainObject.Predmet.ProtuStrankaListNazivFormated_1">
      <item>ZAGREBAČKI SERVIS j.d.o.o.</item>
    </derivirana_varijabla>
  </DomainObject.Predmet.ProtuStrankaListNazivFormated>
  <DomainObject.Predmet.ProtuStrankaListNazivFormatedOIB>
    <izvorni_sadrzaj>
      <item>ZAGREBAČKI SERVIS j.d.o.o., OIB 14650142687</item>
    </izvorni_sadrzaj>
    <derivirana_varijabla naziv="DomainObject.Predmet.ProtuStrankaListNazivFormatedOIB_1">
      <item>ZAGREBAČKI SERVIS j.d.o.o., OIB 14650142687</item>
    </derivirana_varijabla>
  </DomainObject.Predmet.ProtuStrankaListNazivFormatedOIB>
  <DomainObject.Predmet.OstaliListFormated>
    <izvorni_sadrzaj>
      <item>LJILJANA MAYERHOFFER punomoćnik sudionika u postupku ZAGREBAČKI SERVIS j.d.o.o.</item>
    </izvorni_sadrzaj>
    <derivirana_varijabla naziv="DomainObject.Predmet.OstaliListFormated_1">
      <item>LJILJANA MAYERHOFFER punomoćnik sudionika u postupku ZAGREBAČKI SERVIS j.d.o.o.</item>
    </derivirana_varijabla>
  </DomainObject.Predmet.OstaliListFormated>
  <DomainObject.Predmet.OstaliListFormatedOIB>
    <izvorni_sadrzaj>
      <item>LJILJANA MAYERHOFFER, OIB 07612573847 punomoćnik sudionika u postupku ZAGREBAČKI SERVIS j.d.o.o.</item>
    </izvorni_sadrzaj>
    <derivirana_varijabla naziv="DomainObject.Predmet.OstaliListFormatedOIB_1">
      <item>LJILJANA MAYERHOFFER, OIB 07612573847 punomoćnik sudionika u postupku ZAGREBAČKI SERVIS j.d.o.o.</item>
    </derivirana_varijabla>
  </DomainObject.Predmet.OstaliListFormatedOIB>
  <DomainObject.Predmet.OstaliListFormatedWithAdress>
    <izvorni_sadrzaj>
      <item>LJILJANA MAYERHOFFER, TVRTKOVA 6, 10000 Zagreb punomoćnik sudionika u postupku ZAGREBAČKI SERVIS j.d.o.o.</item>
    </izvorni_sadrzaj>
    <derivirana_varijabla naziv="DomainObject.Predmet.OstaliListFormatedWithAdress_1">
      <item>LJILJANA MAYERHOFFER, TVRTKOVA 6, 10000 Zagreb punomoćnik sudionika u postupku ZAGREBAČKI SERVIS j.d.o.o.</item>
    </derivirana_varijabla>
  </DomainObject.Predmet.OstaliListFormatedWithAdress>
  <DomainObject.Predmet.OstaliListFormatedWithAdressOIB>
    <izvorni_sadrzaj>
      <item>LJILJANA MAYERHOFFER, OIB 07612573847, TVRTKOVA 6, 10000 Zagreb punomoćnik sudionika u postupku ZAGREBAČKI SERVIS j.d.o.o.</item>
    </izvorni_sadrzaj>
    <derivirana_varijabla naziv="DomainObject.Predmet.OstaliListFormatedWithAdressOIB_1">
      <item>LJILJANA MAYERHOFFER, OIB 07612573847, TVRTKOVA 6, 10000 Zagreb punomoćnik sudionika u postupku ZAGREBAČKI SERVIS j.d.o.o.</item>
    </derivirana_varijabla>
  </DomainObject.Predmet.OstaliListFormatedWithAdressOIB>
  <DomainObject.Predmet.OstaliListNazivFormated>
    <izvorni_sadrzaj>
      <item>LJILJANA MAYERHOFFER</item>
    </izvorni_sadrzaj>
    <derivirana_varijabla naziv="DomainObject.Predmet.OstaliListNazivFormated_1">
      <item>LJILJANA MAYERHOFFER</item>
    </derivirana_varijabla>
  </DomainObject.Predmet.OstaliListNazivFormated>
  <DomainObject.Predmet.OstaliListNazivFormatedOIB>
    <izvorni_sadrzaj>
      <item>LJILJANA MAYERHOFFER, OIB 07612573847</item>
    </izvorni_sadrzaj>
    <derivirana_varijabla naziv="DomainObject.Predmet.OstaliListNazivFormatedOIB_1">
      <item>LJILJANA MAYERHOFFER, OIB 07612573847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SERVIS j.d.o.o.</izvorni_sadrzaj>
    <derivirana_varijabla naziv="DomainObject.Predmet.ProtustrankaIDrugi_1">ZAGREBAČKI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SERVIS j.d.o.o., OIB 14650142687, Tvrtkova 6, 10000 Zagreb</izvorni_sadrzaj>
    <derivirana_varijabla naziv="DomainObject.Predmet.ProtustrankaIDrugiAdressOIB_1">ZAGREBAČKI SERVIS j.d.o.o., OIB 14650142687,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SERVIS j.d.o.o.</item>
      <item>FINA Regionalni centar Zagreb</item>
      <item>LJILJANA MAYERHOFFER</item>
    </izvorni_sadrzaj>
    <derivirana_varijabla naziv="DomainObject.Predmet.SudioniciListNaziv_1">
      <item>ZAGREBAČKI SERVIS j.d.o.o.</item>
      <item>FINA Regionalni centar Zagreb</item>
      <item>LJILJANA MAYERHOFFER</item>
    </derivirana_varijabla>
  </DomainObject.Predmet.SudioniciListNaziv>
  <DomainObject.Predmet.SudioniciListAdressOIB>
    <izvorni_sadrzaj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izvorni_sadrzaj>
    <derivirana_varijabla naziv="DomainObject.Predmet.SudioniciListAdressOIB_1">
      <item>ZAGREBAČKI SERVIS j.d.o.o., OIB 14650142687, Tvrtkova 6,10000 Zagreb</item>
      <item>FINA Regionalni centar Zagreb, OIB 85821130368, Trg svibanjskih žrtava 1995. 1,10000 Zagreb</item>
      <item>LJILJANA MAYERHOFFER, OIB 07612573847,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14650142687</item>
      <item>, OIB 85821130368</item>
      <item>, OIB 07612573847</item>
    </izvorni_sadrzaj>
    <derivirana_varijabla naziv="DomainObject.Predmet.SudioniciListNazivOIB_1">
      <item>, OIB 14650142687</item>
      <item>, OIB 85821130368</item>
      <item>, OIB 07612573847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A615B-2273-4283-8AD5-1634B4277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2071</properties:Characters>
  <properties:Lines>66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2016-03-11T08:31:00Z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2016-03-14T07:24:00Z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