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6623d" w14:paraId="aa6623d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76CA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292AC8" w:rsidP="00EF513E" w:rsidR="00031C9B">
      <w:pPr>
        <w:ind w:firstLine="708"/>
        <w:jc w:val="both"/>
      </w:pPr>
      <w:r w:rsidRPr="00292AC8">
        <w:t>Trgovački sud u Pazinu, po stečajnoj sutkinji Tijani Licul, po prijedlogu predlagatelja Financijske agencije, OIB: 85821130368, Regionalni centar Rijeka, Podružnica Pula, Giardini 5, radi otvaranja stečajnog postupka nad dužnikom MIRA MAR. PROMET d.o.o. POREČ, Poreč, Kvajera 1, OIB: 20588356436</w:t>
      </w:r>
      <w:r w:rsidR="00557806">
        <w:t>,</w:t>
      </w:r>
    </w:p>
    <w:p w:rsidRDefault="00A6657F" w:rsidP="00EF513E" w:rsidR="00A6657F" w:rsidRPr="0000569A">
      <w:pPr>
        <w:ind w:firstLine="708"/>
        <w:jc w:val="both"/>
        <w:rPr>
          <w:szCs w:val="24"/>
          <w:lang w:val="hr-HR"/>
        </w:rPr>
      </w:pPr>
    </w:p>
    <w:p w:rsidRDefault="00557806" w:rsidP="00EF513E" w:rsidR="00EF513E" w:rsidRPr="0000569A">
      <w:pPr>
        <w:ind w:right="512"/>
        <w:jc w:val="center"/>
        <w:rPr>
          <w:szCs w:val="24"/>
          <w:lang w:val="hr-HR"/>
        </w:rPr>
      </w:pPr>
      <w:r>
        <w:rPr>
          <w:bCs/>
          <w:szCs w:val="24"/>
          <w:lang w:val="hr-HR"/>
        </w:rPr>
        <w:t xml:space="preserve"> </w:t>
      </w:r>
      <w:r w:rsidR="00EF513E" w:rsidRPr="0000569A">
        <w:rPr>
          <w:bCs/>
          <w:szCs w:val="24"/>
          <w:lang w:val="hr-HR"/>
        </w:rPr>
        <w:t>r i j e š i o   j e</w:t>
      </w:r>
    </w:p>
    <w:p w:rsidRDefault="00EF513E" w:rsidP="00EF513E" w:rsidR="00EF513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</w:t>
      </w:r>
      <w:r w:rsidR="00292AC8">
        <w:rPr>
          <w:lang w:val="sv-SE"/>
        </w:rPr>
        <w:t xml:space="preserve">Miri Ritoša, Poreč, Kvajera 1, OIB: </w:t>
      </w:r>
      <w:r w:rsidR="00292AC8" w:rsidRPr="00292AC8">
        <w:rPr>
          <w:lang w:val="sv-SE"/>
        </w:rPr>
        <w:t>96965322589</w:t>
      </w:r>
      <w:r w:rsidR="00292AC8">
        <w:rPr>
          <w:lang w:val="sv-SE"/>
        </w:rPr>
        <w:t xml:space="preserve"> i Josipu Markoviću, Sveta Nedelja, Ferde Livadića 19</w:t>
      </w:r>
      <w:r w:rsidR="00AE4ACC">
        <w:rPr>
          <w:lang w:val="sv-SE"/>
        </w:rPr>
        <w:t>,</w:t>
      </w:r>
      <w:r w:rsidR="00292AC8">
        <w:rPr>
          <w:lang w:val="sv-SE"/>
        </w:rPr>
        <w:t xml:space="preserve"> OIB: </w:t>
      </w:r>
      <w:r w:rsidR="00292AC8" w:rsidRPr="00292AC8">
        <w:rPr>
          <w:lang w:val="sv-SE"/>
        </w:rPr>
        <w:t>31327394279</w:t>
      </w:r>
      <w:r w:rsidR="00F406E6">
        <w:rPr>
          <w:lang w:val="sv-SE"/>
        </w:rPr>
        <w:t>,</w:t>
      </w:r>
      <w:r w:rsidR="00AE4ACC">
        <w:rPr>
          <w:lang w:val="sv-SE"/>
        </w:rPr>
        <w:t xml:space="preserve"> </w:t>
      </w:r>
      <w:r w:rsidR="006E39F9" w:rsidRPr="0000569A">
        <w:rPr>
          <w:szCs w:val="24"/>
          <w:lang w:val="hr-HR"/>
        </w:rPr>
        <w:t>osob</w:t>
      </w:r>
      <w:r w:rsidR="0000569A">
        <w:rPr>
          <w:szCs w:val="24"/>
          <w:lang w:val="hr-HR"/>
        </w:rPr>
        <w:t>ama</w:t>
      </w:r>
      <w:r w:rsidR="006E39F9" w:rsidRPr="0000569A">
        <w:rPr>
          <w:szCs w:val="24"/>
          <w:lang w:val="hr-HR"/>
        </w:rPr>
        <w:t xml:space="preserve"> ovlašten</w:t>
      </w:r>
      <w:r w:rsidR="0000569A">
        <w:rPr>
          <w:szCs w:val="24"/>
          <w:lang w:val="hr-HR"/>
        </w:rPr>
        <w:t xml:space="preserve">im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292AC8" w:rsidRPr="00292AC8">
        <w:t>MIRA MAR. PROMET d.o.o. POREČ, Poreč, Kvajera 1, OIB: 20588356436</w:t>
      </w:r>
      <w:r w:rsidR="00E95B75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da u roku od 8 (osam) dana od dana dostave ovog rješenja plat</w:t>
      </w:r>
      <w:r w:rsidR="0000569A">
        <w:rPr>
          <w:szCs w:val="24"/>
          <w:lang w:val="hr-HR"/>
        </w:rPr>
        <w:t>e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i to svaki iznos od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F406E6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>2.023,98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00569A" w:rsidP="00EF513E" w:rsidR="00EF513E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ukupno </w:t>
      </w:r>
      <w:r w:rsidR="00F406E6">
        <w:rPr>
          <w:szCs w:val="24"/>
          <w:lang w:val="hr-HR"/>
        </w:rPr>
        <w:t>4.047,96</w:t>
      </w:r>
      <w:r>
        <w:rPr>
          <w:szCs w:val="24"/>
          <w:lang w:val="hr-HR"/>
        </w:rPr>
        <w:t xml:space="preserve"> kn, </w:t>
      </w:r>
      <w:r w:rsidR="00EF513E"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F406E6">
        <w:rPr>
          <w:szCs w:val="24"/>
          <w:lang w:val="hr-HR"/>
        </w:rPr>
        <w:t>950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="00EF513E"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A90D4E">
        <w:rPr>
          <w:szCs w:val="24"/>
          <w:lang w:val="hr-HR"/>
        </w:rPr>
        <w:t>15</w:t>
      </w:r>
      <w:r w:rsidRPr="0000569A">
        <w:rPr>
          <w:szCs w:val="24"/>
          <w:lang w:val="hr-HR"/>
        </w:rPr>
        <w:t xml:space="preserve"> (</w:t>
      </w:r>
      <w:r w:rsidR="00A90D4E">
        <w:rPr>
          <w:szCs w:val="24"/>
          <w:lang w:val="hr-HR"/>
        </w:rPr>
        <w:t>petnaest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F406E6">
        <w:rPr>
          <w:szCs w:val="24"/>
          <w:lang w:val="hr-HR"/>
        </w:rPr>
        <w:t>950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</w:t>
      </w:r>
      <w:r w:rsidRPr="0000569A">
        <w:rPr>
          <w:szCs w:val="24"/>
          <w:lang w:val="hr-HR"/>
        </w:rPr>
        <w:lastRenderedPageBreak/>
        <w:t xml:space="preserve">odredbama zakona koji uređuje provedbu ovrhe na novčanim sredstvima u cjelokupnom 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Sud je ocijenio da je predujam potrebno</w:t>
      </w:r>
      <w:r w:rsidR="00A578A0">
        <w:rPr>
          <w:szCs w:val="24"/>
          <w:lang w:val="hr-HR"/>
        </w:rPr>
        <w:t xml:space="preserve"> uplatiti najmanje u visini od </w:t>
      </w:r>
      <w:r w:rsidR="00F406E6">
        <w:rPr>
          <w:szCs w:val="24"/>
          <w:lang w:val="hr-HR"/>
        </w:rPr>
        <w:t>4.047,96</w:t>
      </w:r>
      <w:r w:rsidRPr="0000569A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F406E6">
        <w:rPr>
          <w:szCs w:val="24"/>
          <w:lang w:val="hr-HR"/>
        </w:rPr>
        <w:t>31</w:t>
      </w:r>
      <w:r w:rsidR="0000569A">
        <w:rPr>
          <w:szCs w:val="24"/>
          <w:lang w:val="hr-HR"/>
        </w:rPr>
        <w:t xml:space="preserve">. </w:t>
      </w:r>
      <w:r w:rsidR="00F406E6">
        <w:rPr>
          <w:szCs w:val="24"/>
          <w:lang w:val="hr-HR"/>
        </w:rPr>
        <w:t>kolovoza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C44A92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CD12E6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B976CA">
        <w:rPr>
          <w:szCs w:val="24"/>
          <w:lang w:val="hr-HR"/>
        </w:rPr>
        <w:t>obveznici</w:t>
      </w:r>
      <w:r w:rsidR="008D27FC" w:rsidRPr="0000569A">
        <w:rPr>
          <w:szCs w:val="24"/>
          <w:lang w:val="hr-HR"/>
        </w:rPr>
        <w:t xml:space="preserve"> plaćanja predujma</w:t>
      </w:r>
    </w:p>
    <w:p w:rsidRDefault="00CD12E6" w:rsidP="00CD12E6" w:rsidR="00500701" w:rsidRPr="00CD12E6">
      <w:pPr>
        <w:ind w:firstLine="708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00569A" w:rsidR="00500701" w:rsidRPr="00CD12E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0E1" w:rsidR="001420E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0E1" w:rsidR="001420E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0E1" w:rsidR="001420E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0E1" w:rsidR="001420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B976CA" w:rsidP="001420E1" w:rsidR="001420E1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545DFD" w:rsidRPr="00545DFD">
          <w:rPr>
            <w:noProof/>
            <w:lang w:val="hr-HR"/>
          </w:rPr>
          <w:t>3</w:t>
        </w:r>
        <w:r w:rsidR="0000569A">
          <w:fldChar w:fldCharType="end"/>
        </w:r>
        <w:r>
          <w:t xml:space="preserve"> </w:t>
        </w:r>
        <w:r w:rsidR="0000569A">
          <w:tab/>
        </w:r>
        <w:r w:rsidR="001420E1" w:rsidRPr="00E95B75">
          <w:t>Posl.</w:t>
        </w:r>
        <w:r w:rsidR="001420E1">
          <w:t xml:space="preserve"> </w:t>
        </w:r>
        <w:r w:rsidR="001420E1" w:rsidRPr="00E95B75">
          <w:t>br</w:t>
        </w:r>
        <w:r w:rsidR="001420E1">
          <w:t>oj: 4</w:t>
        </w:r>
        <w:r w:rsidR="001420E1" w:rsidRPr="00E95B75">
          <w:t xml:space="preserve"> St-</w:t>
        </w:r>
        <w:r w:rsidR="001420E1">
          <w:t>950/2016-4</w:t>
        </w:r>
      </w:p>
      <w:p w:rsidRDefault="00545DFD" w:rsidR="0000569A">
        <w:pPr>
          <w:pStyle w:val="Zaglavlje"/>
          <w:jc w:val="center"/>
        </w:pPr>
      </w:p>
    </w:sdtContent>
  </w:sdt>
  <w:p w:rsidRDefault="00E95B75" w:rsidR="00E95B7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1420E1">
      <w:t>950/2016-4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31C9B"/>
    <w:rsid w:val="00057CD0"/>
    <w:rsid w:val="00074805"/>
    <w:rsid w:val="00137C1E"/>
    <w:rsid w:val="001420E1"/>
    <w:rsid w:val="00161015"/>
    <w:rsid w:val="001865EB"/>
    <w:rsid w:val="00292AC8"/>
    <w:rsid w:val="0034763D"/>
    <w:rsid w:val="003529A2"/>
    <w:rsid w:val="003843D9"/>
    <w:rsid w:val="003A0A21"/>
    <w:rsid w:val="003B5D91"/>
    <w:rsid w:val="00432E00"/>
    <w:rsid w:val="00482C5C"/>
    <w:rsid w:val="004E3491"/>
    <w:rsid w:val="005147DB"/>
    <w:rsid w:val="00530CD4"/>
    <w:rsid w:val="00545DFD"/>
    <w:rsid w:val="00554328"/>
    <w:rsid w:val="00557806"/>
    <w:rsid w:val="006C75FF"/>
    <w:rsid w:val="006E39F9"/>
    <w:rsid w:val="006F3ABD"/>
    <w:rsid w:val="00716B2B"/>
    <w:rsid w:val="00720D23"/>
    <w:rsid w:val="00761E59"/>
    <w:rsid w:val="00763654"/>
    <w:rsid w:val="0079205F"/>
    <w:rsid w:val="007A40D3"/>
    <w:rsid w:val="007A566C"/>
    <w:rsid w:val="007B1CBA"/>
    <w:rsid w:val="007B5CDD"/>
    <w:rsid w:val="007C3401"/>
    <w:rsid w:val="00807229"/>
    <w:rsid w:val="00837E2A"/>
    <w:rsid w:val="00866EE9"/>
    <w:rsid w:val="008972F8"/>
    <w:rsid w:val="008D27FC"/>
    <w:rsid w:val="009463CE"/>
    <w:rsid w:val="00985388"/>
    <w:rsid w:val="009920A3"/>
    <w:rsid w:val="009A0545"/>
    <w:rsid w:val="009B24A4"/>
    <w:rsid w:val="00A578A0"/>
    <w:rsid w:val="00A6657F"/>
    <w:rsid w:val="00A82344"/>
    <w:rsid w:val="00A90D4E"/>
    <w:rsid w:val="00AE4ACC"/>
    <w:rsid w:val="00B3134C"/>
    <w:rsid w:val="00B85801"/>
    <w:rsid w:val="00B976CA"/>
    <w:rsid w:val="00BA57A9"/>
    <w:rsid w:val="00BC18EF"/>
    <w:rsid w:val="00C12E96"/>
    <w:rsid w:val="00C42025"/>
    <w:rsid w:val="00C44A92"/>
    <w:rsid w:val="00CA0FFC"/>
    <w:rsid w:val="00CD12E6"/>
    <w:rsid w:val="00CD249F"/>
    <w:rsid w:val="00D13D7B"/>
    <w:rsid w:val="00D21B91"/>
    <w:rsid w:val="00D54C0C"/>
    <w:rsid w:val="00DC7FAF"/>
    <w:rsid w:val="00E019C3"/>
    <w:rsid w:val="00E32DA0"/>
    <w:rsid w:val="00E56872"/>
    <w:rsid w:val="00E74271"/>
    <w:rsid w:val="00E95B75"/>
    <w:rsid w:val="00EB084C"/>
    <w:rsid w:val="00EE7995"/>
    <w:rsid w:val="00EF513E"/>
    <w:rsid w:val="00F406E6"/>
    <w:rsid w:val="00F51E07"/>
    <w:rsid w:val="00F712AD"/>
    <w:rsid w:val="00FB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45D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5D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45DFD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45D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45D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45D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5D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45DFD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45D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45D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St-950/2016</izvorni_sadrzaj>
    <derivirana_varijabla naziv="DomainObject.Predmet.OznakaBroj_1">St-950/2016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MIRA MAR. PROMET d.o.o. POREČ zastupanog po punomoćniku Mira Ritoša; Josip Marković</izvorni_sadrzaj>
    <derivirana_varijabla naziv="DomainObject.Predmet.ProtustrankaFormated_1">  MIRA MAR. PROMET d.o.o. POREČ zastupanog po punomoćniku Mira Ritoša; Josip Marković</derivirana_varijabla>
  </DomainObject.Predmet.ProtustrankaFormated>
  <DomainObject.Predmet.ProtustrankaFormatedOIB>
    <izvorni_sadrzaj>  MIRA MAR. PROMET d.o.o. POREČ, OIB 20588356436 zastupanog po punomoćniku Mira Ritoša; Josip Marković</izvorni_sadrzaj>
    <derivirana_varijabla naziv="DomainObject.Predmet.ProtustrankaFormatedOIB_1">  MIRA MAR. PROMET d.o.o. POREČ, OIB 20588356436 zastupanog po punomoćniku Mira Ritoša; Josip Marković</derivirana_varijabla>
  </DomainObject.Predmet.ProtustrankaFormatedOIB>
  <DomainObject.Predmet.ProtustrankaFormatedWithAdress>
    <izvorni_sadrzaj> MIRA MAR. PROMET d.o.o. POREČ, Kvajera 1, 52440 Poreč zastupanog po punomoćniku Mira Ritoša; Josip Marković</izvorni_sadrzaj>
    <derivirana_varijabla naziv="DomainObject.Predmet.ProtustrankaFormatedWithAdress_1"> MIRA MAR. PROMET d.o.o. POREČ, Kvajera 1, 52440 Poreč zastupanog po punomoćniku Mira Ritoša; Josip Marković</derivirana_varijabla>
  </DomainObject.Predmet.ProtustrankaFormatedWithAdress>
  <DomainObject.Predmet.ProtustrankaFormatedWithAdressOIB>
    <izvorni_sadrzaj> MIRA MAR. PROMET d.o.o. POREČ, OIB 20588356436, Kvajera 1, 52440 Poreč zastupanog po punomoćniku Mira Ritoša; Josip Marković</izvorni_sadrzaj>
    <derivirana_varijabla naziv="DomainObject.Predmet.ProtustrankaFormatedWithAdressOIB_1"> MIRA MAR. PROMET d.o.o. POREČ, OIB 20588356436, Kvajera 1, 52440 Poreč zastupanog po punomoćniku Mira Ritoša; Josip Marković</derivirana_varijabla>
  </DomainObject.Predmet.ProtustrankaFormatedWithAdressOIB>
  <DomainObject.Predmet.ProtustrankaWithAdress>
    <izvorni_sadrzaj>MIRA MAR. PROMET d.o.o. POREČ Kvajera 1, 52440 Poreč</izvorni_sadrzaj>
    <derivirana_varijabla naziv="DomainObject.Predmet.ProtustrankaWithAdress_1">MIRA MAR. PROMET d.o.o. POREČ Kvajera 1, 52440 Poreč</derivirana_varijabla>
  </DomainObject.Predmet.ProtustrankaWithAdress>
  <DomainObject.Predmet.ProtustrankaWithAdressOIB>
    <izvorni_sadrzaj>MIRA MAR. PROMET d.o.o. POREČ, OIB 20588356436, Kvajera 1, 52440 Poreč</izvorni_sadrzaj>
    <derivirana_varijabla naziv="DomainObject.Predmet.ProtustrankaWithAdressOIB_1">MIRA MAR. PROMET d.o.o. POREČ, OIB 20588356436, Kvajera 1, 52440 Poreč</derivirana_varijabla>
  </DomainObject.Predmet.ProtustrankaWithAdressOIB>
  <DomainObject.Predmet.ProtustrankaNazivFormated>
    <izvorni_sadrzaj>MIRA MAR. PROMET d.o.o. POREČ</izvorni_sadrzaj>
    <derivirana_varijabla naziv="DomainObject.Predmet.ProtustrankaNazivFormated_1">MIRA MAR. PROMET d.o.o. POREČ</derivirana_varijabla>
  </DomainObject.Predmet.ProtustrankaNazivFormated>
  <DomainObject.Predmet.ProtustrankaNazivFormatedOIB>
    <izvorni_sadrzaj>MIRA MAR. PROMET d.o.o. POREČ, OIB 20588356436</izvorni_sadrzaj>
    <derivirana_varijabla naziv="DomainObject.Predmet.ProtustrankaNazivFormatedOIB_1">MIRA MAR. PROMET d.o.o. POREČ, OIB 20588356436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102097.14</izvorni_sadrzaj>
    <derivirana_varijabla naziv="DomainObject.Predmet.TrenutnaVrijednost_1">102097.14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MIRA MAR. PROMET d.o.o. POREČ zastupanog po punomoćniku Mira Ritoša; Josip Marković</item>
    </izvorni_sadrzaj>
    <derivirana_varijabla naziv="DomainObject.Predmet.ProtuStrankaListFormated_1">
      <item>MIRA MAR. PROMET d.o.o. POREČ zastupanog po punomoćniku Mira Ritoša; Josip Marković</item>
    </derivirana_varijabla>
  </DomainObject.Predmet.ProtuStrankaListFormated>
  <DomainObject.Predmet.ProtuStrankaListFormatedOIB>
    <izvorni_sadrzaj>
      <item>MIRA MAR. PROMET d.o.o. POREČ, OIB 20588356436 zastupanog po punomoćniku Mira Ritoša; Josip Marković</item>
    </izvorni_sadrzaj>
    <derivirana_varijabla naziv="DomainObject.Predmet.ProtuStrankaListFormatedOIB_1">
      <item>MIRA MAR. PROMET d.o.o. POREČ, OIB 20588356436 zastupanog po punomoćniku Mira Ritoša; Josip Marković</item>
    </derivirana_varijabla>
  </DomainObject.Predmet.ProtuStrankaListFormatedOIB>
  <DomainObject.Predmet.ProtuStrankaListFormatedWithAdress>
    <izvorni_sadrzaj>
      <item>MIRA MAR. PROMET d.o.o. POREČ, Kvajera 1, 52440 Poreč zastupanog po punomoćniku Mira Ritoša; Josip Marković</item>
    </izvorni_sadrzaj>
    <derivirana_varijabla naziv="DomainObject.Predmet.ProtuStrankaListFormatedWithAdress_1">
      <item>MIRA MAR. PROMET d.o.o. POREČ, Kvajera 1, 52440 Poreč zastupanog po punomoćniku Mira Ritoša; Josip Marković</item>
    </derivirana_varijabla>
  </DomainObject.Predmet.ProtuStrankaListFormatedWithAdress>
  <DomainObject.Predmet.ProtuStrankaListFormatedWithAdressOIB>
    <izvorni_sadrzaj>
      <item>MIRA MAR. PROMET d.o.o. POREČ, OIB 20588356436, Kvajera 1, 52440 Poreč zastupanog po punomoćniku Mira Ritoša; Josip Marković</item>
    </izvorni_sadrzaj>
    <derivirana_varijabla naziv="DomainObject.Predmet.ProtuStrankaListFormatedWithAdressOIB_1">
      <item>MIRA MAR. PROMET d.o.o. POREČ, OIB 20588356436, Kvajera 1, 52440 Poreč zastupanog po punomoćniku Mira Ritoša; Josip Marković</item>
    </derivirana_varijabla>
  </DomainObject.Predmet.ProtuStrankaListFormatedWithAdressOIB>
  <DomainObject.Predmet.ProtuStrankaListNazivFormated>
    <izvorni_sadrzaj>
      <item>MIRA MAR. PROMET d.o.o. POREČ</item>
    </izvorni_sadrzaj>
    <derivirana_varijabla naziv="DomainObject.Predmet.ProtuStrankaListNazivFormated_1">
      <item>MIRA MAR. PROMET d.o.o. POREČ</item>
    </derivirana_varijabla>
  </DomainObject.Predmet.ProtuStrankaListNazivFormated>
  <DomainObject.Predmet.ProtuStrankaListNazivFormatedOIB>
    <izvorni_sadrzaj>
      <item>MIRA MAR. PROMET d.o.o. POREČ, OIB 20588356436</item>
    </izvorni_sadrzaj>
    <derivirana_varijabla naziv="DomainObject.Predmet.ProtuStrankaListNazivFormatedOIB_1">
      <item>MIRA MAR. PROMET d.o.o. POREČ, OIB 20588356436</item>
    </derivirana_varijabla>
  </DomainObject.Predmet.ProtuStrankaListNazivFormatedOIB>
  <DomainObject.Predmet.OstaliListFormated>
    <izvorni_sadrzaj>
      <item>Mira Ritoša punomoćnik sudionika u postupku MIRA MAR. PROMET d.o.o. POREČ</item>
      <item>Josip Marković punomoćnik sudionika u postupku MIRA MAR. PROMET d.o.o. POREČ</item>
    </izvorni_sadrzaj>
    <derivirana_varijabla naziv="DomainObject.Predmet.OstaliListFormated_1">
      <item>Mira Ritoša punomoćnik sudionika u postupku MIRA MAR. PROMET d.o.o. POREČ</item>
      <item>Josip Marković punomoćnik sudionika u postupku MIRA MAR. PROMET d.o.o. POREČ</item>
    </derivirana_varijabla>
  </DomainObject.Predmet.OstaliListFormated>
  <DomainObject.Predmet.OstaliListFormatedOIB>
    <izvorni_sadrzaj>
      <item>Mira Ritoša, OIB 96965322589 punomoćnik sudionika u postupku MIRA MAR. PROMET d.o.o. POREČ</item>
      <item>Josip Marković, OIB 31327394279 punomoćnik sudionika u postupku MIRA MAR. PROMET d.o.o. POREČ</item>
    </izvorni_sadrzaj>
    <derivirana_varijabla naziv="DomainObject.Predmet.OstaliListFormatedOIB_1">
      <item>Mira Ritoša, OIB 96965322589 punomoćnik sudionika u postupku MIRA MAR. PROMET d.o.o. POREČ</item>
      <item>Josip Marković, OIB 31327394279 punomoćnik sudionika u postupku MIRA MAR. PROMET d.o.o. POREČ</item>
    </derivirana_varijabla>
  </DomainObject.Predmet.OstaliListFormatedOIB>
  <DomainObject.Predmet.OstaliListFormatedWithAdress>
    <izvorni_sadrzaj>
      <item>Mira Ritoša, Kvajera 1, 52440 Poreč punomoćnik sudionika u postupku MIRA MAR. PROMET d.o.o. POREČ</item>
      <item>Josip Marković, Ferde Livadića 19, 10431 Sveta Nedelja punomoćnik sudionika u postupku MIRA MAR. PROMET d.o.o. POREČ</item>
    </izvorni_sadrzaj>
    <derivirana_varijabla naziv="DomainObject.Predmet.OstaliListFormatedWithAdress_1">
      <item>Mira Ritoša, Kvajera 1, 52440 Poreč punomoćnik sudionika u postupku MIRA MAR. PROMET d.o.o. POREČ</item>
      <item>Josip Marković, Ferde Livadića 19, 10431 Sveta Nedelja punomoćnik sudionika u postupku MIRA MAR. PROMET d.o.o. POREČ</item>
    </derivirana_varijabla>
  </DomainObject.Predmet.OstaliListFormatedWithAdress>
  <DomainObject.Predmet.OstaliListFormatedWithAdressOIB>
    <izvorni_sadrzaj>
      <item>Mira Ritoša, OIB 96965322589, Kvajera 1, 52440 Poreč punomoćnik sudionika u postupku MIRA MAR. PROMET d.o.o. POREČ</item>
      <item>Josip Marković, OIB 31327394279, Ferde Livadića 19, 10431 Sveta Nedelja punomoćnik sudionika u postupku MIRA MAR. PROMET d.o.o. POREČ</item>
    </izvorni_sadrzaj>
    <derivirana_varijabla naziv="DomainObject.Predmet.OstaliListFormatedWithAdressOIB_1">
      <item>Mira Ritoša, OIB 96965322589, Kvajera 1, 52440 Poreč punomoćnik sudionika u postupku MIRA MAR. PROMET d.o.o. POREČ</item>
      <item>Josip Marković, OIB 31327394279, Ferde Livadića 19, 10431 Sveta Nedelja punomoćnik sudionika u postupku MIRA MAR. PROMET d.o.o. POREČ</item>
    </derivirana_varijabla>
  </DomainObject.Predmet.OstaliListFormatedWithAdressOIB>
  <DomainObject.Predmet.OstaliListNazivFormated>
    <izvorni_sadrzaj>
      <item>Mira Ritoša</item>
      <item>Josip Marković</item>
    </izvorni_sadrzaj>
    <derivirana_varijabla naziv="DomainObject.Predmet.OstaliListNazivFormated_1">
      <item>Mira Ritoša</item>
      <item>Josip Marković</item>
    </derivirana_varijabla>
  </DomainObject.Predmet.OstaliListNazivFormated>
  <DomainObject.Predmet.OstaliListNazivFormatedOIB>
    <izvorni_sadrzaj>
      <item>Mira Ritoša, OIB 96965322589</item>
      <item>Josip Marković, OIB 31327394279</item>
    </izvorni_sadrzaj>
    <derivirana_varijabla naziv="DomainObject.Predmet.OstaliListNazivFormatedOIB_1">
      <item>Mira Ritoša, OIB 96965322589</item>
      <item>Josip Marković, OIB 31327394279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MIRA MAR. PROMET d.o.o. POREČ</izvorni_sadrzaj>
    <derivirana_varijabla naziv="DomainObject.Predmet.ProtustrankaIDrugi_1">MIRA MAR. PROMET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MIRA MAR. PROMET d.o.o. POREČ, OIB 20588356436, Kvajera 1, 52440 Poreč</izvorni_sadrzaj>
    <derivirana_varijabla naziv="DomainObject.Predmet.ProtustrankaIDrugiAdressOIB_1">MIRA MAR. PROMET d.o.o. POREČ, OIB 20588356436, Kvajera 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MIRA MAR. PROMET d.o.o. POREČ</item>
      <item>Mira Ritoša</item>
      <item>Josip Marković</item>
    </izvorni_sadrzaj>
    <derivirana_varijabla naziv="DomainObject.Predmet.SudioniciListNaziv_1">
      <item>FINANCIJSKA AGENCIJA, RC RIJEKA, PODRUŽNICA PULA, PULA</item>
      <item>MIRA MAR. PROMET d.o.o. POREČ</item>
      <item>Mira Ritoša</item>
      <item>Josip Marković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MIRA MAR. PROMET d.o.o. POREČ, OIB 20588356436, Kvajera 1,52440 Poreč</item>
      <item>Mira Ritoša, OIB 96965322589, Kvajera 1,52440 Poreč</item>
      <item>Josip Marković, OIB 31327394279, Ferde Livadića 19,10431 Sveta Nedelja</item>
    </izvorni_sadrzaj>
    <derivirana_varijabla naziv="DomainObject.Predmet.SudioniciListAdressOIB_1">
      <item>FINANCIJSKA AGENCIJA, RC RIJEKA, PODRUŽNICA PULA, PULA, OIB 85821130368, Giardini 5,52100 Pula</item>
      <item>MIRA MAR. PROMET d.o.o. POREČ, OIB 20588356436, Kvajera 1,52440 Poreč</item>
      <item>Mira Ritoša, OIB 96965322589, Kvajera 1,52440 Poreč</item>
      <item>Josip Marković, OIB 31327394279, Ferde Livadića 19,10431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20588356436</item>
      <item>, OIB 96965322589</item>
      <item>, OIB 31327394279</item>
    </izvorni_sadrzaj>
    <derivirana_varijabla naziv="DomainObject.Predmet.SudioniciListNazivOIB_1">
      <item>, OIB 85821130368</item>
      <item>, OIB 20588356436</item>
      <item>, OIB 96965322589</item>
      <item>, OIB 31327394279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C24F11-E89C-434A-9DD5-5E1DFA9950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954</properties:Words>
  <properties:Characters>5231</properties:Characters>
  <properties:Lines>118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2016-08-31T11:23:00Z</dcterms:created>
  <dc:creator>Jasmina Matika</dc:creator>
  <cp:lastModifiedBy>Sanja Prodan</cp:lastModifiedBy>
  <cp:lastPrinted>2016-08-31T11:35:00Z</cp:lastPrinted>
  <dcterms:modified xmlns:xsi="http://www.w3.org/2001/XMLSchema-instance" xsi:type="dcterms:W3CDTF">2016-08-31T11:36:00Z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