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4b0b7" w14:paraId="fe4b0b7" w:rsidRDefault="007B0250" w:rsidP="0001726C" w:rsidR="0001726C">
      <w:pPr>
        <w:jc w:val="right"/>
        <w15:collapsed w:val="false"/>
      </w:pPr>
      <w:r>
        <w:t xml:space="preserve">Broj: </w:t>
      </w:r>
      <w:r w:rsidR="0001726C">
        <w:t>6 St-</w:t>
      </w:r>
      <w:r w:rsidR="00554C9E">
        <w:t>193/18-17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0E7B3D">
        <w:t xml:space="preserve">RH MF Porezna uprava zastupana po ŽDO Osijek, za otvaranje stečajnog postupka nad dužnikom </w:t>
      </w:r>
      <w:r w:rsidR="00554C9E">
        <w:rPr>
          <w:b/>
        </w:rPr>
        <w:t xml:space="preserve">VRIJEDNOST jednostavno društvo s ograničenom odgovornošću za proizvodnju, trgovinu i usluge, Osijek, </w:t>
      </w:r>
      <w:proofErr w:type="spellStart"/>
      <w:r w:rsidR="00554C9E">
        <w:rPr>
          <w:b/>
        </w:rPr>
        <w:t>Pleternička</w:t>
      </w:r>
      <w:proofErr w:type="spellEnd"/>
      <w:r w:rsidR="00554C9E">
        <w:rPr>
          <w:b/>
        </w:rPr>
        <w:t xml:space="preserve"> 18, MBS 030129744, OIB: 95134826929</w:t>
      </w:r>
      <w:r>
        <w:t xml:space="preserve">, dana </w:t>
      </w:r>
      <w:r w:rsidR="00554C9E">
        <w:t>8</w:t>
      </w:r>
      <w:r w:rsidR="00C407CD">
        <w:t>. lipnja</w:t>
      </w:r>
      <w:r>
        <w:t xml:space="preserve"> 2018. g.,  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</w:t>
      </w:r>
      <w:proofErr w:type="spellStart"/>
      <w:r>
        <w:t>z.z</w:t>
      </w:r>
      <w:proofErr w:type="spellEnd"/>
      <w:r>
        <w:t xml:space="preserve">. dužnika </w:t>
      </w:r>
      <w:r w:rsidR="00554C9E">
        <w:t xml:space="preserve">Zdravku Radan, Osijek, </w:t>
      </w:r>
      <w:proofErr w:type="spellStart"/>
      <w:r w:rsidR="00554C9E">
        <w:t>Pleternička</w:t>
      </w:r>
      <w:proofErr w:type="spellEnd"/>
      <w:r w:rsidR="00554C9E">
        <w:t xml:space="preserve"> 18, OIB: 49562295889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HR31 2390 0011 3000 0020 0 s pozivom na  broj HR05 272-</w:t>
      </w:r>
      <w:r w:rsidR="00554C9E">
        <w:rPr>
          <w:b/>
        </w:rPr>
        <w:t>193</w:t>
      </w:r>
      <w:r w:rsidR="007F722E">
        <w:rPr>
          <w:b/>
        </w:rPr>
        <w:t>-18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 xml:space="preserve">Ukoliko osoba ovlaštena za zastupanje dužnika, </w:t>
      </w:r>
      <w:r w:rsidR="00554C9E">
        <w:t xml:space="preserve">Zdravko Radan, Osijek, </w:t>
      </w:r>
      <w:proofErr w:type="spellStart"/>
      <w:r w:rsidR="00554C9E">
        <w:t>Pleternička</w:t>
      </w:r>
      <w:proofErr w:type="spellEnd"/>
      <w:r w:rsidR="00554C9E">
        <w:t xml:space="preserve"> 18, OIB: 49562295889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554C9E">
        <w:rPr>
          <w:b/>
        </w:rPr>
        <w:t>193</w:t>
      </w:r>
      <w:r>
        <w:rPr>
          <w:b/>
        </w:rPr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r w:rsidR="00554C9E">
        <w:t xml:space="preserve">Zdravku Radan, Osijek, </w:t>
      </w:r>
      <w:proofErr w:type="spellStart"/>
      <w:r w:rsidR="00554C9E">
        <w:t>Pleternička</w:t>
      </w:r>
      <w:proofErr w:type="spellEnd"/>
      <w:r w:rsidR="00554C9E">
        <w:t xml:space="preserve"> 18, OIB: 49562295889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r w:rsidR="00554C9E">
        <w:t xml:space="preserve">Zdravko Radan, Osijek, </w:t>
      </w:r>
      <w:proofErr w:type="spellStart"/>
      <w:r w:rsidR="00554C9E">
        <w:t>Pleternička</w:t>
      </w:r>
      <w:proofErr w:type="spellEnd"/>
      <w:r w:rsidR="00554C9E">
        <w:t xml:space="preserve"> 18, OIB: 49562295889</w:t>
      </w:r>
      <w:r>
        <w:t>, ne postupi po nalogu suda iz točke I, ovo rješenje će se po pravomoćnosti dostaviti FINI radi provedbe ovrhe iz točke II izreke rješenja.</w:t>
      </w:r>
    </w:p>
    <w:p w:rsidRDefault="0001726C" w:rsidP="00FC6F35" w:rsidR="0001726C">
      <w:pPr>
        <w:jc w:val="both"/>
      </w:pPr>
    </w:p>
    <w:p w:rsidRDefault="00554C9E" w:rsidP="00554C9E" w:rsidR="00554C9E">
      <w:pPr>
        <w:jc w:val="right"/>
      </w:pPr>
      <w:r>
        <w:t>Broj: 6 St-193/18-17</w:t>
      </w:r>
    </w:p>
    <w:p w:rsidRDefault="007B0250" w:rsidP="007B0250" w:rsidR="007B0250">
      <w:pPr>
        <w:jc w:val="right"/>
      </w:pPr>
    </w:p>
    <w:p w:rsidRDefault="007B0250" w:rsidP="007B0250" w:rsidR="007B0250">
      <w:pPr>
        <w:jc w:val="right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7F722E">
        <w:t xml:space="preserve">RH MF Porezna uprava zastupana po ŽDO </w:t>
      </w:r>
      <w:r w:rsidR="00530393">
        <w:t>Osijek</w:t>
      </w:r>
      <w:r>
        <w:t xml:space="preserve"> </w:t>
      </w:r>
      <w:r>
        <w:rPr>
          <w:bCs/>
        </w:rPr>
        <w:t xml:space="preserve">je dana </w:t>
      </w:r>
      <w:r w:rsidR="00554C9E">
        <w:rPr>
          <w:bCs/>
        </w:rPr>
        <w:t>7. studenog 2017.</w:t>
      </w:r>
      <w:r w:rsidR="00530393">
        <w:rPr>
          <w:bCs/>
        </w:rPr>
        <w:t xml:space="preserve"> g.</w:t>
      </w:r>
      <w:r>
        <w:rPr>
          <w:bCs/>
        </w:rPr>
        <w:t xml:space="preserve"> podnijela ovom sudu prijedlog za pokretanje stečajnog postupka nad dužnikom </w:t>
      </w:r>
      <w:r w:rsidR="00554C9E">
        <w:rPr>
          <w:b/>
        </w:rPr>
        <w:t xml:space="preserve">VRIJEDNOST jednostavno društvo s ograničenom odgovornošću za proizvodnju, trgovinu i usluge, Osijek, </w:t>
      </w:r>
      <w:proofErr w:type="spellStart"/>
      <w:r w:rsidR="00554C9E">
        <w:rPr>
          <w:b/>
        </w:rPr>
        <w:t>Pleternička</w:t>
      </w:r>
      <w:proofErr w:type="spellEnd"/>
      <w:r w:rsidR="00554C9E">
        <w:rPr>
          <w:b/>
        </w:rPr>
        <w:t xml:space="preserve"> 18, MBS 030129744, OIB: 95134826929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AD6EE6" w:rsidP="0001726C" w:rsidR="00AD6EE6">
      <w:pPr>
        <w:pStyle w:val="Tijeloteksta"/>
      </w:pPr>
      <w:r>
        <w:tab/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skraćenog stečajnog postupka podnijela FINA RC Osijek dana </w:t>
      </w:r>
      <w:r w:rsidR="00554C9E">
        <w:rPr>
          <w:b/>
        </w:rPr>
        <w:t>25. listopada 2017.</w:t>
      </w:r>
      <w:r w:rsidR="000E7B3D">
        <w:rPr>
          <w:b/>
        </w:rPr>
        <w:t xml:space="preserve"> g.</w:t>
      </w:r>
      <w:r>
        <w:t xml:space="preserve">  (čl. 110 st. 1 SZ) a nakon toga i RH MF Porezna uprava zastupana po ŽDO</w:t>
      </w:r>
      <w:r w:rsidR="007B0250">
        <w:t xml:space="preserve"> </w:t>
      </w:r>
      <w:r w:rsidR="000E7B3D">
        <w:t>Osijek</w:t>
      </w:r>
      <w:r>
        <w:t xml:space="preserve"> prijedlog za otvaranje stečajnog postupka nad dužnikom dana </w:t>
      </w:r>
      <w:r w:rsidR="00554C9E">
        <w:rPr>
          <w:b/>
        </w:rPr>
        <w:t>7. studenog 2017</w:t>
      </w:r>
      <w:r w:rsidR="000D2ABF">
        <w:rPr>
          <w:b/>
        </w:rPr>
        <w:t>. g.</w:t>
      </w:r>
      <w:r>
        <w:t xml:space="preserve">  </w:t>
      </w:r>
    </w:p>
    <w:p w:rsidRDefault="00AD6EE6" w:rsidP="009D4F4C" w:rsidR="002E5413">
      <w:pPr>
        <w:pStyle w:val="Tijeloteksta"/>
      </w:pPr>
      <w:r>
        <w:tab/>
      </w:r>
      <w:r w:rsidR="009D4F4C"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2E5413" w:rsidP="002E5413" w:rsidR="002E5413">
      <w:pPr>
        <w:ind w:firstLine="708"/>
        <w:jc w:val="both"/>
      </w:pPr>
      <w:r>
        <w:t xml:space="preserve">Ujedno rješenjem ovoga suda broj </w:t>
      </w:r>
      <w:r w:rsidR="00590757">
        <w:t xml:space="preserve">6 </w:t>
      </w:r>
      <w:r>
        <w:t>St</w:t>
      </w:r>
      <w:r w:rsidR="002042D7">
        <w:t>-</w:t>
      </w:r>
      <w:r w:rsidR="00554C9E">
        <w:t>193/18-12 od 5. ožujka</w:t>
      </w:r>
      <w:r w:rsidR="00C407CD">
        <w:t xml:space="preserve"> 2018</w:t>
      </w:r>
      <w:r w:rsidR="000E7B3D">
        <w:t>. g.</w:t>
      </w:r>
      <w:r>
        <w:t xml:space="preserve"> pokrenut je prethodni postupak radi utvrđivanja uvjeta za otvaranje stečajnog postupka nad dužnikom te je imenovan</w:t>
      </w:r>
      <w:r w:rsidR="009D4F4C">
        <w:t>a</w:t>
      </w:r>
      <w:r>
        <w:t xml:space="preserve"> privremen</w:t>
      </w:r>
      <w:r w:rsidR="009D4F4C">
        <w:t>a</w:t>
      </w:r>
      <w:r>
        <w:t xml:space="preserve"> stečajn</w:t>
      </w:r>
      <w:r w:rsidR="009D4F4C">
        <w:t>a</w:t>
      </w:r>
      <w:r>
        <w:t xml:space="preserve"> upravitelj</w:t>
      </w:r>
      <w:r w:rsidR="009D4F4C">
        <w:t>ica</w:t>
      </w:r>
      <w:r>
        <w:t xml:space="preserve"> u osobi </w:t>
      </w:r>
      <w:r w:rsidR="00554C9E">
        <w:t>Vinka Ivanković iz Vinkovaca</w:t>
      </w:r>
      <w:r>
        <w:t>, automatskim odabirom a kako bi utvrdi</w:t>
      </w:r>
      <w:r w:rsidR="009D4F4C">
        <w:t>la</w:t>
      </w:r>
      <w:r>
        <w:t xml:space="preserve"> financijsko-gospodarsko stanje st. dužnika te mogućnosti provedbe stečajnog postupka nad njegovom imovinom.</w:t>
      </w:r>
    </w:p>
    <w:p w:rsidRDefault="00065E57" w:rsidP="00065E57" w:rsidR="002E5413">
      <w:pPr>
        <w:ind w:firstLine="708"/>
        <w:jc w:val="both"/>
      </w:pPr>
      <w:r>
        <w:t>Budući da je sud gore navedenim Rješenjem imenovao privremenog stečajnog upravitelja naloženo je</w:t>
      </w:r>
      <w:r w:rsidR="002E5413">
        <w:t xml:space="preserve"> </w:t>
      </w:r>
      <w:proofErr w:type="spellStart"/>
      <w:r w:rsidR="002E5413">
        <w:t>z.z</w:t>
      </w:r>
      <w:proofErr w:type="spellEnd"/>
      <w:r w:rsidR="002E5413">
        <w:t>. dužnika uplat</w:t>
      </w:r>
      <w:r>
        <w:t xml:space="preserve">a </w:t>
      </w:r>
      <w:r w:rsidR="009D4F4C">
        <w:t xml:space="preserve">dodatnog </w:t>
      </w:r>
      <w:r>
        <w:t>iznosa</w:t>
      </w:r>
      <w:r w:rsidR="009D4F4C">
        <w:t xml:space="preserve"> predujma</w:t>
      </w:r>
      <w:r>
        <w:t xml:space="preserve"> od 4.000,00 kn za rad privremenog stečajnog upravitelja.</w:t>
      </w:r>
    </w:p>
    <w:p w:rsidRDefault="009D4F4C" w:rsidP="002E5413" w:rsidR="002E5413">
      <w:pPr>
        <w:ind w:firstLine="708"/>
        <w:jc w:val="both"/>
      </w:pPr>
      <w:r>
        <w:t xml:space="preserve">Visina dodatnog predujma od 4.000,00 kn određena je iz razloga što je </w:t>
      </w:r>
      <w:r w:rsidR="002E5413">
        <w:t xml:space="preserve">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2E5413" w:rsidP="00FC6F35" w:rsidR="00A06D4A">
      <w:pPr>
        <w:ind w:firstLine="708"/>
        <w:jc w:val="both"/>
      </w:pPr>
      <w:r>
        <w:t xml:space="preserve">Budući da je sud uvidom u prijedlog za </w:t>
      </w:r>
      <w:r w:rsidR="00A06D4A">
        <w:t>pokretanje skraćenog</w:t>
      </w:r>
      <w:r>
        <w:t xml:space="preserve"> stečajnog postupka FINE od </w:t>
      </w:r>
      <w:r w:rsidR="00554C9E">
        <w:rPr>
          <w:b/>
        </w:rPr>
        <w:t>25. listopada 2017. g.</w:t>
      </w:r>
      <w:r w:rsidR="00554C9E">
        <w:t xml:space="preserve">  </w:t>
      </w:r>
      <w:r w:rsidR="00FC6F35">
        <w:t xml:space="preserve">te uvidom u prijedlog vjerovnika RH MF Porezne uprave za otvaranje stečajnog postupka od </w:t>
      </w:r>
      <w:r w:rsidR="00554C9E">
        <w:rPr>
          <w:b/>
        </w:rPr>
        <w:t>7. studenog 2017</w:t>
      </w:r>
      <w:r w:rsidR="00530393">
        <w:rPr>
          <w:b/>
        </w:rPr>
        <w:t>.</w:t>
      </w:r>
      <w:r w:rsidR="000E7B3D">
        <w:rPr>
          <w:b/>
        </w:rPr>
        <w:t xml:space="preserve"> g.</w:t>
      </w:r>
      <w:r w:rsidR="00FC6F35">
        <w:t xml:space="preserve"> </w:t>
      </w:r>
      <w:r>
        <w:t xml:space="preserve">utvrdio da visina blokade žiro računa dužnika iznosi </w:t>
      </w:r>
      <w:r w:rsidR="00554C9E">
        <w:t>6.369,34</w:t>
      </w:r>
      <w:r w:rsidR="00FC6F35">
        <w:t xml:space="preserve"> kn odnosno prema RH MF Poreznoj upravi </w:t>
      </w:r>
      <w:r w:rsidR="00554C9E">
        <w:t>628,84</w:t>
      </w:r>
      <w:r w:rsidR="00FC6F35">
        <w:t xml:space="preserve"> kn</w:t>
      </w:r>
      <w:r w:rsidR="00065E57">
        <w:t xml:space="preserve"> te budući da je u prijedlogu za otvaranje</w:t>
      </w:r>
      <w:r w:rsidR="00FC6F35">
        <w:t xml:space="preserve"> skraćenog</w:t>
      </w:r>
      <w:r w:rsidR="00065E57">
        <w:t xml:space="preserve"> stečajnog postupka od </w:t>
      </w:r>
      <w:r w:rsidR="00554C9E">
        <w:rPr>
          <w:b/>
        </w:rPr>
        <w:t>25. listopada 2017. g.</w:t>
      </w:r>
      <w:r w:rsidR="00554C9E">
        <w:t xml:space="preserve">  </w:t>
      </w:r>
      <w:r w:rsidR="00065E57">
        <w:t xml:space="preserve">FINA navela da na ime predujma za namirenje troškova stečajnog postupka nema zaplijenjenih novčanih sredstava sukladno čl. 112 st. 5 SZ </w:t>
      </w:r>
      <w:r>
        <w:t>ovaj sud smatra da obavljanje poslova privremenog stečajnog upravitelja neće biti u tolikoj mjeri složeno te je odredio visinu dodatnog predujma, u konkretnom slučaju, u iznosu od 4.000,00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0D2ABF" w:rsidP="00FC6F35" w:rsidR="000D2ABF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7B0250" w:rsidP="00FC6F35" w:rsidR="007B0250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554C9E" w:rsidP="00554C9E" w:rsidR="00554C9E">
      <w:pPr>
        <w:jc w:val="right"/>
      </w:pPr>
      <w:r>
        <w:t>Broj: 6 St-193/18-17</w:t>
      </w: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2E5413" w:rsidP="002E5413" w:rsidR="002E5413">
      <w:pPr>
        <w:ind w:firstLine="708"/>
        <w:jc w:val="both"/>
      </w:pPr>
      <w:r>
        <w:t xml:space="preserve"> Slijedom navedenog valjalo je </w:t>
      </w:r>
      <w:r w:rsidR="00FC6F35">
        <w:t xml:space="preserve">zakonskom zastupniku dužnika odrediti predujam i dodatni iznos predujma u ukupnom iznosu od 5.000,00 kn </w:t>
      </w:r>
      <w:r>
        <w:t xml:space="preserve">sukladno članku 113. SZ </w:t>
      </w:r>
      <w:r w:rsidR="00FC6F35">
        <w:t>te odlučiti kao u izreci.</w:t>
      </w:r>
    </w:p>
    <w:p w:rsidRDefault="002E5413" w:rsidP="002E5413" w:rsidR="002E5413">
      <w:pPr>
        <w:ind w:firstLine="708"/>
        <w:jc w:val="both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554C9E">
        <w:t>8</w:t>
      </w:r>
      <w:r w:rsidR="00C407CD">
        <w:t>. lipnja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065E57" w:rsidP="002E5413" w:rsidR="00554C9E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</w:t>
      </w:r>
      <w:r w:rsidR="00554C9E">
        <w:t xml:space="preserve">Zdravko Radan, Osijek, </w:t>
      </w:r>
      <w:proofErr w:type="spellStart"/>
      <w:r w:rsidR="00554C9E">
        <w:t>Pleternička</w:t>
      </w:r>
      <w:proofErr w:type="spellEnd"/>
      <w:r w:rsidR="00554C9E">
        <w:t xml:space="preserve"> 18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554C9E" w:rsidP="00B97155" w:rsidR="002E5413">
      <w:pPr>
        <w:numPr>
          <w:ilvl w:val="0"/>
          <w:numId w:val="13"/>
        </w:numPr>
      </w:pPr>
      <w:r>
        <w:t>K-21.7.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A418DE" w:rsidR="00E75FA5" w:rsidRPr="00EF33B5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5295" w:rsidP="00C06AA6" w:rsidR="00135295">
      <w:r>
        <w:separator/>
      </w:r>
    </w:p>
  </w:endnote>
  <w:endnote w:id="0" w:type="continuationSeparator">
    <w:p w:rsidRDefault="00135295" w:rsidP="00C06AA6" w:rsidR="001352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5295" w:rsidP="00C06AA6" w:rsidR="00135295">
      <w:r>
        <w:separator/>
      </w:r>
    </w:p>
  </w:footnote>
  <w:footnote w:id="0" w:type="continuationSeparator">
    <w:p w:rsidRDefault="00135295" w:rsidP="00C06AA6" w:rsidR="001352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418DE">
      <w:rPr>
        <w:noProof/>
      </w:rPr>
      <w:t>4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0E7B3D"/>
    <w:rsid w:val="00102060"/>
    <w:rsid w:val="0012662A"/>
    <w:rsid w:val="00135295"/>
    <w:rsid w:val="001437B2"/>
    <w:rsid w:val="00146A42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1409E"/>
    <w:rsid w:val="00342079"/>
    <w:rsid w:val="0035629D"/>
    <w:rsid w:val="003612A7"/>
    <w:rsid w:val="00361A8E"/>
    <w:rsid w:val="0036316E"/>
    <w:rsid w:val="00375C7E"/>
    <w:rsid w:val="00382D98"/>
    <w:rsid w:val="003851EF"/>
    <w:rsid w:val="003924AF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2475B"/>
    <w:rsid w:val="00530393"/>
    <w:rsid w:val="0053545A"/>
    <w:rsid w:val="005437AE"/>
    <w:rsid w:val="005452B9"/>
    <w:rsid w:val="00545468"/>
    <w:rsid w:val="00550133"/>
    <w:rsid w:val="00554C9E"/>
    <w:rsid w:val="00556098"/>
    <w:rsid w:val="00575D73"/>
    <w:rsid w:val="00590757"/>
    <w:rsid w:val="00592781"/>
    <w:rsid w:val="005931E7"/>
    <w:rsid w:val="00595609"/>
    <w:rsid w:val="005976AC"/>
    <w:rsid w:val="005B59B6"/>
    <w:rsid w:val="005D7EC1"/>
    <w:rsid w:val="005E0CFB"/>
    <w:rsid w:val="005E38F4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52F06"/>
    <w:rsid w:val="00766D29"/>
    <w:rsid w:val="0077329E"/>
    <w:rsid w:val="0078009A"/>
    <w:rsid w:val="007809C2"/>
    <w:rsid w:val="00796AED"/>
    <w:rsid w:val="007A4540"/>
    <w:rsid w:val="007A480E"/>
    <w:rsid w:val="007B0250"/>
    <w:rsid w:val="007D5866"/>
    <w:rsid w:val="007E6D1A"/>
    <w:rsid w:val="007F722E"/>
    <w:rsid w:val="00800D43"/>
    <w:rsid w:val="00814537"/>
    <w:rsid w:val="00817C66"/>
    <w:rsid w:val="00826384"/>
    <w:rsid w:val="008362DD"/>
    <w:rsid w:val="008409A8"/>
    <w:rsid w:val="00860129"/>
    <w:rsid w:val="00875548"/>
    <w:rsid w:val="008A17A7"/>
    <w:rsid w:val="008A66B9"/>
    <w:rsid w:val="008D3E2B"/>
    <w:rsid w:val="00901EF5"/>
    <w:rsid w:val="00902BDA"/>
    <w:rsid w:val="00911AC2"/>
    <w:rsid w:val="00937840"/>
    <w:rsid w:val="00954F64"/>
    <w:rsid w:val="00956241"/>
    <w:rsid w:val="0096214F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18DE"/>
    <w:rsid w:val="00A46436"/>
    <w:rsid w:val="00A72B9C"/>
    <w:rsid w:val="00A8029B"/>
    <w:rsid w:val="00AA6B6E"/>
    <w:rsid w:val="00AD05E2"/>
    <w:rsid w:val="00AD0AD1"/>
    <w:rsid w:val="00AD6EE6"/>
    <w:rsid w:val="00AE7F6B"/>
    <w:rsid w:val="00AF2DA3"/>
    <w:rsid w:val="00B237F9"/>
    <w:rsid w:val="00B24B41"/>
    <w:rsid w:val="00B47A49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407CD"/>
    <w:rsid w:val="00C81C0A"/>
    <w:rsid w:val="00CA01EF"/>
    <w:rsid w:val="00CE4CFB"/>
    <w:rsid w:val="00D022CE"/>
    <w:rsid w:val="00D231AE"/>
    <w:rsid w:val="00D24D2F"/>
    <w:rsid w:val="00D801F0"/>
    <w:rsid w:val="00D97782"/>
    <w:rsid w:val="00DA4636"/>
    <w:rsid w:val="00DA6482"/>
    <w:rsid w:val="00DA7B15"/>
    <w:rsid w:val="00DD49B7"/>
    <w:rsid w:val="00E07AC2"/>
    <w:rsid w:val="00E12BC0"/>
    <w:rsid w:val="00E23AF8"/>
    <w:rsid w:val="00E60C19"/>
    <w:rsid w:val="00E75FA5"/>
    <w:rsid w:val="00E906E4"/>
    <w:rsid w:val="00E9379E"/>
    <w:rsid w:val="00E96356"/>
    <w:rsid w:val="00EA028A"/>
    <w:rsid w:val="00EC0FE7"/>
    <w:rsid w:val="00ED4C16"/>
    <w:rsid w:val="00EE473C"/>
    <w:rsid w:val="00EF2C43"/>
    <w:rsid w:val="00F05B91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418D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418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18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8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8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418D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418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18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18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18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589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St-193/2018</izvorni_sadrzaj>
    <derivirana_varijabla naziv="DomainObject.Predmet.OznakaBroj_1">St-193/2018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VRIJEDNOST jednostavno društvo s ograničenom odgovornošću za proizvodnju, trgovinu i usluge</izvorni_sadrzaj>
    <derivirana_varijabla naziv="DomainObject.Predmet.ProtustrankaFormated_1">  VRIJEDNOST jednostavno društvo s ograničenom odgovornošću za proizvodnju, trgovinu i usluge</derivirana_varijabla>
  </DomainObject.Predmet.ProtustrankaFormated>
  <DomainObject.Predmet.ProtustrankaFormatedOIB>
    <izvorni_sadrzaj>  VRIJEDNOST jednostavno društvo s ograničenom odgovornošću za proizvodnju, trgovinu i usluge, OIB 95134826929</izvorni_sadrzaj>
    <derivirana_varijabla naziv="DomainObject.Predmet.ProtustrankaFormatedOIB_1">  VRIJEDNOST jednostavno društvo s ograničenom odgovornošću za proizvodnju, trgovinu i usluge, OIB 95134826929</derivirana_varijabla>
  </DomainObject.Predmet.ProtustrankaFormatedOIB>
  <DomainObject.Predmet.ProtustrankaFormatedWithAdress>
    <izvorni_sadrzaj> VRIJEDNOST jednostavno društvo s ograničenom odgovornošću za proizvodnju, trgovinu i usluge, Pleternička 18, 31000 Osijek</izvorni_sadrzaj>
    <derivirana_varijabla naziv="DomainObject.Predmet.ProtustrankaFormatedWithAdress_1"> VRIJEDNOST jednostavno društvo s ograničenom odgovornošću za proizvodnju, trgovinu i usluge, Pleternička 18, 31000 Osijek</derivirana_varijabla>
  </DomainObject.Predmet.ProtustrankaFormatedWithAdress>
  <DomainObject.Predmet.ProtustrankaFormatedWithAdressOIB>
    <izvorni_sadrzaj> VRIJEDNOST jednostavno društvo s ograničenom odgovornošću za proizvodnju, trgovinu i usluge, OIB 95134826929, Pleternička 18, 31000 Osijek</izvorni_sadrzaj>
    <derivirana_varijabla naziv="DomainObject.Predmet.ProtustrankaFormatedWithAdressOIB_1"> VRIJEDNOST jednostavno društvo s ograničenom odgovornošću za proizvodnju, trgovinu i usluge, OIB 95134826929, Pleternička 18, 31000 Osijek</derivirana_varijabla>
  </DomainObject.Predmet.ProtustrankaFormatedWithAdressOIB>
  <DomainObject.Predmet.ProtustrankaWithAdress>
    <izvorni_sadrzaj>VRIJEDNOST jednostavno društvo s ograničenom odgovornošću za proizvodnju, trgovinu i usluge Pleternička 18, 31000 Osijek</izvorni_sadrzaj>
    <derivirana_varijabla naziv="DomainObject.Predmet.ProtustrankaWithAdress_1">VRIJEDNOST jednostavno društvo s ograničenom odgovornošću za proizvodnju, trgovinu i usluge Pleternička 18, 31000 Osijek</derivirana_varijabla>
  </DomainObject.Predmet.ProtustrankaWithAdress>
  <DomainObject.Predmet.ProtustrankaWithAdressOIB>
    <izvorni_sadrzaj>VRIJEDNOST jednostavno društvo s ograničenom odgovornošću za proizvodnju, trgovinu i usluge, OIB 95134826929, Pleternička 18, 31000 Osijek</izvorni_sadrzaj>
    <derivirana_varijabla naziv="DomainObject.Predmet.ProtustrankaWithAdressOIB_1">VRIJEDNOST jednostavno društvo s ograničenom odgovornošću za proizvodnju, trgovinu i usluge, OIB 95134826929, Pleternička 18, 31000 Osijek</derivirana_varijabla>
  </DomainObject.Predmet.ProtustrankaWithAdressOIB>
  <DomainObject.Predmet.ProtustrankaNazivFormated>
    <izvorni_sadrzaj>VRIJEDNOST jednostavno društvo s ograničenom odgovornošću za proizvodnju, trgovinu i usluge</izvorni_sadrzaj>
    <derivirana_varijabla naziv="DomainObject.Predmet.ProtustrankaNazivFormated_1">VRIJEDNOST jednostavno društvo s ograničenom odgovornošću za proizvodnju, trgovinu i usluge</derivirana_varijabla>
  </DomainObject.Predmet.ProtustrankaNazivFormated>
  <DomainObject.Predmet.ProtustrankaNazivFormatedOIB>
    <izvorni_sadrzaj>VRIJEDNOST jednostavno društvo s ograničenom odgovornošću za proizvodnju, trgovinu i usluge, OIB 95134826929</izvorni_sadrzaj>
    <derivirana_varijabla naziv="DomainObject.Predmet.ProtustrankaNazivFormatedOIB_1">VRIJEDNOST jednostavno društvo s ograničenom odgovornošću za proizvodnju, trgovinu i usluge, OIB 95134826929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VRIJEDNOST jednostavno društvo s ograničenom odgovornošću za proizvodnju, trgovinu i usluge</item>
    </izvorni_sadrzaj>
    <derivirana_varijabla naziv="DomainObject.Predmet.ProtuStrankaListFormated_1">
      <item>VRIJEDNOST jednostavno društvo s ograničenom odgovornošću za proizvodnju, trgovinu i usluge</item>
    </derivirana_varijabla>
  </DomainObject.Predmet.ProtuStrankaListFormated>
  <DomainObject.Predmet.ProtuStrankaListFormatedOIB>
    <izvorni_sadrzaj>
      <item>VRIJEDNOST jednostavno društvo s ograničenom odgovornošću za proizvodnju, trgovinu i usluge, OIB 95134826929</item>
    </izvorni_sadrzaj>
    <derivirana_varijabla naziv="DomainObject.Predmet.ProtuStrankaListFormatedOIB_1">
      <item>VRIJEDNOST jednostavno društvo s ograničenom odgovornošću za proizvodnju, trgovinu i usluge, OIB 95134826929</item>
    </derivirana_varijabla>
  </DomainObject.Predmet.ProtuStrankaListFormatedOIB>
  <DomainObject.Predmet.ProtuStrankaListFormatedWithAdress>
    <izvorni_sadrzaj>
      <item>VRIJEDNOST jednostavno društvo s ograničenom odgovornošću za proizvodnju, trgovinu i usluge, Pleternička 18, 31000 Osijek</item>
    </izvorni_sadrzaj>
    <derivirana_varijabla naziv="DomainObject.Predmet.ProtuStrankaListFormatedWithAdress_1">
      <item>VRIJEDNOST jednostavno društvo s ograničenom odgovornošću za proizvodnju, trgovinu i usluge, Pleternička 18, 31000 Osijek</item>
    </derivirana_varijabla>
  </DomainObject.Predmet.ProtuStrankaListFormatedWithAdress>
  <DomainObject.Predmet.ProtuStrankaListFormatedWithAdressOIB>
    <izvorni_sadrzaj>
      <item>VRIJEDNOST jednostavno društvo s ograničenom odgovornošću za proizvodnju, trgovinu i usluge, OIB 95134826929, Pleternička 18, 31000 Osijek</item>
    </izvorni_sadrzaj>
    <derivirana_varijabla naziv="DomainObject.Predmet.ProtuStrankaListFormatedWithAdressOIB_1">
      <item>VRIJEDNOST jednostavno društvo s ograničenom odgovornošću za proizvodnju, trgovinu i usluge, OIB 95134826929, Pleternička 18, 31000 Osijek</item>
    </derivirana_varijabla>
  </DomainObject.Predmet.ProtuStrankaListFormatedWithAdressOIB>
  <DomainObject.Predmet.ProtuStrankaListNazivFormated>
    <izvorni_sadrzaj>
      <item>VRIJEDNOST jednostavno društvo s ograničenom odgovornošću za proizvodnju, trgovinu i usluge</item>
    </izvorni_sadrzaj>
    <derivirana_varijabla naziv="DomainObject.Predmet.ProtuStrankaListNazivFormated_1">
      <item>VRIJEDNOST jednostavno društvo s ograničenom odgovornošću za proizvodnju, trgovinu i usluge</item>
    </derivirana_varijabla>
  </DomainObject.Predmet.ProtuStrankaListNazivFormated>
  <DomainObject.Predmet.ProtuStrankaListNazivFormatedOIB>
    <izvorni_sadrzaj>
      <item>VRIJEDNOST jednostavno društvo s ograničenom odgovornošću za proizvodnju, trgovinu i usluge, OIB 95134826929</item>
    </izvorni_sadrzaj>
    <derivirana_varijabla naziv="DomainObject.Predmet.ProtuStrankaListNazivFormatedOIB_1">
      <item>VRIJEDNOST jednostavno društvo s ograničenom odgovornošću za proizvodnju, trgovinu i usluge, OIB 95134826929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VRIJEDNOST jednostavno društvo s ograničenom odgovornošću za proizvodnju, trgovinu i usluge</izvorni_sadrzaj>
    <derivirana_varijabla naziv="DomainObject.Predmet.ProtustrankaIDrugi_1">VRIJEDNOST jednostavno društvo s ograničenom odgovornošću za proizvodnju, trgovinu i usluge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VRIJEDNOST jednostavno društvo s ograničenom odgovornošću za proizvodnju, trgovinu i usluge, OIB 95134826929, Pleternička 18, 31000 Osijek</izvorni_sadrzaj>
    <derivirana_varijabla naziv="DomainObject.Predmet.ProtustrankaIDrugiAdressOIB_1">VRIJEDNOST jednostavno društvo s ograničenom odgovornošću za proizvodnju, trgovinu i usluge, OIB 95134826929, Pleternička 18,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VRIJEDNOST jednostavno društvo s ograničenom odgovornošću za proizvodnju, trgovinu i usluge</item>
      <item>RH MF PU PODRUČNI URED OSIJEK</item>
    </izvorni_sadrzaj>
    <derivirana_varijabla naziv="DomainObject.Predmet.SudioniciListNaziv_1">
      <item>VRIJEDNOST jednostavno društvo s ograničenom odgovornošću za proizvodnju, trgovinu i usluge</item>
      <item>RH MF PU PODRUČNI URED OSIJEK</item>
    </derivirana_varijabla>
  </DomainObject.Predmet.SudioniciListNaziv>
  <DomainObject.Predmet.SudioniciListAdressOIB>
    <izvorni_sadrzaj>
      <item>VRIJEDNOST jednostavno društvo s ograničenom odgovornošću za proizvodnju, trgovinu i usluge, OIB 95134826929, Pleternička 18,31000 Osijek</item>
      <item>RH MF PU PODRUČNI URED OSIJEK, OIB 18683136487</item>
    </izvorni_sadrzaj>
    <derivirana_varijabla naziv="DomainObject.Predmet.SudioniciListAdressOIB_1">
      <item>VRIJEDNOST jednostavno društvo s ograničenom odgovornošću za proizvodnju, trgovinu i usluge, OIB 95134826929, Pleternička 18,31000 Osijek</item>
      <item>RH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95134826929</item>
      <item>, OIB 18683136487</item>
    </izvorni_sadrzaj>
    <derivirana_varijabla naziv="DomainObject.Predmet.SudioniciListNazivOIB_1">
      <item>, OIB 95134826929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14EFAA-72BE-4CBD-B015-F48757DB9F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939</properties:Words>
  <properties:Characters>4989</properties:Characters>
  <properties:Lines>159</properties:Lines>
  <properties:Paragraphs>36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6127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2018-05-08T09:51:00Z</dcterms:created>
  <dc:creator>Korisnik</dc:creator>
  <cp:lastModifiedBy>Danijela Sekulić</cp:lastModifiedBy>
  <cp:lastPrinted>2018-06-08T06:26:00Z</cp:lastPrinted>
  <dcterms:modified xmlns:xsi="http://www.w3.org/2001/XMLSchema-instance" xsi:type="dcterms:W3CDTF">2018-06-08T06:28:00Z</dcterms:modified>
  <cp:revision>11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(PU-ONA.docx)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