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9c7d" w14:paraId="ef89c7d" w:rsidRDefault="00761AE2" w:rsidP="00222E5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222E59" w:rsidP="00FC5F35" w:rsidR="00222E59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rPr>
          <w:sz w:val="24"/>
          <w:szCs w:val="24"/>
        </w:rPr>
      </w:pPr>
    </w:p>
    <w:p w:rsidRDefault="008606C6" w:rsidP="00874846" w:rsidR="008606C6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Odbacuje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se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prijava 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tražbine</w:t>
      </w:r>
      <w:r w:rsidR="00FF4D0E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vjerovnika</w:t>
      </w:r>
      <w:r w:rsidR="00874846">
        <w:rPr>
          <w:sz w:val="24"/>
          <w:szCs w:val="24"/>
        </w:rPr>
        <w:t xml:space="preserve"> </w:t>
      </w:r>
      <w:r w:rsidR="00FF4D0E">
        <w:rPr>
          <w:sz w:val="24"/>
          <w:szCs w:val="24"/>
        </w:rPr>
        <w:t xml:space="preserve"> </w:t>
      </w:r>
      <w:r w:rsidR="00C23D4D">
        <w:rPr>
          <w:sz w:val="24"/>
          <w:szCs w:val="24"/>
        </w:rPr>
        <w:t>TORQUE j.d.o.o.</w:t>
      </w:r>
      <w:r w:rsidR="00116F67">
        <w:rPr>
          <w:sz w:val="24"/>
          <w:szCs w:val="24"/>
        </w:rPr>
        <w:t>,</w:t>
      </w:r>
      <w:r w:rsidR="00FF4D0E">
        <w:rPr>
          <w:sz w:val="24"/>
          <w:szCs w:val="24"/>
        </w:rPr>
        <w:t xml:space="preserve"> </w:t>
      </w:r>
      <w:r w:rsidR="00C23D4D">
        <w:rPr>
          <w:sz w:val="24"/>
          <w:szCs w:val="24"/>
        </w:rPr>
        <w:t>31220 Višnjevac</w:t>
      </w:r>
      <w:r w:rsidR="00874846">
        <w:rPr>
          <w:sz w:val="24"/>
          <w:szCs w:val="24"/>
        </w:rPr>
        <w:t>,</w:t>
      </w:r>
      <w:r w:rsidR="00C23D4D">
        <w:rPr>
          <w:sz w:val="24"/>
          <w:szCs w:val="24"/>
        </w:rPr>
        <w:t xml:space="preserve"> Nikole Šubića Zrinskog 33</w:t>
      </w:r>
      <w:r w:rsidR="005965E9" w:rsidRPr="00D13814">
        <w:rPr>
          <w:sz w:val="24"/>
          <w:szCs w:val="24"/>
        </w:rPr>
        <w:t>,</w:t>
      </w:r>
      <w:r w:rsidR="00874846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C23D4D">
        <w:rPr>
          <w:sz w:val="24"/>
          <w:szCs w:val="24"/>
        </w:rPr>
        <w:t>78637133798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C23D4D">
        <w:rPr>
          <w:sz w:val="24"/>
          <w:szCs w:val="24"/>
        </w:rPr>
        <w:t>9</w:t>
      </w:r>
      <w:r w:rsidR="00F434C0">
        <w:rPr>
          <w:sz w:val="24"/>
          <w:szCs w:val="24"/>
        </w:rPr>
        <w:t>6</w:t>
      </w:r>
      <w:r w:rsidR="00394B40" w:rsidRPr="00D13814">
        <w:rPr>
          <w:sz w:val="24"/>
          <w:szCs w:val="24"/>
        </w:rPr>
        <w:t>.</w:t>
      </w:r>
      <w:r w:rsidR="00C23D4D">
        <w:rPr>
          <w:sz w:val="24"/>
          <w:szCs w:val="24"/>
        </w:rPr>
        <w:t>518</w:t>
      </w:r>
      <w:r w:rsidR="00431131" w:rsidRPr="00D13814">
        <w:rPr>
          <w:sz w:val="24"/>
          <w:szCs w:val="24"/>
        </w:rPr>
        <w:t>,</w:t>
      </w:r>
      <w:r w:rsidR="00C23D4D">
        <w:rPr>
          <w:sz w:val="24"/>
          <w:szCs w:val="24"/>
        </w:rPr>
        <w:t>9</w:t>
      </w:r>
      <w:r w:rsidR="00874846">
        <w:rPr>
          <w:sz w:val="24"/>
          <w:szCs w:val="24"/>
        </w:rPr>
        <w:t>4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C23D4D">
        <w:rPr>
          <w:sz w:val="24"/>
          <w:szCs w:val="24"/>
        </w:rPr>
        <w:t>3</w:t>
      </w:r>
      <w:r w:rsidR="006751AE">
        <w:rPr>
          <w:sz w:val="24"/>
          <w:szCs w:val="24"/>
        </w:rPr>
        <w:t>1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8C0015">
        <w:rPr>
          <w:sz w:val="24"/>
          <w:szCs w:val="24"/>
        </w:rPr>
        <w:t>.</w:t>
      </w:r>
    </w:p>
    <w:p w:rsidRDefault="00222E59" w:rsidP="00874846" w:rsidR="00222E59" w:rsidRPr="00D13814">
      <w:pPr>
        <w:ind w:firstLine="720"/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222E59" w:rsidR="00222E59" w:rsidRPr="00D13814">
      <w:pPr>
        <w:jc w:val="center"/>
        <w:rPr>
          <w:sz w:val="24"/>
          <w:szCs w:val="24"/>
        </w:rPr>
      </w:pP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C23D4D" w:rsidR="00C23D4D" w:rsidRPr="005164F6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C23D4D" w:rsidRPr="00C23D4D">
        <w:rPr>
          <w:sz w:val="24"/>
          <w:szCs w:val="24"/>
        </w:rPr>
        <w:t xml:space="preserve"> </w:t>
      </w:r>
      <w:r w:rsidR="00C23D4D">
        <w:rPr>
          <w:sz w:val="24"/>
          <w:szCs w:val="24"/>
        </w:rPr>
        <w:t>TORQUE j.d.o.o.,   31220 Višnjevac, Nikole Šubića Zrinskog 33</w:t>
      </w:r>
      <w:r w:rsidR="00C23D4D" w:rsidRPr="00D13814">
        <w:rPr>
          <w:sz w:val="24"/>
          <w:szCs w:val="24"/>
        </w:rPr>
        <w:t>,</w:t>
      </w:r>
      <w:r w:rsidR="00C23D4D">
        <w:rPr>
          <w:sz w:val="24"/>
          <w:szCs w:val="24"/>
        </w:rPr>
        <w:t xml:space="preserve"> </w:t>
      </w:r>
      <w:r w:rsidR="00C23D4D" w:rsidRPr="00D13814">
        <w:rPr>
          <w:sz w:val="24"/>
          <w:szCs w:val="24"/>
        </w:rPr>
        <w:t xml:space="preserve">OIB </w:t>
      </w:r>
      <w:r w:rsidR="00C23D4D">
        <w:rPr>
          <w:sz w:val="24"/>
          <w:szCs w:val="24"/>
        </w:rPr>
        <w:t>78637133798</w:t>
      </w:r>
      <w:r w:rsidR="00C23D4D" w:rsidRPr="00D13814">
        <w:rPr>
          <w:sz w:val="24"/>
          <w:szCs w:val="24"/>
        </w:rPr>
        <w:t xml:space="preserve"> </w:t>
      </w:r>
      <w:r w:rsidR="0070612F" w:rsidRPr="0070612F">
        <w:rPr>
          <w:sz w:val="24"/>
          <w:szCs w:val="24"/>
        </w:rPr>
        <w:t xml:space="preserve"> </w:t>
      </w:r>
      <w:r w:rsidR="00831482" w:rsidRPr="0041048A">
        <w:rPr>
          <w:sz w:val="24"/>
          <w:szCs w:val="24"/>
        </w:rPr>
        <w:t xml:space="preserve">podnio je stečajnom upravitelju preporučenom pošiljkom prijavu tražbine u iznosu </w:t>
      </w:r>
      <w:r w:rsidR="00F434C0">
        <w:rPr>
          <w:sz w:val="24"/>
          <w:szCs w:val="24"/>
        </w:rPr>
        <w:t>96</w:t>
      </w:r>
      <w:r w:rsidR="00831482" w:rsidRPr="0041048A">
        <w:rPr>
          <w:sz w:val="24"/>
          <w:szCs w:val="24"/>
        </w:rPr>
        <w:t>.</w:t>
      </w:r>
      <w:r w:rsidR="00F434C0">
        <w:rPr>
          <w:sz w:val="24"/>
          <w:szCs w:val="24"/>
        </w:rPr>
        <w:t>518</w:t>
      </w:r>
      <w:r w:rsidR="00831482" w:rsidRPr="0041048A">
        <w:rPr>
          <w:sz w:val="24"/>
          <w:szCs w:val="24"/>
        </w:rPr>
        <w:t>,</w:t>
      </w:r>
      <w:r w:rsidR="00F434C0">
        <w:rPr>
          <w:sz w:val="24"/>
          <w:szCs w:val="24"/>
        </w:rPr>
        <w:t>9</w:t>
      </w:r>
      <w:r w:rsidR="0070612F">
        <w:rPr>
          <w:sz w:val="24"/>
          <w:szCs w:val="24"/>
        </w:rPr>
        <w:t>4</w:t>
      </w:r>
      <w:r w:rsidR="00831482" w:rsidRPr="0041048A">
        <w:rPr>
          <w:sz w:val="24"/>
          <w:szCs w:val="24"/>
        </w:rPr>
        <w:t xml:space="preserve"> kn dana </w:t>
      </w:r>
      <w:r w:rsidR="00C23D4D">
        <w:rPr>
          <w:sz w:val="24"/>
          <w:szCs w:val="24"/>
        </w:rPr>
        <w:t>3</w:t>
      </w:r>
      <w:r w:rsidR="006751AE">
        <w:rPr>
          <w:sz w:val="24"/>
          <w:szCs w:val="24"/>
        </w:rPr>
        <w:t>1</w:t>
      </w:r>
      <w:r w:rsidR="00831482" w:rsidRPr="0041048A">
        <w:rPr>
          <w:sz w:val="24"/>
          <w:szCs w:val="24"/>
        </w:rPr>
        <w:t xml:space="preserve">. </w:t>
      </w:r>
      <w:r w:rsidR="00831482">
        <w:rPr>
          <w:sz w:val="24"/>
          <w:szCs w:val="24"/>
        </w:rPr>
        <w:t>siječnja</w:t>
      </w:r>
      <w:r w:rsidR="00831482" w:rsidRPr="00C816B2">
        <w:rPr>
          <w:sz w:val="24"/>
          <w:szCs w:val="24"/>
        </w:rPr>
        <w:t xml:space="preserve"> 201</w:t>
      </w:r>
      <w:r w:rsidR="00831482">
        <w:rPr>
          <w:sz w:val="24"/>
          <w:szCs w:val="24"/>
        </w:rPr>
        <w:t>8</w:t>
      </w:r>
      <w:r w:rsidR="00831482" w:rsidRPr="0041048A">
        <w:rPr>
          <w:sz w:val="24"/>
          <w:szCs w:val="24"/>
        </w:rPr>
        <w:t xml:space="preserve">., </w:t>
      </w:r>
      <w:r w:rsidR="00A32518">
        <w:rPr>
          <w:sz w:val="24"/>
          <w:szCs w:val="24"/>
        </w:rPr>
        <w:t xml:space="preserve">(sudu 30.siječnja 2018). </w:t>
      </w:r>
      <w:r w:rsidR="00C23D4D" w:rsidRPr="00B0722E">
        <w:rPr>
          <w:sz w:val="24"/>
          <w:szCs w:val="24"/>
        </w:rPr>
        <w:t>a što je vidljivo iz otiska prijemnog žiga  stečajnog</w:t>
      </w:r>
      <w:r w:rsidR="00C23D4D" w:rsidRPr="005164F6">
        <w:rPr>
          <w:sz w:val="24"/>
          <w:szCs w:val="24"/>
        </w:rPr>
        <w:t xml:space="preserve"> dužnika</w:t>
      </w:r>
      <w:r w:rsidR="00A32518">
        <w:rPr>
          <w:sz w:val="24"/>
          <w:szCs w:val="24"/>
        </w:rPr>
        <w:t xml:space="preserve"> (suda)</w:t>
      </w:r>
      <w:r w:rsidR="00C23D4D" w:rsidRPr="005164F6">
        <w:rPr>
          <w:sz w:val="24"/>
          <w:szCs w:val="24"/>
        </w:rPr>
        <w:t>.</w:t>
      </w:r>
    </w:p>
    <w:p w:rsidRDefault="00831482" w:rsidP="00866ED3" w:rsidR="00831482" w:rsidRPr="0041048A">
      <w:pPr>
        <w:ind w:firstLine="720"/>
        <w:jc w:val="both"/>
        <w:rPr>
          <w:sz w:val="24"/>
          <w:szCs w:val="24"/>
        </w:rPr>
      </w:pP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222E59" w:rsidP="00416B7A" w:rsidR="00222E59">
      <w:pPr>
        <w:ind w:firstLine="720"/>
        <w:jc w:val="both"/>
        <w:rPr>
          <w:sz w:val="24"/>
          <w:szCs w:val="24"/>
        </w:rPr>
      </w:pPr>
    </w:p>
    <w:p w:rsidRDefault="00222E59" w:rsidP="00416B7A" w:rsidR="00222E59">
      <w:pPr>
        <w:ind w:firstLine="720"/>
        <w:jc w:val="both"/>
        <w:rPr>
          <w:sz w:val="24"/>
          <w:szCs w:val="24"/>
        </w:rPr>
      </w:pPr>
    </w:p>
    <w:p w:rsidRDefault="00222E59" w:rsidP="00416B7A" w:rsidR="00222E59">
      <w:pPr>
        <w:ind w:firstLine="720"/>
        <w:jc w:val="both"/>
        <w:rPr>
          <w:sz w:val="24"/>
          <w:szCs w:val="24"/>
        </w:rPr>
      </w:pPr>
    </w:p>
    <w:p w:rsidRDefault="005D7438" w:rsidP="00416B7A" w:rsidR="005D7438">
      <w:pPr>
        <w:ind w:firstLine="720"/>
        <w:jc w:val="both"/>
        <w:rPr>
          <w:sz w:val="24"/>
          <w:szCs w:val="24"/>
        </w:rPr>
      </w:pPr>
    </w:p>
    <w:p w:rsidRDefault="005D7438" w:rsidP="00416B7A" w:rsidR="005D7438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89285D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5D7438">
        <w:rPr>
          <w:sz w:val="24"/>
          <w:szCs w:val="24"/>
        </w:rPr>
        <w:t xml:space="preserve"> v.r.</w:t>
      </w:r>
    </w:p>
    <w:p w:rsidRDefault="00222E59" w:rsidR="00222E59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5D7438" w:rsidP="005D7438" w:rsidR="005D7438">
      <w:pPr>
        <w:ind w:firstLine="720" w:left="3600"/>
        <w:jc w:val="both"/>
      </w:pPr>
      <w:r>
        <w:t>Za točnost otpravka, ovlašteni službenik:</w:t>
      </w:r>
    </w:p>
    <w:p w:rsidRDefault="005D7438" w:rsidP="005D7438" w:rsidR="005D7438">
      <w:pPr>
        <w:ind w:firstLine="720" w:left="4320"/>
        <w:jc w:val="both"/>
      </w:pPr>
      <w:r>
        <w:t xml:space="preserve">             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C13" w:rsidR="00F54C13">
      <w:r>
        <w:separator/>
      </w:r>
    </w:p>
  </w:endnote>
  <w:endnote w:id="0" w:type="continuationSeparator">
    <w:p w:rsidRDefault="00F54C13" w:rsidR="00F54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C13" w:rsidR="00F54C13">
      <w:r>
        <w:separator/>
      </w:r>
    </w:p>
  </w:footnote>
  <w:footnote w:id="0" w:type="continuationSeparator">
    <w:p w:rsidRDefault="00F54C13" w:rsidR="00F54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4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AD60BF">
      <w:rPr>
        <w:sz w:val="24"/>
        <w:szCs w:val="24"/>
      </w:rPr>
      <w:t>1181</w:t>
    </w:r>
    <w:r>
      <w:rPr>
        <w:sz w:val="24"/>
        <w:szCs w:val="24"/>
      </w:rPr>
      <w:t>/1</w:t>
    </w:r>
    <w:r w:rsidR="00AD60BF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51DEB"/>
    <w:rsid w:val="000619B4"/>
    <w:rsid w:val="00082888"/>
    <w:rsid w:val="000A4EAC"/>
    <w:rsid w:val="000E14E3"/>
    <w:rsid w:val="000E6CF1"/>
    <w:rsid w:val="000F625B"/>
    <w:rsid w:val="00100BB7"/>
    <w:rsid w:val="00105B7C"/>
    <w:rsid w:val="0010754C"/>
    <w:rsid w:val="00110678"/>
    <w:rsid w:val="0011285F"/>
    <w:rsid w:val="00116F67"/>
    <w:rsid w:val="0014199A"/>
    <w:rsid w:val="00196D99"/>
    <w:rsid w:val="001C525A"/>
    <w:rsid w:val="001D135B"/>
    <w:rsid w:val="001E0E90"/>
    <w:rsid w:val="001F23A3"/>
    <w:rsid w:val="001F7C20"/>
    <w:rsid w:val="00222E59"/>
    <w:rsid w:val="00233CBC"/>
    <w:rsid w:val="0026124C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34ABC"/>
    <w:rsid w:val="0034006B"/>
    <w:rsid w:val="00344AC6"/>
    <w:rsid w:val="0035763F"/>
    <w:rsid w:val="00365967"/>
    <w:rsid w:val="0037066F"/>
    <w:rsid w:val="00373B14"/>
    <w:rsid w:val="00394B40"/>
    <w:rsid w:val="00416B7A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E300B"/>
    <w:rsid w:val="004E5E96"/>
    <w:rsid w:val="004F19D8"/>
    <w:rsid w:val="005576F8"/>
    <w:rsid w:val="005965E9"/>
    <w:rsid w:val="005A7DA8"/>
    <w:rsid w:val="005B5323"/>
    <w:rsid w:val="005B65EB"/>
    <w:rsid w:val="005C216D"/>
    <w:rsid w:val="005D2856"/>
    <w:rsid w:val="005D29AB"/>
    <w:rsid w:val="005D7438"/>
    <w:rsid w:val="005D7C6A"/>
    <w:rsid w:val="0063348D"/>
    <w:rsid w:val="006751AE"/>
    <w:rsid w:val="00675706"/>
    <w:rsid w:val="006C0F28"/>
    <w:rsid w:val="006D4DBD"/>
    <w:rsid w:val="006E5538"/>
    <w:rsid w:val="006F638D"/>
    <w:rsid w:val="0070612F"/>
    <w:rsid w:val="007110AC"/>
    <w:rsid w:val="00712DD0"/>
    <w:rsid w:val="00725653"/>
    <w:rsid w:val="0073650D"/>
    <w:rsid w:val="0074238A"/>
    <w:rsid w:val="00761AE2"/>
    <w:rsid w:val="007704AF"/>
    <w:rsid w:val="00775063"/>
    <w:rsid w:val="007D7ACF"/>
    <w:rsid w:val="007F1219"/>
    <w:rsid w:val="0081363C"/>
    <w:rsid w:val="00821D09"/>
    <w:rsid w:val="00831482"/>
    <w:rsid w:val="00833A3A"/>
    <w:rsid w:val="00833D81"/>
    <w:rsid w:val="0085079A"/>
    <w:rsid w:val="008606C6"/>
    <w:rsid w:val="00866ED3"/>
    <w:rsid w:val="008712F1"/>
    <w:rsid w:val="008745B2"/>
    <w:rsid w:val="00874846"/>
    <w:rsid w:val="0089285D"/>
    <w:rsid w:val="008B6492"/>
    <w:rsid w:val="008C0015"/>
    <w:rsid w:val="008C1CA2"/>
    <w:rsid w:val="008D64DC"/>
    <w:rsid w:val="008E5DC1"/>
    <w:rsid w:val="008F3E08"/>
    <w:rsid w:val="00906B1F"/>
    <w:rsid w:val="0092683C"/>
    <w:rsid w:val="0094012B"/>
    <w:rsid w:val="00940CDA"/>
    <w:rsid w:val="00995F7F"/>
    <w:rsid w:val="009A6D58"/>
    <w:rsid w:val="009B2838"/>
    <w:rsid w:val="009D6EEE"/>
    <w:rsid w:val="009E3C8F"/>
    <w:rsid w:val="009F659F"/>
    <w:rsid w:val="00A11E2D"/>
    <w:rsid w:val="00A20599"/>
    <w:rsid w:val="00A21809"/>
    <w:rsid w:val="00A250E1"/>
    <w:rsid w:val="00A32518"/>
    <w:rsid w:val="00A36F88"/>
    <w:rsid w:val="00A4712D"/>
    <w:rsid w:val="00A739E8"/>
    <w:rsid w:val="00A772F0"/>
    <w:rsid w:val="00A90D02"/>
    <w:rsid w:val="00AB3961"/>
    <w:rsid w:val="00AD35AC"/>
    <w:rsid w:val="00AD60BF"/>
    <w:rsid w:val="00AD7243"/>
    <w:rsid w:val="00AF5B4A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9742C"/>
    <w:rsid w:val="00BC6403"/>
    <w:rsid w:val="00BE210E"/>
    <w:rsid w:val="00BE76DF"/>
    <w:rsid w:val="00BF507B"/>
    <w:rsid w:val="00BF5F8E"/>
    <w:rsid w:val="00BF6978"/>
    <w:rsid w:val="00C053E0"/>
    <w:rsid w:val="00C103A7"/>
    <w:rsid w:val="00C23D4D"/>
    <w:rsid w:val="00C273F5"/>
    <w:rsid w:val="00C33D49"/>
    <w:rsid w:val="00C57C33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5604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34C0"/>
    <w:rsid w:val="00F45B75"/>
    <w:rsid w:val="00F4774F"/>
    <w:rsid w:val="00F53D6F"/>
    <w:rsid w:val="00F5424A"/>
    <w:rsid w:val="00F54C13"/>
    <w:rsid w:val="00F83104"/>
    <w:rsid w:val="00F97BFF"/>
    <w:rsid w:val="00FB6CD6"/>
    <w:rsid w:val="00FC5F35"/>
    <w:rsid w:val="00FC67EF"/>
    <w:rsid w:val="00FE5BB4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D7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4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D7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4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364</properties:Words>
  <properties:Characters>1964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2018-02-22T10:55:00Z</dcterms:created>
  <dc:creator>Ante</dc:creator>
  <cp:lastModifiedBy>Valentina Delač</cp:lastModifiedBy>
  <cp:lastPrinted>2018-02-22T10:55:00Z</cp:lastPrinted>
  <dcterms:modified xmlns:xsi="http://www.w3.org/2001/XMLSchema-instance" xsi:type="dcterms:W3CDTF">2018-02-22T10:55:00Z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Torque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