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dcd8" w14:paraId="31fdcd8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 xml:space="preserve">Poslovni broj: 3 </w:t>
      </w:r>
      <w:r w:rsidR="0022135A">
        <w:rPr>
          <w:lang w:val="hr-HR"/>
        </w:rPr>
        <w:t>St-519/15-4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22135A">
        <w:t>USLUŽNA ZADRUGA NOVOSEL  za usluge i trgovinu, OIB: 85642579304 sa sjedištem u Zagorska ulica 154, 48260 Križevci</w:t>
      </w:r>
      <w:r w:rsidR="001E75D3">
        <w:t>, dana 10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22135A">
        <w:t>USLUŽNA ZADRUGA NOVOSEL  za usluge i trgovinu, OIB: 85642579304 sa sjedištem u Zagorska ulica 154, 48260 Križevci</w:t>
      </w:r>
      <w:r w:rsidR="00830E49">
        <w:t xml:space="preserve">, iznosi </w:t>
      </w:r>
      <w:r w:rsidR="0022135A">
        <w:t>83.052,67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22135A">
        <w:t>upravitelj</w:t>
      </w:r>
      <w:r w:rsidR="002E00D7">
        <w:t xml:space="preserve"> dužnika </w:t>
      </w:r>
      <w:r w:rsidR="0022135A">
        <w:t>Ivica Novosel, Križevci, Zagorska ulica 154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22135A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22135A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22135A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22135A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22135A">
        <w:t>USLUŽNA ZADRUGA NOVOSEL  za usluge i trgovinu, OIB: 85642579304 sa sjedištem u Zagorska ulica 154, 48260 Križevci</w:t>
      </w:r>
      <w:r>
        <w:t>, navodeći da du</w:t>
      </w:r>
      <w:r w:rsidR="00715C85">
        <w:t xml:space="preserve">žnik na dan </w:t>
      </w:r>
      <w:r w:rsidR="0022135A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22135A">
        <w:t>83.052,67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10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A21" w:rsidP="007F64E0" w:rsidR="003F2A21">
      <w:r>
        <w:separator/>
      </w:r>
    </w:p>
  </w:endnote>
  <w:endnote w:id="0" w:type="continuationSeparator">
    <w:p w:rsidRDefault="003F2A21" w:rsidP="007F64E0" w:rsidR="003F2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A21" w:rsidP="007F64E0" w:rsidR="003F2A21">
      <w:r>
        <w:separator/>
      </w:r>
    </w:p>
  </w:footnote>
  <w:footnote w:id="0" w:type="continuationSeparator">
    <w:p w:rsidRDefault="003F2A21" w:rsidP="007F64E0" w:rsidR="003F2A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83157" w:rsidRPr="00E83157">
      <w:rPr>
        <w:noProof/>
        <w:lang w:val="hr-HR"/>
      </w:rPr>
      <w:t>2</w:t>
    </w:r>
    <w:r>
      <w:fldChar w:fldCharType="end"/>
    </w:r>
  </w:p>
  <w:p w:rsidRDefault="00715C85" w:rsidP="00830E49" w:rsidR="00A50B3C" w:rsidRPr="00830E49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3 </w:t>
    </w:r>
    <w:r w:rsidR="0022135A">
      <w:rPr>
        <w:lang w:val="hr-HR"/>
      </w:rPr>
      <w:t>St-519/15-4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135A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2A21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315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St-519/2015</izvorni_sadrzaj>
    <derivirana_varijabla naziv="DomainObject.Predmet.OznakaBroj_1">St-519/2015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NOVOSEL za usluge i trgovinu</izvorni_sadrzaj>
    <derivirana_varijabla naziv="DomainObject.Predmet.ProtustrankaFormated_1">  USLUŽNA ZADRUGA NOVOSEL za usluge i trgovinu</derivirana_varijabla>
  </DomainObject.Predmet.ProtustrankaFormated>
  <DomainObject.Predmet.ProtustrankaFormatedOIB>
    <izvorni_sadrzaj>  USLUŽNA ZADRUGA NOVOSEL za usluge i trgovinu, OIB 85642579304</izvorni_sadrzaj>
    <derivirana_varijabla naziv="DomainObject.Predmet.ProtustrankaFormatedOIB_1">  USLUŽNA ZADRUGA NOVOSEL za usluge i trgovinu, OIB 85642579304</derivirana_varijabla>
  </DomainObject.Predmet.ProtustrankaFormatedOIB>
  <DomainObject.Predmet.ProtustrankaFormatedWithAdress>
    <izvorni_sadrzaj> USLUŽNA ZADRUGA NOVOSEL za usluge i trgovinu, Zagorska ulica 154, 48260 Križevci</izvorni_sadrzaj>
    <derivirana_varijabla naziv="DomainObject.Predmet.ProtustrankaFormatedWithAdress_1"> USLUŽNA ZADRUGA NOVOSEL za usluge i trgovinu, Zagorska ulica 154, 48260 Križevci</derivirana_varijabla>
  </DomainObject.Predmet.ProtustrankaFormatedWithAdress>
  <DomainObject.Predmet.ProtustrankaFormatedWithAdressOIB>
    <izvorni_sadrzaj> USLUŽNA ZADRUGA NOVOSEL za usluge i trgovinu, OIB 85642579304, Zagorska ulica 154, 48260 Križevci</izvorni_sadrzaj>
    <derivirana_varijabla naziv="DomainObject.Predmet.ProtustrankaFormatedWithAdressOIB_1"> USLUŽNA ZADRUGA NOVOSEL za usluge i trgovinu, OIB 85642579304, Zagorska ulica 154, 48260 Križevci</derivirana_varijabla>
  </DomainObject.Predmet.ProtustrankaFormatedWithAdressOIB>
  <DomainObject.Predmet.ProtustrankaWithAdress>
    <izvorni_sadrzaj>USLUŽNA ZADRUGA NOVOSEL za usluge i trgovinu Zagorska ulica 154, 48260 Križevci</izvorni_sadrzaj>
    <derivirana_varijabla naziv="DomainObject.Predmet.ProtustrankaWithAdress_1">USLUŽNA ZADRUGA NOVOSEL za usluge i trgovinu Zagorska ulica 154, 48260 Križevci</derivirana_varijabla>
  </DomainObject.Predmet.ProtustrankaWithAdress>
  <DomainObject.Predmet.ProtustrankaWithAdressOIB>
    <izvorni_sadrzaj>USLUŽNA ZADRUGA NOVOSEL za usluge i trgovinu, OIB 85642579304, Zagorska ulica 154, 48260 Križevci</izvorni_sadrzaj>
    <derivirana_varijabla naziv="DomainObject.Predmet.ProtustrankaWithAdressOIB_1">USLUŽNA ZADRUGA NOVOSEL za usluge i trgovinu, OIB 85642579304, Zagorska ulica 154, 48260 Križevci</derivirana_varijabla>
  </DomainObject.Predmet.ProtustrankaWithAdressOIB>
  <DomainObject.Predmet.ProtustrankaNazivFormated>
    <izvorni_sadrzaj>USLUŽNA ZADRUGA NOVOSEL za usluge i trgovinu</izvorni_sadrzaj>
    <derivirana_varijabla naziv="DomainObject.Predmet.ProtustrankaNazivFormated_1">USLUŽNA ZADRUGA NOVOSEL za usluge i trgovinu</derivirana_varijabla>
  </DomainObject.Predmet.ProtustrankaNazivFormated>
  <DomainObject.Predmet.ProtustrankaNazivFormatedOIB>
    <izvorni_sadrzaj>USLUŽNA ZADRUGA NOVOSEL za usluge i trgovinu, OIB 85642579304</izvorni_sadrzaj>
    <derivirana_varijabla naziv="DomainObject.Predmet.ProtustrankaNazivFormatedOIB_1">USLUŽNA ZADRUGA NOVOSEL za usluge i trgovinu, OIB 85642579304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83052.67</izvorni_sadrzaj>
    <derivirana_varijabla naziv="DomainObject.Predmet.TrenutnaVrijednost_1">83052.67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USLUŽNA ZADRUGA NOVOSEL za usluge i trgovinu</item>
    </izvorni_sadrzaj>
    <derivirana_varijabla naziv="DomainObject.Predmet.ProtuStrankaListFormated_1">
      <item>USLUŽNA ZADRUGA NOVOSEL za usluge i trgovinu</item>
    </derivirana_varijabla>
  </DomainObject.Predmet.ProtuStrankaListFormated>
  <DomainObject.Predmet.ProtuStrankaListFormatedOIB>
    <izvorni_sadrzaj>
      <item>USLUŽNA ZADRUGA NOVOSEL za usluge i trgovinu, OIB 85642579304</item>
    </izvorni_sadrzaj>
    <derivirana_varijabla naziv="DomainObject.Predmet.ProtuStrankaListFormatedOIB_1">
      <item>USLUŽNA ZADRUGA NOVOSEL za usluge i trgovinu, OIB 85642579304</item>
    </derivirana_varijabla>
  </DomainObject.Predmet.ProtuStrankaListFormatedOIB>
  <DomainObject.Predmet.ProtuStrankaListFormatedWithAdress>
    <izvorni_sadrzaj>
      <item>USLUŽNA ZADRUGA NOVOSEL za usluge i trgovinu, Zagorska ulica 154, 48260 Križevci</item>
    </izvorni_sadrzaj>
    <derivirana_varijabla naziv="DomainObject.Predmet.ProtuStrankaListFormatedWithAdress_1">
      <item>USLUŽNA ZADRUGA NOVOSEL za usluge i trgovinu, Zagorska ulica 154, 48260 Križevci</item>
    </derivirana_varijabla>
  </DomainObject.Predmet.ProtuStrankaListFormatedWithAdress>
  <DomainObject.Predmet.ProtuStrankaListFormatedWithAdressOIB>
    <izvorni_sadrzaj>
      <item>USLUŽNA ZADRUGA NOVOSEL za usluge i trgovinu, OIB 85642579304, Zagorska ulica 154, 48260 Križevci</item>
    </izvorni_sadrzaj>
    <derivirana_varijabla naziv="DomainObject.Predmet.ProtuStrankaListFormatedWithAdressOIB_1">
      <item>USLUŽNA ZADRUGA NOVOSEL za usluge i trgovinu, OIB 85642579304, Zagorska ulica 154, 48260 Križevci</item>
    </derivirana_varijabla>
  </DomainObject.Predmet.ProtuStrankaListFormatedWithAdressOIB>
  <DomainObject.Predmet.ProtuStrankaListNazivFormated>
    <izvorni_sadrzaj>
      <item>USLUŽNA ZADRUGA NOVOSEL za usluge i trgovinu</item>
    </izvorni_sadrzaj>
    <derivirana_varijabla naziv="DomainObject.Predmet.ProtuStrankaListNazivFormated_1">
      <item>USLUŽNA ZADRUGA NOVOSEL za usluge i trgovinu</item>
    </derivirana_varijabla>
  </DomainObject.Predmet.ProtuStrankaListNazivFormated>
  <DomainObject.Predmet.ProtuStrankaListNazivFormatedOIB>
    <izvorni_sadrzaj>
      <item>USLUŽNA ZADRUGA NOVOSEL za usluge i trgovinu, OIB 85642579304</item>
    </izvorni_sadrzaj>
    <derivirana_varijabla naziv="DomainObject.Predmet.ProtuStrankaListNazivFormatedOIB_1">
      <item>USLUŽNA ZADRUGA NOVOSEL za usluge i trgovinu, OIB 85642579304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USLUŽNA ZADRUGA NOVOSEL za usluge i trgovinu</izvorni_sadrzaj>
    <derivirana_varijabla naziv="DomainObject.Predmet.ProtustrankaIDrugi_1">USLUŽNA ZADRUGA NOVOSEL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USLUŽNA ZADRUGA NOVOSEL za usluge i trgovinu, OIB 85642579304, Zagorska ulica 154, 48260 Križevci</izvorni_sadrzaj>
    <derivirana_varijabla naziv="DomainObject.Predmet.ProtustrankaIDrugiAdressOIB_1">USLUŽNA ZADRUGA NOVOSEL za usluge i trgovinu, OIB 85642579304, Zagorska ulica 154,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USLUŽNA ZADRUGA NOVOSEL za usluge i trgovinu</item>
      <item>E-oglasna ploča</item>
      <item>Sudski registar, Trgovački sud u Varaždinu</item>
    </izvorni_sadrzaj>
    <derivirana_varijabla naziv="DomainObject.Predmet.SudioniciListNaziv_1">
      <item>Financijska agencija</item>
      <item>USLUŽNA ZADRUGA NOVOSEL za usluge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USLUŽNA ZADRUGA NOVOSEL za usluge i trgovinu, OIB 85642579304, Zagorska ulica 154,48260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USLUŽNA ZADRUGA NOVOSEL za usluge i trgovinu, OIB 85642579304, Zagorska ulica 154,48260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85642579304</item>
      <item>, OIB null</item>
    </izvorni_sadrzaj>
    <derivirana_varijabla naziv="DomainObject.Predmet.SudioniciListNazivOIB_1">
      <item>, OIB null</item>
      <item>, OIB 85821130368</item>
      <item>, OIB 85642579304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479</properties:Words>
  <properties:Characters>2577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2015-11-10T08:25:00Z</dcterms:created>
  <dc:creator>user</dc:creator>
  <cp:lastModifiedBy>Marko Makaj</cp:lastModifiedBy>
  <cp:lastPrinted>2015-11-10T08:24:00Z</cp:lastPrinted>
  <dcterms:modified xmlns:xsi="http://www.w3.org/2001/XMLSchema-instance" xsi:type="dcterms:W3CDTF">2015-11-10T08:29:00Z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