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7157" w14:paraId="08e7157" w:rsidRDefault="008022BA" w:rsidP="008022BA" w:rsidR="008022B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22BA" w:rsidP="008022BA" w:rsidR="008022B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022BA" w:rsidP="008022BA" w:rsidR="008022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022BA" w:rsidP="008022BA" w:rsidR="008022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022BA" w:rsidP="008022BA" w:rsidR="008022B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022BA" w:rsidP="008022BA" w:rsidR="008022B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022BA" w:rsidP="008022BA" w:rsidR="008022BA" w:rsidRPr="005D578C">
      <w:pPr>
        <w:jc w:val="center"/>
        <w:rPr>
          <w:rFonts w:cs="Times New Roman" w:eastAsia="Times New Roman"/>
          <w:szCs w:val="24"/>
        </w:rPr>
      </w:pPr>
    </w:p>
    <w:p w:rsidRDefault="008022BA" w:rsidP="008022BA" w:rsidR="008022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022BA" w:rsidP="008022BA" w:rsidR="008022BA" w:rsidRPr="005D578C">
      <w:pPr>
        <w:rPr>
          <w:rFonts w:cs="Times New Roman" w:eastAsia="Times New Roman"/>
          <w:szCs w:val="24"/>
        </w:rPr>
      </w:pPr>
    </w:p>
    <w:p w:rsidRDefault="008022BA" w:rsidP="008022BA" w:rsidR="008022BA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GRAĐANSKA ZAJEDNICA ŽENA, Rovinj, Garzotto 5, OIB 83487376409, reg. br. 00000593, 20. travnja 2016.</w:t>
      </w:r>
    </w:p>
    <w:p w:rsidRDefault="008022BA" w:rsidP="008022BA" w:rsidR="008022BA" w:rsidRPr="005D578C">
      <w:pPr>
        <w:rPr>
          <w:rFonts w:cs="Times New Roman" w:eastAsia="Times New Roman"/>
          <w:szCs w:val="24"/>
        </w:rPr>
      </w:pPr>
    </w:p>
    <w:p w:rsidRDefault="008022BA" w:rsidP="008022BA" w:rsidR="008022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022BA" w:rsidP="008022BA" w:rsidR="008022BA" w:rsidRPr="005D578C">
      <w:pPr>
        <w:rPr>
          <w:rFonts w:cs="Times New Roman" w:eastAsia="Times New Roman"/>
          <w:szCs w:val="24"/>
        </w:rPr>
      </w:pPr>
    </w:p>
    <w:p w:rsidRDefault="008022BA" w:rsidP="008022BA" w:rsidR="008022BA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GRAĐANSKA ZAJEDNICA ŽENA, Rovinj, Garzotto 5, OIB 83487376409, reg. br. 00000593.</w:t>
      </w:r>
    </w:p>
    <w:p w:rsidRDefault="008022BA" w:rsidP="008022BA" w:rsidR="008022BA" w:rsidRPr="005D578C">
      <w:pPr>
        <w:ind w:firstLine="709"/>
        <w:rPr>
          <w:rFonts w:cs="Times New Roman" w:eastAsia="Times New Roman"/>
          <w:szCs w:val="24"/>
        </w:rPr>
      </w:pPr>
    </w:p>
    <w:p w:rsidRDefault="008022BA" w:rsidP="008022BA" w:rsidR="008022BA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8022BA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8022BA" w:rsidP="008022BA" w:rsidR="008022BA">
      <w:pPr>
        <w:ind w:firstLine="708"/>
        <w:rPr>
          <w:rFonts w:cs="Times New Roman" w:eastAsia="Times New Roman"/>
          <w:szCs w:val="20"/>
        </w:rPr>
      </w:pPr>
    </w:p>
    <w:p w:rsidRDefault="008022BA" w:rsidP="008022BA" w:rsidR="008022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GRAĐANSKA ZAJEDNICA ŽENA, Rovinj, Garzotto 5, OIB 83487376409, reg. br. 00000593.</w:t>
      </w:r>
    </w:p>
    <w:p w:rsidRDefault="008022BA" w:rsidP="008022BA" w:rsidR="008022BA">
      <w:pPr>
        <w:ind w:firstLine="709"/>
        <w:rPr>
          <w:rFonts w:cs="Times New Roman" w:eastAsia="Times New Roman"/>
          <w:szCs w:val="24"/>
        </w:rPr>
      </w:pPr>
    </w:p>
    <w:p w:rsidRDefault="008022BA" w:rsidP="008022BA" w:rsidR="008022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GRAĐANSKA ZAJEDNICA ŽENA, Rovinj, Garzotto 5, OIB 83487376409, reg. br. 00000593, iz Registra udruga u Republici Hrvatskoj.</w:t>
      </w:r>
    </w:p>
    <w:p w:rsidRDefault="008022BA" w:rsidP="008022BA" w:rsidR="008022BA">
      <w:pPr>
        <w:rPr>
          <w:rFonts w:cs="Times New Roman" w:eastAsia="Times New Roman"/>
          <w:szCs w:val="24"/>
        </w:rPr>
      </w:pPr>
    </w:p>
    <w:p w:rsidRDefault="008022BA" w:rsidP="008022BA" w:rsidR="008022BA" w:rsidRPr="005D578C">
      <w:pPr>
        <w:rPr>
          <w:rFonts w:cs="Times New Roman" w:eastAsia="Times New Roman"/>
          <w:szCs w:val="24"/>
        </w:rPr>
      </w:pPr>
    </w:p>
    <w:p w:rsidRDefault="008022BA" w:rsidP="008022BA" w:rsidR="008022B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022BA" w:rsidP="008022BA" w:rsidR="008022BA">
      <w:pPr>
        <w:ind w:firstLine="708"/>
        <w:rPr>
          <w:rFonts w:cs="Times New Roman" w:eastAsia="Times New Roman"/>
          <w:szCs w:val="24"/>
        </w:rPr>
      </w:pPr>
    </w:p>
    <w:p w:rsidRDefault="008022BA" w:rsidP="008022BA" w:rsidR="008022BA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GRAĐANSKA ZAJEDNICA ŽENA,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St-425/2015-3 od 30.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15. prosinca 2015. objavio oglas posl. br. 11 St-425/2015-4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</w:t>
      </w:r>
      <w:r>
        <w:rPr>
          <w:rFonts w:cs="Times New Roman" w:eastAsia="Times New Roman"/>
          <w:szCs w:val="24"/>
        </w:rPr>
        <w:lastRenderedPageBreak/>
        <w:t xml:space="preserve">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022BA" w:rsidP="008022BA" w:rsidR="008022B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022BA" w:rsidP="008022BA" w:rsidR="008022BA" w:rsidRPr="005D578C">
      <w:pPr>
        <w:rPr>
          <w:rFonts w:cs="Times New Roman" w:eastAsia="Times New Roman"/>
          <w:szCs w:val="24"/>
        </w:rPr>
      </w:pPr>
    </w:p>
    <w:p w:rsidRDefault="008022BA" w:rsidP="008022BA" w:rsidR="008022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20.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022BA" w:rsidP="008022BA" w:rsidR="008022BA" w:rsidRPr="005D578C">
      <w:pPr>
        <w:jc w:val="center"/>
        <w:rPr>
          <w:rFonts w:cs="Times New Roman" w:eastAsia="Times New Roman"/>
          <w:szCs w:val="24"/>
        </w:rPr>
      </w:pPr>
    </w:p>
    <w:p w:rsidRDefault="008022BA" w:rsidP="008022BA" w:rsidR="008022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022BA" w:rsidP="008022BA" w:rsidR="008022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0715B7">
        <w:rPr>
          <w:rFonts w:cs="Times New Roman" w:eastAsia="Times New Roman"/>
          <w:szCs w:val="24"/>
        </w:rPr>
        <w:t>, v. r.</w:t>
      </w:r>
    </w:p>
    <w:p w:rsidRDefault="008022BA" w:rsidP="008022BA" w:rsidR="008022BA">
      <w:pPr>
        <w:jc w:val="left"/>
        <w:rPr>
          <w:rFonts w:cs="Times New Roman" w:eastAsia="Times New Roman"/>
          <w:szCs w:val="24"/>
        </w:rPr>
      </w:pPr>
    </w:p>
    <w:p w:rsidRDefault="008022BA" w:rsidP="008022BA" w:rsidR="008022BA" w:rsidRPr="005D578C">
      <w:pPr>
        <w:jc w:val="left"/>
        <w:rPr>
          <w:rFonts w:cs="Times New Roman" w:eastAsia="Times New Roman"/>
          <w:szCs w:val="24"/>
        </w:rPr>
      </w:pPr>
    </w:p>
    <w:p w:rsidRDefault="008022BA" w:rsidP="008022BA" w:rsidR="008022B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022BA" w:rsidP="008022BA" w:rsidR="008022BA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8022BA" w:rsidP="008022BA" w:rsidR="00802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022BA" w:rsidP="008022BA" w:rsidR="008022BA">
      <w:pPr>
        <w:rPr>
          <w:rFonts w:cs="Times New Roman" w:eastAsia="Times New Roman"/>
          <w:szCs w:val="24"/>
        </w:rPr>
      </w:pPr>
    </w:p>
    <w:p w:rsidRDefault="008022BA" w:rsidP="008022BA" w:rsidR="008022BA" w:rsidRPr="005D578C">
      <w:pPr>
        <w:rPr>
          <w:rFonts w:cs="Times New Roman" w:eastAsia="Times New Roman"/>
          <w:szCs w:val="24"/>
        </w:rPr>
      </w:pPr>
    </w:p>
    <w:p w:rsidRDefault="008022BA" w:rsidP="008022BA" w:rsidR="008022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022BA" w:rsidP="008022BA" w:rsidR="00802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022BA" w:rsidP="008022BA" w:rsidR="00802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GRAĐANSKA ZAJEDNICA ŽENA, Rovinj, Garzotto 5, </w:t>
      </w:r>
    </w:p>
    <w:p w:rsidRDefault="008022BA" w:rsidP="008022BA" w:rsidR="008022B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Carrrina 5, </w:t>
      </w:r>
    </w:p>
    <w:p w:rsidRDefault="008022BA" w:rsidP="008022BA" w:rsidR="00802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022BA" w:rsidP="008022BA" w:rsidR="008022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Ivan Gjurašić iz Zagreba, Petrinjska 28,</w:t>
      </w:r>
    </w:p>
    <w:p w:rsidRDefault="008022BA" w:rsidP="008022BA" w:rsidR="00802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8022BA" w:rsidP="008022BA" w:rsidR="00802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8022BA" w:rsidP="008022BA" w:rsidR="008022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8022BA" w:rsidP="008022BA" w:rsidR="008022BA"/>
    <w:p w:rsidRDefault="008022BA" w:rsidP="008022BA" w:rsidR="008022BA"/>
    <w:p w:rsidRDefault="008022BA" w:rsidP="008022BA" w:rsidR="008022BA"/>
    <w:p w:rsidRDefault="008022BA" w:rsidP="008022BA" w:rsidR="008022BA"/>
    <w:p w:rsidRDefault="008022BA" w:rsidP="008022BA" w:rsidR="008022BA"/>
    <w:p w:rsidRDefault="008022BA" w:rsidP="008022BA" w:rsidR="008022BA"/>
    <w:p w:rsidRDefault="008022BA" w:rsidP="008022BA" w:rsidR="008022BA"/>
    <w:p w:rsidRDefault="008022BA" w:rsidP="008022BA" w:rsidR="008022BA"/>
    <w:p w:rsidRDefault="008022BA" w:rsidP="008022BA" w:rsidR="008022BA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5E0" w:rsidP="008022BA" w:rsidR="00E455E0">
      <w:r>
        <w:separator/>
      </w:r>
    </w:p>
  </w:endnote>
  <w:endnote w:id="0" w:type="continuationSeparator">
    <w:p w:rsidRDefault="00E455E0" w:rsidP="008022BA" w:rsidR="00E45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5E0" w:rsidP="008022BA" w:rsidR="00E455E0">
      <w:r>
        <w:separator/>
      </w:r>
    </w:p>
  </w:footnote>
  <w:footnote w:id="0" w:type="continuationSeparator">
    <w:p w:rsidRDefault="00E455E0" w:rsidP="008022BA" w:rsidR="00E45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5E0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7681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St-42</w:t>
    </w:r>
    <w:r w:rsidR="008022BA">
      <w:rPr>
        <w:szCs w:val="24"/>
      </w:rPr>
      <w:t>5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5E0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St-42</w:t>
    </w:r>
    <w:r w:rsidR="008022BA">
      <w:rPr>
        <w:szCs w:val="24"/>
      </w:rPr>
      <w:t>5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4DF8"/>
    <w:rsid w:val="000715B7"/>
    <w:rsid w:val="00176815"/>
    <w:rsid w:val="004F5027"/>
    <w:rsid w:val="006A4DF8"/>
    <w:rsid w:val="008022BA"/>
    <w:rsid w:val="00E455E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22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22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022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22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2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22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22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81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681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68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68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22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22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022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22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22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22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22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81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681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68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68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GRAĐANSKA ZAJEDNICA ŽENA, ROVINJ</izvorni_sadrzaj>
    <derivirana_varijabla naziv="DomainObject.Predmet.ProtustrankaFormated_1">  GRAĐANSKA ZAJEDNICA ŽENA, ROVINJ</derivirana_varijabla>
  </DomainObject.Predmet.ProtustrankaFormated>
  <DomainObject.Predmet.ProtustrankaFormatedOIB>
    <izvorni_sadrzaj>  GRAĐANSKA ZAJEDNICA ŽENA, ROVINJ, OIB 83487376409</izvorni_sadrzaj>
    <derivirana_varijabla naziv="DomainObject.Predmet.ProtustrankaFormatedOIB_1">  GRAĐANSKA ZAJEDNICA ŽENA, ROVINJ, OIB 83487376409</derivirana_varijabla>
  </DomainObject.Predmet.ProtustrankaFormatedOIB>
  <DomainObject.Predmet.ProtustrankaFormatedWithAdress>
    <izvorni_sadrzaj> GRAĐANSKA ZAJEDNICA ŽENA, ROVINJ, garzotto 5, 52210 Rovinj</izvorni_sadrzaj>
    <derivirana_varijabla naziv="DomainObject.Predmet.ProtustrankaFormatedWithAdress_1"> GRAĐANSKA ZAJEDNICA ŽENA, ROVINJ, garzotto 5, 52210 Rovinj</derivirana_varijabla>
  </DomainObject.Predmet.ProtustrankaFormatedWithAdress>
  <DomainObject.Predmet.ProtustrankaFormatedWithAdressOIB>
    <izvorni_sadrzaj> GRAĐANSKA ZAJEDNICA ŽENA, ROVINJ, OIB 83487376409, garzotto 5, 52210 Rovinj</izvorni_sadrzaj>
    <derivirana_varijabla naziv="DomainObject.Predmet.ProtustrankaFormatedWithAdressOIB_1"> GRAĐANSKA ZAJEDNICA ŽENA, ROVINJ, OIB 83487376409, garzotto 5, 52210 Rovinj</derivirana_varijabla>
  </DomainObject.Predmet.ProtustrankaFormatedWithAdressOIB>
  <DomainObject.Predmet.ProtustrankaWithAdress>
    <izvorni_sadrzaj>GRAĐANSKA ZAJEDNICA ŽENA, ROVINJ garzotto 5, 52210 Rovinj</izvorni_sadrzaj>
    <derivirana_varijabla naziv="DomainObject.Predmet.ProtustrankaWithAdress_1">GRAĐANSKA ZAJEDNICA ŽENA, ROVINJ garzotto 5, 52210 Rovinj</derivirana_varijabla>
  </DomainObject.Predmet.ProtustrankaWithAdress>
  <DomainObject.Predmet.ProtustrankaWithAdressOIB>
    <izvorni_sadrzaj>GRAĐANSKA ZAJEDNICA ŽENA, ROVINJ, OIB 83487376409, garzotto 5, 52210 Rovinj</izvorni_sadrzaj>
    <derivirana_varijabla naziv="DomainObject.Predmet.ProtustrankaWithAdressOIB_1">GRAĐANSKA ZAJEDNICA ŽENA, ROVINJ, OIB 83487376409, garzotto 5, 52210 Rovinj</derivirana_varijabla>
  </DomainObject.Predmet.ProtustrankaWithAdressOIB>
  <DomainObject.Predmet.ProtustrankaNazivFormated>
    <izvorni_sadrzaj>GRAĐANSKA ZAJEDNICA ŽENA, ROVINJ</izvorni_sadrzaj>
    <derivirana_varijabla naziv="DomainObject.Predmet.ProtustrankaNazivFormated_1">GRAĐANSKA ZAJEDNICA ŽENA, ROVINJ</derivirana_varijabla>
  </DomainObject.Predmet.ProtustrankaNazivFormated>
  <DomainObject.Predmet.ProtustrankaNazivFormatedOIB>
    <izvorni_sadrzaj>GRAĐANSKA ZAJEDNICA ŽENA, ROVINJ, OIB 83487376409</izvorni_sadrzaj>
    <derivirana_varijabla naziv="DomainObject.Predmet.ProtustrankaNazivFormatedOIB_1">GRAĐANSKA ZAJEDNICA ŽENA, ROVINJ, OIB 83487376409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34794.99</izvorni_sadrzaj>
    <derivirana_varijabla naziv="DomainObject.Predmet.TrenutnaVrijednost_1">34794.99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GRAĐANSKA ZAJEDNICA ŽENA, ROVINJ</item>
    </izvorni_sadrzaj>
    <derivirana_varijabla naziv="DomainObject.Predmet.ProtuStrankaListFormated_1">
      <item>GRAĐANSKA ZAJEDNICA ŽENA, ROVINJ</item>
    </derivirana_varijabla>
  </DomainObject.Predmet.ProtuStrankaListFormated>
  <DomainObject.Predmet.ProtuStrankaListFormatedOIB>
    <izvorni_sadrzaj>
      <item>GRAĐANSKA ZAJEDNICA ŽENA, ROVINJ, OIB 83487376409</item>
    </izvorni_sadrzaj>
    <derivirana_varijabla naziv="DomainObject.Predmet.ProtuStrankaListFormatedOIB_1">
      <item>GRAĐANSKA ZAJEDNICA ŽENA, ROVINJ, OIB 83487376409</item>
    </derivirana_varijabla>
  </DomainObject.Predmet.ProtuStrankaListFormatedOIB>
  <DomainObject.Predmet.ProtuStrankaListFormatedWithAdress>
    <izvorni_sadrzaj>
      <item>GRAĐANSKA ZAJEDNICA ŽENA, ROVINJ, garzotto 5, 52210 Rovinj</item>
    </izvorni_sadrzaj>
    <derivirana_varijabla naziv="DomainObject.Predmet.ProtuStrankaListFormatedWithAdress_1">
      <item>GRAĐANSKA ZAJEDNICA ŽENA, ROVINJ, garzotto 5, 52210 Rovinj</item>
    </derivirana_varijabla>
  </DomainObject.Predmet.ProtuStrankaListFormatedWithAdress>
  <DomainObject.Predmet.ProtuStrankaListFormatedWithAdressOIB>
    <izvorni_sadrzaj>
      <item>GRAĐANSKA ZAJEDNICA ŽENA, ROVINJ, OIB 83487376409, garzotto 5, 52210 Rovinj</item>
    </izvorni_sadrzaj>
    <derivirana_varijabla naziv="DomainObject.Predmet.ProtuStrankaListFormatedWithAdressOIB_1">
      <item>GRAĐANSKA ZAJEDNICA ŽENA, ROVINJ, OIB 83487376409, garzotto 5, 52210 Rovinj</item>
    </derivirana_varijabla>
  </DomainObject.Predmet.ProtuStrankaListFormatedWithAdressOIB>
  <DomainObject.Predmet.ProtuStrankaListNazivFormated>
    <izvorni_sadrzaj>
      <item>GRAĐANSKA ZAJEDNICA ŽENA, ROVINJ</item>
    </izvorni_sadrzaj>
    <derivirana_varijabla naziv="DomainObject.Predmet.ProtuStrankaListNazivFormated_1">
      <item>GRAĐANSKA ZAJEDNICA ŽENA, ROVINJ</item>
    </derivirana_varijabla>
  </DomainObject.Predmet.ProtuStrankaListNazivFormated>
  <DomainObject.Predmet.ProtuStrankaListNazivFormatedOIB>
    <izvorni_sadrzaj>
      <item>GRAĐANSKA ZAJEDNICA ŽENA, ROVINJ, OIB 83487376409</item>
    </izvorni_sadrzaj>
    <derivirana_varijabla naziv="DomainObject.Predmet.ProtuStrankaListNazivFormatedOIB_1">
      <item>GRAĐANSKA ZAJEDNICA ŽENA, ROVINJ, OIB 83487376409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GRAĐANSKA ZAJEDNICA ŽENA, ROVINJ</izvorni_sadrzaj>
    <derivirana_varijabla naziv="DomainObject.Predmet.ProtustrankaIDrugi_1">GRAĐANSKA ZAJEDNICA ŽENA,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GRAĐANSKA ZAJEDNICA ŽENA, ROVINJ, OIB 83487376409, garzotto 5, 52210 Rovinj</izvorni_sadrzaj>
    <derivirana_varijabla naziv="DomainObject.Predmet.ProtustrankaIDrugiAdressOIB_1">GRAĐANSKA ZAJEDNICA ŽENA, ROVINJ, OIB 83487376409, garzotto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GRAĐANSKA ZAJEDNICA ŽENA, ROVINJ</item>
    </izvorni_sadrzaj>
    <derivirana_varijabla naziv="DomainObject.Predmet.SudioniciListNaziv_1">
      <item>FINANCIJSKA AGENCIJA, RC RIJEKA, PODRUŽNICA PULA, PULA</item>
      <item>GRAĐANSKA ZAJEDNICA ŽENA,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GRAĐANSKA ZAJEDNICA ŽENA, ROVINJ, OIB 83487376409, garzotto 5,52210 Rovinj</item>
    </izvorni_sadrzaj>
    <derivirana_varijabla naziv="DomainObject.Predmet.SudioniciListAdressOIB_1">
      <item>FINANCIJSKA AGENCIJA, RC RIJEKA, PODRUŽNICA PULA, PULA, OIB 85821130368, Giardini 5,52100 Pula</item>
      <item>GRAĐANSKA ZAJEDNICA ŽENA, ROVINJ, OIB 83487376409, garzotto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83487376409</item>
    </izvorni_sadrzaj>
    <derivirana_varijabla naziv="DomainObject.Predmet.SudioniciListNazivOIB_1">
      <item>, OIB 85821130368</item>
      <item>, OIB 83487376409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3692</properties:Characters>
  <properties:Lines>92</properties:Lines>
  <properties:Paragraphs>29</properties:Paragraphs>
  <properties:TotalTime>6</properties:TotalTime>
  <properties:ScaleCrop>false</properties:ScaleCrop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2016-04-18T12:56:00Z</dcterms:created>
  <dc:creator>Mihaela Kaligari</dc:creator>
  <dc:description/>
  <cp:keywords/>
  <cp:lastModifiedBy>Jasmina Matika</cp:lastModifiedBy>
  <cp:lastPrinted>2016-04-20T05:57:00Z</cp:lastPrinted>
  <dcterms:modified xmlns:xsi="http://www.w3.org/2001/XMLSchema-instance" xsi:type="dcterms:W3CDTF">2016-04-20T07:28:00Z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