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df59e8" w14:paraId="ddf59e8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837FD7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837FD7">
              <w:t>7</w:t>
            </w:r>
            <w:r w:rsidR="000419E1" w:rsidRPr="003A618C">
              <w:t>/201</w:t>
            </w:r>
            <w:r w:rsidR="00837FD7">
              <w:t>9</w:t>
            </w:r>
            <w:r w:rsidR="000419E1" w:rsidRPr="003A618C">
              <w:t>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Trikpa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 xml:space="preserve"> u likvidaciji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Čakovec, Zagrebačka 87</w:t>
      </w:r>
      <w:r w:rsidR="006258F2" w:rsidRPr="006258F2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837FD7" w:rsidRPr="00837FD7">
        <w:t xml:space="preserve"> </w:t>
      </w:r>
      <w:r w:rsidR="00837FD7" w:rsidRPr="00837FD7">
        <w:rPr>
          <w:rFonts w:eastAsia="Times New Roman" w:hAnsi="Times New Roman" w:ascii="Times New Roman"/>
          <w:sz w:val="24"/>
          <w:szCs w:val="24"/>
          <w:lang w:eastAsia="hr-HR"/>
        </w:rPr>
        <w:t>46109578275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837FD7" w:rsidRPr="00837FD7">
        <w:rPr>
          <w:rFonts w:eastAsia="Times New Roman" w:hAnsi="Times New Roman" w:ascii="Times New Roman"/>
          <w:sz w:val="24"/>
          <w:szCs w:val="24"/>
          <w:lang w:eastAsia="hr-HR"/>
        </w:rPr>
        <w:t>Trikpa j.d.o.o. u likvidaciji, Čakovec, Zagrebačka 87, OIB: 46109578275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34.348,36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likvidator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Patrick Krištofić, Čakovec, Miroslava Krleže 14,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35467288489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837FD7" w:rsidRPr="00837FD7">
        <w:rPr>
          <w:rFonts w:eastAsia="Times New Roman" w:hAnsi="Times New Roman" w:ascii="Times New Roman"/>
          <w:sz w:val="24"/>
          <w:szCs w:val="24"/>
          <w:lang w:eastAsia="hr-HR"/>
        </w:rPr>
        <w:t>Trikpa j.d.o.o. u likvidaciji, Čakovec, Zagrebačka 87, OIB: 46109578275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120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34.348,36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37FD7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656D4">
      <w:rPr>
        <w:rFonts w:hAnsi="Times New Roman" w:ascii="Times New Roman"/>
        <w:noProof/>
        <w:sz w:val="24"/>
        <w:szCs w:val="24"/>
      </w:rPr>
      <w:t>Poslovni broj: 10 St-7/2019-3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656D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656D4"/>
    <w:rsid w:val="00065E7E"/>
    <w:rsid w:val="000761AA"/>
    <w:rsid w:val="00087C43"/>
    <w:rsid w:val="000B4E56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32461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475F6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258F2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37FD7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Trikpa jednostavno društvo s ograničenom odgovornošću za ugostiteljstvo i trgovinu u likvidaciji zastupanog po punomoćniku Patrick Krištofić</izvorni_sadrzaj>
    <derivirana_varijabla naziv="DomainObject.Predmet.ProtustrankaFormated_1">  Trikpa jednostavno društvo s ograničenom odgovornošću za ugostiteljstvo i trgovinu u likvidaciji zastupanog po punomoćniku Patrick Krištofić</derivirana_varijabla>
  </DomainObject.Predmet.ProtustrankaFormated>
  <DomainObject.Predmet.ProtustrankaFormatedOIB>
    <izvorni_sadrzaj>  Trikpa jednostavno društvo s ograničenom odgovornošću za ugostiteljstvo i trgovinu u likvidaciji, OIB 46109578275 zastupanog po punomoćniku Patrick Krištofić</izvorni_sadrzaj>
    <derivirana_varijabla naziv="DomainObject.Predmet.ProtustrankaFormatedOIB_1">  Trikpa jednostavno društvo s ograničenom odgovornošću za ugostiteljstvo i trgovinu u likvidaciji, OIB 46109578275 zastupanog po punomoćniku Patrick Krištofić</derivirana_varijabla>
  </DomainObject.Predmet.ProtustrankaFormatedOIB>
  <DomainObject.Predmet.ProtustrankaFormatedWithAdress>
    <izvorni_sadrzaj> Trikpa jednostavno društvo s ograničenom odgovornošću za ugostiteljstvo i trgovinu u likvidaciji, Zagrebačka 87, 40000 Čakovec zastupanog po punomoćniku Patrick Krištofić</izvorni_sadrzaj>
    <derivirana_varijabla naziv="DomainObject.Predmet.ProtustrankaFormatedWithAdress_1"> Trikpa jednostavno društvo s ograničenom odgovornošću za ugostiteljstvo i trgovinu u likvidaciji, Zagrebačka 87, 40000 Čakovec zastupanog po punomoćniku Patrick Krištofić</derivirana_varijabla>
  </DomainObject.Predmet.ProtustrankaFormatedWithAdress>
  <DomainObject.Predmet.ProtustrankaFormatedWithAdressOIB>
    <izvorni_sadrzaj> Trikpa jednostavno društvo s ograničenom odgovornošću za ugostiteljstvo i trgovinu u likvidaciji, OIB 46109578275, Zagrebačka 87, 40000 Čakovec zastupanog po punomoćniku Patrick Krištofić</izvorni_sadrzaj>
    <derivirana_varijabla naziv="DomainObject.Predmet.ProtustrankaFormatedWithAdressOIB_1"> Trikpa jednostavno društvo s ograničenom odgovornošću za ugostiteljstvo i trgovinu u likvidaciji, OIB 46109578275, Zagrebačka 87, 40000 Čakovec zastupanog po punomoćniku Patrick Krištofić</derivirana_varijabla>
  </DomainObject.Predmet.ProtustrankaFormatedWithAdressOIB>
  <DomainObject.Predmet.ProtustrankaWithAdress>
    <izvorni_sadrzaj>Trikpa jednostavno društvo s ograničenom odgovornošću za ugostiteljstvo i trgovinu u likvidaciji Zagrebačka 87, 40000 Čakovec</izvorni_sadrzaj>
    <derivirana_varijabla naziv="DomainObject.Predmet.ProtustrankaWithAdress_1">Trikpa jednostavno društvo s ograničenom odgovornošću za ugostiteljstvo i trgovinu u likvidaciji Zagrebačka 87, 40000 Čakovec</derivirana_varijabla>
  </DomainObject.Predmet.ProtustrankaWithAdress>
  <DomainObject.Predmet.ProtustrankaWithAdressOIB>
    <izvorni_sadrzaj>Trikpa jednostavno društvo s ograničenom odgovornošću za ugostiteljstvo i trgovinu u likvidaciji, OIB 46109578275, Zagrebačka 87, 40000 Čakovec</izvorni_sadrzaj>
    <derivirana_varijabla naziv="DomainObject.Predmet.ProtustrankaWithAdressOIB_1">Trikpa jednostavno društvo s ograničenom odgovornošću za ugostiteljstvo i trgovinu u likvidaciji, OIB 46109578275, Zagrebačka 87, 40000 Čakovec</derivirana_varijabla>
  </DomainObject.Predmet.ProtustrankaWithAdressOIB>
  <DomainObject.Predmet.ProtustrankaNazivFormated>
    <izvorni_sadrzaj>Trikpa jednostavno društvo s ograničenom odgovornošću za ugostiteljstvo i trgovinu u likvidaciji</izvorni_sadrzaj>
    <derivirana_varijabla naziv="DomainObject.Predmet.ProtustrankaNazivFormated_1">Trikpa jednostavno društvo s ograničenom odgovornošću za ugostiteljstvo i trgovinu u likvidaciji</derivirana_varijabla>
  </DomainObject.Predmet.ProtustrankaNazivFormated>
  <DomainObject.Predmet.ProtustrankaNazivFormatedOIB>
    <izvorni_sadrzaj>Trikpa jednostavno društvo s ograničenom odgovornošću za ugostiteljstvo i trgovinu u likvidaciji, OIB 46109578275</izvorni_sadrzaj>
    <derivirana_varijabla naziv="DomainObject.Predmet.ProtustrankaNazivFormatedOIB_1">Trikpa jednostavno društvo s ograničenom odgovornošću za ugostiteljstvo i trgovinu u likvidaciji, OIB 46109578275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34348.36</izvorni_sadrzaj>
    <derivirana_varijabla naziv="DomainObject.Predmet.TrenutnaVrijednost_1">34348.36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Trikpa jednostavno društvo s ograničenom odgovornošću za ugostiteljstvo i trgovinu u likvidaciji zastupanog po punomoćniku Patrick Krištofić</item>
    </izvorni_sadrzaj>
    <derivirana_varijabla naziv="DomainObject.Predmet.ProtuStrankaListFormated_1">
      <item>Trikpa jednostavno društvo s ograničenom odgovornošću za ugostiteljstvo i trgovinu u likvidaciji zastupanog po punomoćniku Patrick Krištofić</item>
    </derivirana_varijabla>
  </DomainObject.Predmet.ProtuStrankaListFormated>
  <DomainObject.Predmet.ProtuStrankaListFormatedOIB>
    <izvorni_sadrzaj>
      <item>Trikpa jednostavno društvo s ograničenom odgovornošću za ugostiteljstvo i trgovinu u likvidaciji, OIB 46109578275 zastupanog po punomoćniku Patrick Krištofić</item>
    </izvorni_sadrzaj>
    <derivirana_varijabla naziv="DomainObject.Predmet.ProtuStrankaListFormatedOIB_1">
      <item>Trikpa jednostavno društvo s ograničenom odgovornošću za ugostiteljstvo i trgovinu u likvidaciji, OIB 46109578275 zastupanog po punomoćniku Patrick Krištofić</item>
    </derivirana_varijabla>
  </DomainObject.Predmet.ProtuStrankaListFormatedOIB>
  <DomainObject.Predmet.ProtuStrankaListFormatedWithAdress>
    <izvorni_sadrzaj>
      <item>Trikpa jednostavno društvo s ograničenom odgovornošću za ugostiteljstvo i trgovinu u likvidaciji, Zagrebačka 87, 40000 Čakovec zastupanog po punomoćniku Patrick Krištofić</item>
    </izvorni_sadrzaj>
    <derivirana_varijabla naziv="DomainObject.Predmet.ProtuStrankaListFormatedWithAdress_1">
      <item>Trikpa jednostavno društvo s ograničenom odgovornošću za ugostiteljstvo i trgovinu u likvidaciji, Zagrebačka 87, 40000 Čakovec zastupanog po punomoćniku Patrick Krištofić</item>
    </derivirana_varijabla>
  </DomainObject.Predmet.ProtuStrankaListFormatedWithAdress>
  <DomainObject.Predmet.ProtuStrankaListFormatedWithAdressOIB>
    <izvorni_sadrzaj>
      <item>Trikpa jednostavno društvo s ograničenom odgovornošću za ugostiteljstvo i trgovinu u likvidaciji, OIB 46109578275, Zagrebačka 87, 40000 Čakovec zastupanog po punomoćniku Patrick Krištofić</item>
    </izvorni_sadrzaj>
    <derivirana_varijabla naziv="DomainObject.Predmet.ProtuStrankaListFormatedWithAdressOIB_1">
      <item>Trikpa jednostavno društvo s ograničenom odgovornošću za ugostiteljstvo i trgovinu u likvidaciji, OIB 46109578275, Zagrebačka 87, 40000 Čakovec zastupanog po punomoćniku Patrick Krištofić</item>
    </derivirana_varijabla>
  </DomainObject.Predmet.ProtuStrankaListFormatedWithAdressOIB>
  <DomainObject.Predmet.ProtuStrankaListNazivFormated>
    <izvorni_sadrzaj>
      <item>Trikpa jednostavno društvo s ograničenom odgovornošću za ugostiteljstvo i trgovinu u likvidaciji</item>
    </izvorni_sadrzaj>
    <derivirana_varijabla naziv="DomainObject.Predmet.ProtuStrankaListNazivFormated_1">
      <item>Trikpa jednostavno društvo s ograničenom odgovornošću za ugostiteljstvo i trgovinu u likvidaciji</item>
    </derivirana_varijabla>
  </DomainObject.Predmet.ProtuStrankaListNazivFormated>
  <DomainObject.Predmet.ProtuStrankaListNazivFormatedOIB>
    <izvorni_sadrzaj>
      <item>Trikpa jednostavno društvo s ograničenom odgovornošću za ugostiteljstvo i trgovinu u likvidaciji, OIB 46109578275</item>
    </izvorni_sadrzaj>
    <derivirana_varijabla naziv="DomainObject.Predmet.ProtuStrankaListNazivFormatedOIB_1">
      <item>Trikpa jednostavno društvo s ograničenom odgovornošću za ugostiteljstvo i trgovinu u likvidaciji, OIB 46109578275</item>
    </derivirana_varijabla>
  </DomainObject.Predmet.ProtuStrankaListNazivFormatedOIB>
  <DomainObject.Predmet.OstaliListFormated>
    <izvorni_sadrzaj>
      <item>Sudski registar</item>
      <item>Patrick Krištofić punomoćnik sudionika u postupku Trikpa jednostavno društvo s ograničenom odgovornošću za ugostiteljstvo i trgovinu u likvidaciji</item>
    </izvorni_sadrzaj>
    <derivirana_varijabla naziv="DomainObject.Predmet.OstaliListFormated_1">
      <item>Sudski registar</item>
      <item>Patrick Krištofić punomoćnik sudionika u postupku Trikpa jednostavno društvo s ograničenom odgovornošću za ugostiteljstvo i trgovinu u likvidaciji</item>
    </derivirana_varijabla>
  </DomainObject.Predmet.OstaliListFormated>
  <DomainObject.Predmet.OstaliListFormatedOIB>
    <izvorni_sadrzaj>
      <item>Sudski registar</item>
      <item>Patrick Krištofić, OIB 35467288489 punomoćnik sudionika u postupku Trikpa jednostavno društvo s ograničenom odgovornošću za ugostiteljstvo i trgovinu u likvidaciji</item>
    </izvorni_sadrzaj>
    <derivirana_varijabla naziv="DomainObject.Predmet.OstaliListFormatedOIB_1">
      <item>Sudski registar</item>
      <item>Patrick Krištofić, OIB 35467288489 punomoćnik sudionika u postupku Trikpa jednostavno društvo s ograničenom odgovornošću za ugostiteljstvo i trgovinu u likvidaciji</item>
    </derivirana_varijabla>
  </DomainObject.Predmet.OstaliListFormatedOIB>
  <DomainObject.Predmet.OstaliListFormatedWithAdress>
    <izvorni_sadrzaj>
      <item>Sudski registar</item>
      <item>Patrick Krištofić, Ulica Miroslava Krleže 14, 40000 Čakovec punomoćnik sudionika u postupku Trikpa jednostavno društvo s ograničenom odgovornošću za ugostiteljstvo i trgovinu u likvidaciji</item>
    </izvorni_sadrzaj>
    <derivirana_varijabla naziv="DomainObject.Predmet.OstaliListFormatedWithAdress_1">
      <item>Sudski registar</item>
      <item>Patrick Krištofić, Ulica Miroslava Krleže 14, 40000 Čakovec punomoćnik sudionika u postupku Trikpa jednostavno društvo s ograničenom odgovornošću za ugostiteljstvo i trgovinu u likvidaciji</item>
    </derivirana_varijabla>
  </DomainObject.Predmet.OstaliListFormatedWithAdress>
  <DomainObject.Predmet.OstaliListFormatedWithAdressOIB>
    <izvorni_sadrzaj>
      <item>Sudski registar</item>
      <item>Patrick Krištofić, OIB 35467288489, Ulica Miroslava Krleže 14, 40000 Čakovec punomoćnik sudionika u postupku Trikpa jednostavno društvo s ograničenom odgovornošću za ugostiteljstvo i trgovinu u likvidaciji</item>
    </izvorni_sadrzaj>
    <derivirana_varijabla naziv="DomainObject.Predmet.OstaliListFormatedWithAdressOIB_1">
      <item>Sudski registar</item>
      <item>Patrick Krištofić, OIB 35467288489, Ulica Miroslava Krleže 14, 40000 Čakovec punomoćnik sudionika u postupku Trikpa jednostavno društvo s ograničenom odgovornošću za ugostiteljstvo i trgovinu u likvidaciji</item>
    </derivirana_varijabla>
  </DomainObject.Predmet.OstaliListFormatedWithAdressOIB>
  <DomainObject.Predmet.OstaliListNazivFormated>
    <izvorni_sadrzaj>
      <item>Sudski registar</item>
      <item>Patrick Krištofić</item>
    </izvorni_sadrzaj>
    <derivirana_varijabla naziv="DomainObject.Predmet.OstaliListNazivFormated_1">
      <item>Sudski registar</item>
      <item>Patrick Krištofić</item>
    </derivirana_varijabla>
  </DomainObject.Predmet.OstaliListNazivFormated>
  <DomainObject.Predmet.OstaliListNazivFormatedOIB>
    <izvorni_sadrzaj>
      <item>Sudski registar</item>
      <item>Patrick Krištofić, OIB 35467288489</item>
    </izvorni_sadrzaj>
    <derivirana_varijabla naziv="DomainObject.Predmet.OstaliListNazivFormatedOIB_1">
      <item>Sudski registar</item>
      <item>Patrick Krištofić, OIB 35467288489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Trikpa jednostavno društvo s ograničenom odgovornošću za ugostiteljstvo i trgovinu u likvidaciji</izvorni_sadrzaj>
    <derivirana_varijabla naziv="DomainObject.Predmet.ProtustrankaIDrugi_1">Trikpa jednostavno društvo s ograničenom odgovornošću za ugostiteljstvo i trgovinu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Trikpa jednostavno društvo s ograničenom odgovornošću za ugostiteljstvo i trgovinu u likvidaciji, OIB 46109578275, Zagrebačka 87, 40000 Čakovec</izvorni_sadrzaj>
    <derivirana_varijabla naziv="DomainObject.Predmet.ProtustrankaIDrugiAdressOIB_1">Trikpa jednostavno društvo s ograničenom odgovornošću za ugostiteljstvo i trgovinu u likvidaciji, OIB 46109578275, Zagrebačka 87,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Trikpa jednostavno društvo s ograničenom odgovornošću za ugostiteljstvo i trgovinu u likvidaciji</item>
      <item>Sudski registar</item>
      <item>Patrick Krištofić</item>
    </izvorni_sadrzaj>
    <derivirana_varijabla naziv="DomainObject.Predmet.SudioniciListNaziv_1">
      <item>Financijska agencija</item>
      <item>Trikpa jednostavno društvo s ograničenom odgovornošću za ugostiteljstvo i trgovinu u likvidaciji</item>
      <item>Sudski registar</item>
      <item>Patrick Krištofić</item>
    </derivirana_varijabla>
  </DomainObject.Predmet.SudioniciListNaziv>
  <DomainObject.Predmet.SudioniciListAdressOIB>
    <izvorni_sadrzaj>
      <item>Financijska agencija, OIB 85821130368, A. Cesarca 2,42000 Varaždin</item>
      <item>Trikpa jednostavno društvo s ograničenom odgovornošću za ugostiteljstvo i trgovinu u likvidaciji, OIB 46109578275, Zagrebačka 87,40000 Čakovec</item>
      <item>Sudski registar</item>
      <item>Patrick Krištofić, OIB 35467288489, Ulica Miroslava Krleže 14,40000 Čakovec</item>
    </izvorni_sadrzaj>
    <derivirana_varijabla naziv="DomainObject.Predmet.SudioniciListAdressOIB_1">
      <item>Financijska agencija, OIB 85821130368, A. Cesarca 2,42000 Varaždin</item>
      <item>Trikpa jednostavno društvo s ograničenom odgovornošću za ugostiteljstvo i trgovinu u likvidaciji, OIB 46109578275, Zagrebačka 87,40000 Čakovec</item>
      <item>Sudski registar</item>
      <item>Patrick Krištofić, OIB 35467288489, Ulica Miroslava Krleže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46109578275</item>
      <item>, OIB null</item>
      <item>, OIB 35467288489</item>
    </izvorni_sadrzaj>
    <derivirana_varijabla naziv="DomainObject.Predmet.SudioniciListNazivOIB_1">
      <item>, OIB 85821130368</item>
      <item>, OIB 46109578275</item>
      <item>, OIB null</item>
      <item>, OIB 35467288489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69178-F1FD-4C1D-AA08-92164CB3E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2381</properties:Characters>
  <properties:Lines>73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2019-01-11T08:50:00Z</dcterms:created>
  <dc:creator>Mirjana Mlinarić</dc:creator>
  <cp:lastModifiedBy>Nevenka Vuković</cp:lastModifiedBy>
  <cp:lastPrinted>2019-01-11T08:55:00Z</cp:lastPrinted>
  <dcterms:modified xmlns:xsi="http://www.w3.org/2001/XMLSchema-instance" xsi:type="dcterms:W3CDTF">2019-01-11T08:56:00Z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(St-7-19-3 oglas od 11.11.19..docx)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