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2620" w14:paraId="5b6262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A91DDC">
        <w:t>2290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E1374">
        <w:t xml:space="preserve"> </w:t>
      </w:r>
      <w:r w:rsidR="00A91DDC">
        <w:t>KIKI K. SERVI</w:t>
      </w:r>
      <w:r w:rsidR="004660BD">
        <w:t xml:space="preserve">S j.d.o.o. </w:t>
      </w:r>
      <w:proofErr w:type="spellStart"/>
      <w:r w:rsidR="004660BD">
        <w:t>Juršići</w:t>
      </w:r>
      <w:proofErr w:type="spellEnd"/>
      <w:r w:rsidR="004660BD">
        <w:t xml:space="preserve">, </w:t>
      </w:r>
      <w:proofErr w:type="spellStart"/>
      <w:r w:rsidR="004660BD">
        <w:t>Jur</w:t>
      </w:r>
      <w:r w:rsidR="00A91DDC">
        <w:t>šići</w:t>
      </w:r>
      <w:proofErr w:type="spellEnd"/>
      <w:r w:rsidR="00A91DDC">
        <w:t xml:space="preserve"> </w:t>
      </w:r>
      <w:proofErr w:type="spellStart"/>
      <w:r w:rsidR="00A91DDC">
        <w:t>91</w:t>
      </w:r>
      <w:proofErr w:type="spellEnd"/>
      <w:r w:rsidR="00A91DDC">
        <w:t xml:space="preserve">, </w:t>
      </w:r>
      <w:proofErr w:type="spellStart"/>
      <w:r w:rsidR="00A91DDC">
        <w:t>OIB</w:t>
      </w:r>
      <w:proofErr w:type="spellEnd"/>
      <w:r w:rsidR="00A91DDC">
        <w:t xml:space="preserve">: </w:t>
      </w:r>
      <w:proofErr w:type="spellStart"/>
      <w:r w:rsidR="00A91DDC">
        <w:t>64917792964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</w:t>
      </w:r>
      <w:proofErr w:type="spellStart"/>
      <w:r w:rsidR="00FC7F96">
        <w:t>Giardini</w:t>
      </w:r>
      <w:proofErr w:type="spellEnd"/>
      <w:r w:rsidR="00FC7F96">
        <w:t xml:space="preserve"> 5,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</w:t>
      </w:r>
      <w:r w:rsidR="00FC7F96">
        <w:t>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863449">
        <w:t>11</w:t>
      </w:r>
      <w:proofErr w:type="spellEnd"/>
      <w:r w:rsidR="003B50C7">
        <w:t>.</w:t>
      </w:r>
      <w:r w:rsidR="00934B4D">
        <w:t xml:space="preserve"> </w:t>
      </w:r>
      <w:r w:rsidR="00577687">
        <w:t>travnja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03199">
        <w:t>10</w:t>
      </w:r>
      <w:proofErr w:type="spellEnd"/>
      <w:r w:rsidR="00224AFF">
        <w:t xml:space="preserve">. </w:t>
      </w:r>
      <w:r w:rsidR="00A03199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63449">
        <w:rPr>
          <w:bCs/>
        </w:rPr>
        <w:t xml:space="preserve"> </w:t>
      </w:r>
      <w:r w:rsidR="00863449">
        <w:t xml:space="preserve">KIKI K. SERVIS j.d.o.o. </w:t>
      </w:r>
      <w:proofErr w:type="spellStart"/>
      <w:r w:rsidR="00863449">
        <w:t>Jurišići</w:t>
      </w:r>
      <w:proofErr w:type="spellEnd"/>
      <w:r w:rsidR="00863449">
        <w:t xml:space="preserve">, </w:t>
      </w:r>
      <w:proofErr w:type="spellStart"/>
      <w:r w:rsidR="00863449">
        <w:t>Jurišići</w:t>
      </w:r>
      <w:proofErr w:type="spellEnd"/>
      <w:r w:rsidR="00863449">
        <w:t xml:space="preserve"> </w:t>
      </w:r>
      <w:proofErr w:type="spellStart"/>
      <w:r w:rsidR="00863449">
        <w:t>91</w:t>
      </w:r>
      <w:proofErr w:type="spellEnd"/>
      <w:r w:rsidR="00863449">
        <w:t xml:space="preserve">, </w:t>
      </w:r>
      <w:proofErr w:type="spellStart"/>
      <w:r w:rsidR="00863449">
        <w:t>OIB</w:t>
      </w:r>
      <w:proofErr w:type="spellEnd"/>
      <w:r w:rsidR="00863449">
        <w:t xml:space="preserve">: </w:t>
      </w:r>
      <w:proofErr w:type="spellStart"/>
      <w:r w:rsidR="00863449">
        <w:t>64917792964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863449">
        <w:t>11.485</w:t>
      </w:r>
      <w:proofErr w:type="spellEnd"/>
      <w:r w:rsidR="00863449">
        <w:t>,</w:t>
      </w:r>
      <w:proofErr w:type="spellStart"/>
      <w:r w:rsidR="00863449">
        <w:t>80</w:t>
      </w:r>
      <w:proofErr w:type="spellEnd"/>
      <w:r w:rsidR="00577687">
        <w:t xml:space="preserve"> </w:t>
      </w:r>
      <w:r>
        <w:t>kn</w:t>
      </w:r>
      <w:r w:rsidR="0055704E">
        <w:t xml:space="preserve">, na dan </w:t>
      </w:r>
      <w:r w:rsidR="00863449">
        <w:t>6</w:t>
      </w:r>
      <w:r w:rsidR="0098599D">
        <w:t>.</w:t>
      </w:r>
      <w:r w:rsidR="00F66487">
        <w:t xml:space="preserve"> </w:t>
      </w:r>
      <w:r w:rsidR="00577687">
        <w:t>travnja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863449">
        <w:t>direktor – član uprave,</w:t>
      </w:r>
      <w:r w:rsidR="00577687">
        <w:t xml:space="preserve"> </w:t>
      </w:r>
      <w:r w:rsidR="004C2067">
        <w:t>dužnik</w:t>
      </w:r>
      <w:r w:rsidR="00CB2F44">
        <w:t>a</w:t>
      </w:r>
      <w:r w:rsidR="00863449">
        <w:t xml:space="preserve"> </w:t>
      </w:r>
      <w:r w:rsidR="004660BD">
        <w:t xml:space="preserve">Kristijan Krznarić, </w:t>
      </w:r>
      <w:proofErr w:type="spellStart"/>
      <w:r w:rsidR="004660BD">
        <w:t>Juršići</w:t>
      </w:r>
      <w:proofErr w:type="spellEnd"/>
      <w:r w:rsidR="004660BD">
        <w:t xml:space="preserve">, </w:t>
      </w:r>
      <w:proofErr w:type="spellStart"/>
      <w:r w:rsidR="004660BD">
        <w:t>Juršići</w:t>
      </w:r>
      <w:proofErr w:type="spellEnd"/>
      <w:r w:rsidR="004660BD">
        <w:t xml:space="preserve"> </w:t>
      </w:r>
      <w:proofErr w:type="spellStart"/>
      <w:r w:rsidR="004660BD">
        <w:t>91</w:t>
      </w:r>
      <w:proofErr w:type="spellEnd"/>
      <w:r w:rsidR="004660BD">
        <w:t xml:space="preserve">, </w:t>
      </w:r>
      <w:proofErr w:type="spellStart"/>
      <w:r w:rsidR="004660BD">
        <w:t>OIB</w:t>
      </w:r>
      <w:proofErr w:type="spellEnd"/>
      <w:r w:rsidR="004660BD">
        <w:t xml:space="preserve">: </w:t>
      </w:r>
      <w:proofErr w:type="spellStart"/>
      <w:r w:rsidR="004660BD">
        <w:t>47452448090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4660BD">
        <w:t>2290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73A94">
        <w:t>10</w:t>
      </w:r>
      <w:proofErr w:type="spellEnd"/>
      <w:r w:rsidR="0054259D">
        <w:t xml:space="preserve">. </w:t>
      </w:r>
      <w:r w:rsidR="00F73A9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26D18">
        <w:t>28.11</w:t>
      </w:r>
      <w:proofErr w:type="spellEnd"/>
      <w:r w:rsidR="00F26D18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6C6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6D97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6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6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St-2290/2016</izvorni_sadrzaj>
    <derivirana_varijabla naziv="DomainObject.Predmet.OznakaBroj_1">St-2290/2016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K. SERVIS j.d.o.o. JURŠIĆI</izvorni_sadrzaj>
    <derivirana_varijabla naziv="DomainObject.Predmet.ProtustrankaFormated_1">  KIKI K. SERVIS j.d.o.o. JURŠIĆI</derivirana_varijabla>
  </DomainObject.Predmet.ProtustrankaFormated>
  <DomainObject.Predmet.ProtustrankaFormatedOIB>
    <izvorni_sadrzaj>  KIKI K. SERVIS j.d.o.o. JURŠIĆI, OIB 64917792964</izvorni_sadrzaj>
    <derivirana_varijabla naziv="DomainObject.Predmet.ProtustrankaFormatedOIB_1">  KIKI K. SERVIS j.d.o.o. JURŠIĆI, OIB 64917792964</derivirana_varijabla>
  </DomainObject.Predmet.ProtustrankaFormatedOIB>
  <DomainObject.Predmet.ProtustrankaFormatedWithAdress>
    <izvorni_sadrzaj> KIKI K. SERVIS j.d.o.o. JURŠIĆI, Juršići 91, 52341 Juršići</izvorni_sadrzaj>
    <derivirana_varijabla naziv="DomainObject.Predmet.ProtustrankaFormatedWithAdress_1"> KIKI K. SERVIS j.d.o.o. JURŠIĆI, Juršići 91, 52341 Juršići</derivirana_varijabla>
  </DomainObject.Predmet.ProtustrankaFormatedWithAdress>
  <DomainObject.Predmet.ProtustrankaFormatedWithAdressOIB>
    <izvorni_sadrzaj> KIKI K. SERVIS j.d.o.o. JURŠIĆI, OIB 64917792964, Juršići 91, 52341 Juršići</izvorni_sadrzaj>
    <derivirana_varijabla naziv="DomainObject.Predmet.ProtustrankaFormatedWithAdressOIB_1"> KIKI K. SERVIS j.d.o.o. JURŠIĆI, OIB 64917792964, Juršići 91, 52341 Juršići</derivirana_varijabla>
  </DomainObject.Predmet.ProtustrankaFormatedWithAdressOIB>
  <DomainObject.Predmet.ProtustrankaWithAdress>
    <izvorni_sadrzaj>KIKI K. SERVIS j.d.o.o. JURŠIĆI Juršići 91, 52341 Juršići</izvorni_sadrzaj>
    <derivirana_varijabla naziv="DomainObject.Predmet.ProtustrankaWithAdress_1">KIKI K. SERVIS j.d.o.o. JURŠIĆI Juršići 91, 52341 Juršići</derivirana_varijabla>
  </DomainObject.Predmet.ProtustrankaWithAdress>
  <DomainObject.Predmet.ProtustrankaWithAdressOIB>
    <izvorni_sadrzaj>KIKI K. SERVIS j.d.o.o. JURŠIĆI, OIB 64917792964, Juršići 91, 52341 Juršići</izvorni_sadrzaj>
    <derivirana_varijabla naziv="DomainObject.Predmet.ProtustrankaWithAdressOIB_1">KIKI K. SERVIS j.d.o.o. JURŠIĆI, OIB 64917792964, Juršići 91, 52341 Juršići</derivirana_varijabla>
  </DomainObject.Predmet.ProtustrankaWithAdressOIB>
  <DomainObject.Predmet.ProtustrankaNazivFormated>
    <izvorni_sadrzaj>KIKI K. SERVIS j.d.o.o. JURŠIĆI</izvorni_sadrzaj>
    <derivirana_varijabla naziv="DomainObject.Predmet.ProtustrankaNazivFormated_1">KIKI K. SERVIS j.d.o.o. JURŠIĆI</derivirana_varijabla>
  </DomainObject.Predmet.ProtustrankaNazivFormated>
  <DomainObject.Predmet.ProtustrankaNazivFormatedOIB>
    <izvorni_sadrzaj>KIKI K. SERVIS j.d.o.o. JURŠIĆI, OIB 64917792964</izvorni_sadrzaj>
    <derivirana_varijabla naziv="DomainObject.Predmet.ProtustrankaNazivFormatedOIB_1">KIKI K. SERVIS j.d.o.o. JURŠIĆI, OIB 64917792964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KIKI K. SERVIS j.d.o.o. JURŠIĆI</item>
    </izvorni_sadrzaj>
    <derivirana_varijabla naziv="DomainObject.Predmet.ProtuStrankaListFormated_1">
      <item>KIKI K. SERVIS j.d.o.o. JURŠIĆI</item>
    </derivirana_varijabla>
  </DomainObject.Predmet.ProtuStrankaListFormated>
  <DomainObject.Predmet.ProtuStrankaListFormatedOIB>
    <izvorni_sadrzaj>
      <item>KIKI K. SERVIS j.d.o.o. JURŠIĆI, OIB 64917792964</item>
    </izvorni_sadrzaj>
    <derivirana_varijabla naziv="DomainObject.Predmet.ProtuStrankaListFormatedOIB_1">
      <item>KIKI K. SERVIS j.d.o.o. JURŠIĆI, OIB 64917792964</item>
    </derivirana_varijabla>
  </DomainObject.Predmet.ProtuStrankaListFormatedOIB>
  <DomainObject.Predmet.ProtuStrankaListFormatedWithAdress>
    <izvorni_sadrzaj>
      <item>KIKI K. SERVIS j.d.o.o. JURŠIĆI, Juršići 91, 52341 Juršići</item>
    </izvorni_sadrzaj>
    <derivirana_varijabla naziv="DomainObject.Predmet.ProtuStrankaListFormatedWithAdress_1">
      <item>KIKI K. SERVIS j.d.o.o. JURŠIĆI, Juršići 91, 52341 Juršići</item>
    </derivirana_varijabla>
  </DomainObject.Predmet.ProtuStrankaListFormatedWithAdress>
  <DomainObject.Predmet.ProtuStrankaListFormatedWithAdressOIB>
    <izvorni_sadrzaj>
      <item>KIKI K. SERVIS j.d.o.o. JURŠIĆI, OIB 64917792964, Juršići 91, 52341 Juršići</item>
    </izvorni_sadrzaj>
    <derivirana_varijabla naziv="DomainObject.Predmet.ProtuStrankaListFormatedWithAdressOIB_1">
      <item>KIKI K. SERVIS j.d.o.o. JURŠIĆI, OIB 64917792964, Juršići 91, 52341 Juršići</item>
    </derivirana_varijabla>
  </DomainObject.Predmet.ProtuStrankaListFormatedWithAdressOIB>
  <DomainObject.Predmet.ProtuStrankaListNazivFormated>
    <izvorni_sadrzaj>
      <item>KIKI K. SERVIS j.d.o.o. JURŠIĆI</item>
    </izvorni_sadrzaj>
    <derivirana_varijabla naziv="DomainObject.Predmet.ProtuStrankaListNazivFormated_1">
      <item>KIKI K. SERVIS j.d.o.o. JURŠIĆI</item>
    </derivirana_varijabla>
  </DomainObject.Predmet.ProtuStrankaListNazivFormated>
  <DomainObject.Predmet.ProtuStrankaListNazivFormatedOIB>
    <izvorni_sadrzaj>
      <item>KIKI K. SERVIS j.d.o.o. JURŠIĆI, OIB 64917792964</item>
    </izvorni_sadrzaj>
    <derivirana_varijabla naziv="DomainObject.Predmet.ProtuStrankaListNazivFormatedOIB_1">
      <item>KIKI K. SERVIS j.d.o.o. JURŠIĆI, OIB 64917792964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KIKI K. SERVIS j.d.o.o. JURŠIĆI</izvorni_sadrzaj>
    <derivirana_varijabla naziv="DomainObject.Predmet.ProtustrankaIDrugi_1">KIKI K. SERVIS j.d.o.o. JURŠIĆI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KIKI K. SERVIS j.d.o.o. JURŠIĆI, OIB 64917792964, Juršići 91, 52341 Juršići</izvorni_sadrzaj>
    <derivirana_varijabla naziv="DomainObject.Predmet.ProtustrankaIDrugiAdressOIB_1">KIKI K. SERVIS j.d.o.o. JURŠIĆI, OIB 64917792964, Juršići 91, 52341 Juršići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KIKI K. SERVIS j.d.o.o. JURŠIĆI</item>
    </izvorni_sadrzaj>
    <derivirana_varijabla naziv="DomainObject.Predmet.SudioniciListNaziv_1">
      <item>FINANCIJSKA AGENCIJA, RC RIJEKA, PODRUŽNICA PULA, PULA</item>
      <item>KIKI K. SERVIS j.d.o.o. JURŠIĆI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KIKI K. SERVIS j.d.o.o. JURŠIĆI, OIB 64917792964, Juršići 91,52341 Juršići</item>
    </izvorni_sadrzaj>
    <derivirana_varijabla naziv="DomainObject.Predmet.SudioniciListAdressOIB_1">
      <item>FINANCIJSKA AGENCIJA, RC RIJEKA, PODRUŽNICA PULA, PULA, OIB 85821130368, Ulica grada Vukovara 70,10000 Zagreb</item>
      <item>KIKI K. SERVIS j.d.o.o. JURŠIĆI, OIB 64917792964, Juršići 91,52341 Juršići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64917792964</item>
    </izvorni_sadrzaj>
    <derivirana_varijabla naziv="DomainObject.Predmet.SudioniciListNazivOIB_1">
      <item>, OIB 85821130368</item>
      <item>, OIB 64917792964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1879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2016-10-10T07:26:00Z</dcterms:created>
  <dc:creator>Korisnik</dc:creator>
  <cp:lastModifiedBy>Sanda Gučić</cp:lastModifiedBy>
  <cp:lastPrinted>2016-10-10T07:23:00Z</cp:lastPrinted>
  <dcterms:modified xmlns:xsi="http://www.w3.org/2001/XMLSchema-instance" xsi:type="dcterms:W3CDTF">2016-10-10T08:48:00Z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