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d1965" w14:paraId="29d1965" w:rsidRDefault="009A3118" w:rsidP="00F0636B" w:rsidR="00B46CF5" w:rsidRPr="001C1019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AE49BD">
        <w:rPr>
          <w:rFonts w:hAnsi="Times New Roman" w:ascii="Times New Roman"/>
        </w:rPr>
        <w:t xml:space="preserve">3 </w:t>
      </w:r>
      <w:r w:rsidR="00F0636B">
        <w:rPr>
          <w:rFonts w:hAnsi="Times New Roman" w:ascii="Times New Roman"/>
        </w:rPr>
        <w:t>St-</w:t>
      </w:r>
      <w:r w:rsidR="000E6582">
        <w:rPr>
          <w:rFonts w:hAnsi="Times New Roman" w:ascii="Times New Roman"/>
        </w:rPr>
        <w:t>4681</w:t>
      </w:r>
      <w:r w:rsidR="00F0636B">
        <w:rPr>
          <w:rFonts w:hAnsi="Times New Roman" w:ascii="Times New Roman"/>
        </w:rPr>
        <w:t>/1</w:t>
      </w:r>
      <w:r w:rsidR="00B969B8">
        <w:rPr>
          <w:rFonts w:hAnsi="Times New Roman" w:ascii="Times New Roman"/>
        </w:rPr>
        <w:t>6</w:t>
      </w:r>
      <w:r w:rsidR="000E6582">
        <w:rPr>
          <w:rFonts w:hAnsi="Times New Roman" w:ascii="Times New Roman"/>
        </w:rPr>
        <w:t>-22</w:t>
      </w:r>
      <w:r w:rsidR="00F0636B">
        <w:rPr>
          <w:rFonts w:hAnsi="Times New Roman" w:ascii="Times New Roman"/>
        </w:rPr>
        <w:br w:clear="all" w:type="textWrapping"/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REPUBLIKA HRVATSKA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STALNA SLUŽBA 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Karlovac, Ljudevita Šestića 4 </w:t>
      </w:r>
    </w:p>
    <w:p w:rsidRDefault="00267D56" w:rsidP="001725CA" w:rsidR="00267D56">
      <w:pPr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H R V A T S K A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 J 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  <w:t xml:space="preserve"> </w:t>
      </w:r>
      <w:r w:rsidR="00AD4F3B" w:rsidRPr="00AD4F3B">
        <w:rPr>
          <w:rFonts w:hAnsi="Times New Roman" w:ascii="Times New Roman"/>
        </w:rPr>
        <w:t xml:space="preserve">Trgovački sud u Zagrebu, Stalna služba, po stečajnom sucu Vesni Fundurulić Perišin,  kao sucu pojedincu, postupajući po prijedlogu Financijske agencije, u stečajnom postupku nad dužnikom </w:t>
      </w:r>
      <w:r w:rsidR="00127BD2" w:rsidRPr="00127BD2">
        <w:rPr>
          <w:rFonts w:hAnsi="Times New Roman" w:ascii="Times New Roman"/>
        </w:rPr>
        <w:t>RAGUSA PROJEKT d.o.o., Zagreb, Preradovićeva ulica 8, OIB: 58824457196</w:t>
      </w:r>
      <w:r w:rsidR="000C69C7">
        <w:rPr>
          <w:rFonts w:hAnsi="Times New Roman" w:ascii="Times New Roman"/>
        </w:rPr>
        <w:t>,</w:t>
      </w:r>
      <w:r w:rsidR="00A65137">
        <w:rPr>
          <w:rFonts w:hAnsi="Times New Roman" w:ascii="Times New Roman"/>
        </w:rPr>
        <w:t xml:space="preserve"> </w:t>
      </w:r>
      <w:r w:rsidR="00127BD2">
        <w:rPr>
          <w:rFonts w:hAnsi="Times New Roman" w:ascii="Times New Roman"/>
        </w:rPr>
        <w:t>7</w:t>
      </w:r>
      <w:r>
        <w:rPr>
          <w:rFonts w:hAnsi="Times New Roman" w:ascii="Times New Roman"/>
        </w:rPr>
        <w:t xml:space="preserve">. </w:t>
      </w:r>
      <w:r w:rsidR="00127BD2">
        <w:rPr>
          <w:rFonts w:hAnsi="Times New Roman" w:ascii="Times New Roman"/>
        </w:rPr>
        <w:t>travnja</w:t>
      </w:r>
      <w:r w:rsidR="005349D1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201</w:t>
      </w:r>
      <w:r w:rsidR="0043311C">
        <w:rPr>
          <w:rFonts w:hAnsi="Times New Roman" w:ascii="Times New Roman"/>
        </w:rPr>
        <w:t>7</w:t>
      </w:r>
      <w:r>
        <w:rPr>
          <w:rFonts w:hAnsi="Times New Roman" w:ascii="Times New Roman"/>
        </w:rPr>
        <w:t xml:space="preserve">. </w:t>
      </w:r>
    </w:p>
    <w:p w:rsidRDefault="00D83115" w:rsidP="001725CA" w:rsidR="00D83115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j e</w:t>
      </w:r>
    </w:p>
    <w:p w:rsidRDefault="001725CA" w:rsidP="001725CA" w:rsidR="001725CA">
      <w:pPr>
        <w:jc w:val="center"/>
        <w:rPr>
          <w:rFonts w:hAnsi="Times New Roman" w:ascii="Times New Roman"/>
          <w:b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 Pozivaju se osobe koje imaju pravni interes da se provede stečajni postupak nad dužnikom</w:t>
      </w:r>
      <w:r w:rsidRPr="001725CA">
        <w:rPr>
          <w:rFonts w:hAnsi="Times New Roman" w:ascii="Times New Roman"/>
        </w:rPr>
        <w:t xml:space="preserve"> </w:t>
      </w:r>
      <w:r w:rsidR="00127BD2" w:rsidRPr="00127BD2">
        <w:rPr>
          <w:rFonts w:hAnsi="Times New Roman" w:ascii="Times New Roman"/>
        </w:rPr>
        <w:t>RAGUSA PROJEKT d.o.o., Zagreb, Preradovićeva ulica 8, OIB: 58824457196</w:t>
      </w:r>
      <w:r>
        <w:rPr>
          <w:rFonts w:hAnsi="Times New Roman" w:ascii="Times New Roman"/>
        </w:rPr>
        <w:t xml:space="preserve">, da u roku petnaest dana od dana objave ovog rješenja, uplate iznos od </w:t>
      </w:r>
      <w:r w:rsidR="000E6582">
        <w:rPr>
          <w:rFonts w:hAnsi="Times New Roman" w:ascii="Times New Roman"/>
        </w:rPr>
        <w:t>25.000</w:t>
      </w:r>
      <w:r w:rsidR="00854849">
        <w:rPr>
          <w:rFonts w:hAnsi="Times New Roman" w:ascii="Times New Roman"/>
        </w:rPr>
        <w:t>,00</w:t>
      </w:r>
      <w:r>
        <w:rPr>
          <w:rFonts w:hAnsi="Times New Roman" w:ascii="Times New Roman"/>
        </w:rPr>
        <w:t xml:space="preserve"> kn na ime predujma za namirenje troškova prethodnog i otvorenog stečajnog postupka na sudski depozit ovog suda IBAN: HR9223900011300000460 otvoren </w:t>
      </w:r>
      <w:r w:rsidR="00797202">
        <w:rPr>
          <w:rFonts w:hAnsi="Times New Roman" w:ascii="Times New Roman"/>
        </w:rPr>
        <w:t>kod Hrvatske poštanske banke d.</w:t>
      </w:r>
      <w:r>
        <w:rPr>
          <w:rFonts w:hAnsi="Times New Roman" w:ascii="Times New Roman"/>
        </w:rPr>
        <w:t>d., Zagreb, pozivom na broj 05-</w:t>
      </w:r>
      <w:r w:rsidR="00127BD2">
        <w:rPr>
          <w:rFonts w:hAnsi="Times New Roman" w:ascii="Times New Roman"/>
        </w:rPr>
        <w:t>4681</w:t>
      </w:r>
      <w:r w:rsidR="004B5C11">
        <w:rPr>
          <w:rFonts w:hAnsi="Times New Roman" w:ascii="Times New Roman"/>
        </w:rPr>
        <w:t>16</w:t>
      </w:r>
      <w:r>
        <w:rPr>
          <w:rFonts w:hAnsi="Times New Roman" w:ascii="Times New Roman"/>
        </w:rPr>
        <w:t>, te da u istom roku potvrdu o uplati dostavi u sudski spis.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2. Ukoliko vjerovnici dužnika ne postupe u skladu s točkom 1. ovog rješenja, sud će donijeti odluku o otvaranju i zaključenju ovog stečajnog postupka sukladno čl. 132. st. 2. Stečajnog zakona. 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Sud je odredio pozvati vjerovnike i zainteresirane na uplatu iznosa od </w:t>
      </w:r>
      <w:r w:rsidR="00127BD2">
        <w:rPr>
          <w:rFonts w:hAnsi="Times New Roman" w:ascii="Times New Roman"/>
        </w:rPr>
        <w:t>25.000,</w:t>
      </w:r>
      <w:r>
        <w:rPr>
          <w:rFonts w:hAnsi="Times New Roman" w:ascii="Times New Roman"/>
        </w:rPr>
        <w:t xml:space="preserve">00 kn, koji iznos smatra dostatnim za provođenje redovitog postupka do eventualnog zaključenja postupka po čl. 293. Stečajnog zakona ("Narodne novine" broj 71/15 dalje: SZ-a).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Na dan pisanja ovog rješenja nije evidentirana imovina stečajnog dužnika koja bi ušla u stečajnu masu pa nije moguće ekonomsko namirenje vjerovnika. Ukoliko vjerovnici imaju interes ostvariti pravo na vođenje stečajnog postupka dužni su predujmiti troškove kako je određeno u izreci, sve u skladu s čl. 132. st. 1. SZ-a.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Karlovcu </w:t>
      </w:r>
      <w:r w:rsidR="00421EA1">
        <w:rPr>
          <w:rFonts w:hAnsi="Times New Roman" w:ascii="Times New Roman"/>
        </w:rPr>
        <w:t>7</w:t>
      </w:r>
      <w:r>
        <w:rPr>
          <w:rFonts w:hAnsi="Times New Roman" w:ascii="Times New Roman"/>
        </w:rPr>
        <w:t>.</w:t>
      </w:r>
      <w:r w:rsidR="00421EA1">
        <w:rPr>
          <w:rFonts w:hAnsi="Times New Roman" w:ascii="Times New Roman"/>
        </w:rPr>
        <w:t xml:space="preserve"> travnja</w:t>
      </w:r>
      <w:r w:rsidR="004B5C11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201</w:t>
      </w:r>
      <w:r w:rsidR="0043311C">
        <w:rPr>
          <w:rFonts w:hAnsi="Times New Roman" w:ascii="Times New Roman"/>
        </w:rPr>
        <w:t>7</w:t>
      </w:r>
      <w:r>
        <w:rPr>
          <w:rFonts w:hAnsi="Times New Roman" w:ascii="Times New Roman"/>
        </w:rPr>
        <w:t>.</w:t>
      </w:r>
    </w:p>
    <w:p w:rsidRDefault="001725CA" w:rsidP="001725CA" w:rsidR="001725CA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SUDAC:</w:t>
      </w:r>
    </w:p>
    <w:p w:rsidRDefault="001725CA" w:rsidP="00B87AEB" w:rsidR="00D301E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Vesna Fundurulić Perišin</w:t>
      </w:r>
      <w:r w:rsidR="00C8742A">
        <w:rPr>
          <w:rFonts w:hAnsi="Times New Roman" w:ascii="Times New Roman"/>
        </w:rPr>
        <w:t>, v.r.</w:t>
      </w:r>
    </w:p>
    <w:p w:rsidRDefault="00C8742A" w:rsidP="00B87AEB" w:rsidR="00C8742A">
      <w:pPr>
        <w:jc w:val="right"/>
        <w:rPr>
          <w:rFonts w:hAnsi="Times New Roman" w:ascii="Times New Roman"/>
        </w:rPr>
      </w:pPr>
    </w:p>
    <w:p w:rsidRDefault="00C8742A" w:rsidP="00B87AEB" w:rsidR="00C8742A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C8742A" w:rsidP="00B87AEB" w:rsidR="00C8742A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C8742A" w:rsidP="00B87AEB" w:rsidR="00C8742A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B87AEB" w:rsidP="00B87AEB" w:rsidR="00B87AEB">
      <w:pPr>
        <w:jc w:val="right"/>
        <w:rPr>
          <w:rFonts w:hAnsi="Times New Roman" w:ascii="Times New Roman"/>
        </w:rPr>
      </w:pPr>
    </w:p>
    <w:p w:rsidRDefault="001511A4" w:rsidP="00B87AEB" w:rsidR="001511A4">
      <w:pPr>
        <w:jc w:val="right"/>
        <w:rPr>
          <w:rFonts w:hAnsi="Times New Roman" w:ascii="Times New Roman"/>
        </w:rPr>
      </w:pPr>
    </w:p>
    <w:p w:rsidRDefault="001511A4" w:rsidP="00B87AEB" w:rsidR="001511A4">
      <w:pPr>
        <w:jc w:val="right"/>
        <w:rPr>
          <w:rFonts w:hAnsi="Times New Roman" w:ascii="Times New Roman"/>
        </w:rPr>
      </w:pPr>
    </w:p>
    <w:p w:rsidRDefault="007F5D44" w:rsidP="00C8742A" w:rsidR="007F5D44">
      <w:pPr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POUKA O PRAVNOM LIJEKU: </w:t>
      </w:r>
    </w:p>
    <w:p w:rsidRDefault="001725CA" w:rsidP="00B87AEB" w:rsidR="00854849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854849" w:rsidP="001725CA" w:rsidR="00854849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sectPr w:rsidSect="00821309" w:rsidR="001725CA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3AC6" w:rsidP="00A83AC6" w:rsidR="00A83AC6">
      <w:r>
        <w:separator/>
      </w:r>
    </w:p>
  </w:endnote>
  <w:endnote w:id="0" w:type="continuationSeparator">
    <w:p w:rsidRDefault="00A83AC6" w:rsidP="00A83AC6" w:rsidR="00A83A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3AC6" w:rsidP="00A83AC6" w:rsidR="00A83AC6">
      <w:r>
        <w:separator/>
      </w:r>
    </w:p>
  </w:footnote>
  <w:footnote w:id="0" w:type="continuationSeparator">
    <w:p w:rsidRDefault="00A83AC6" w:rsidP="00A83AC6" w:rsidR="00A83A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8742A">
          <w:rPr>
            <w:noProof/>
          </w:rPr>
          <w:t>2</w:t>
        </w:r>
        <w:r>
          <w:fldChar w:fldCharType="end"/>
        </w:r>
      </w:p>
    </w:sdtContent>
  </w:sdt>
  <w:p w:rsidRDefault="00A83AC6" w:rsidP="00A83AC6" w:rsidR="00A83AC6" w:rsidRPr="00A83AC6">
    <w:pPr>
      <w:pStyle w:val="Zaglavlje"/>
      <w:jc w:val="right"/>
      <w:rPr>
        <w:rFonts w:hAnsi="Times New Roman" w:ascii="Times New Roman"/>
      </w:rPr>
    </w:pPr>
    <w:r w:rsidRPr="00A83AC6">
      <w:rPr>
        <w:rFonts w:hAnsi="Times New Roman" w:ascii="Times New Roman"/>
      </w:rPr>
      <w:t>3 St-</w:t>
    </w:r>
    <w:r w:rsidR="00421EA1" w:rsidRPr="00421EA1">
      <w:rPr>
        <w:rFonts w:hAnsi="Times New Roman" w:ascii="Times New Roman"/>
      </w:rPr>
      <w:t>4681/16-22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72597"/>
    <w:rsid w:val="00091756"/>
    <w:rsid w:val="000C69C7"/>
    <w:rsid w:val="000D4F2F"/>
    <w:rsid w:val="000E2398"/>
    <w:rsid w:val="000E6582"/>
    <w:rsid w:val="00127BD2"/>
    <w:rsid w:val="00133B15"/>
    <w:rsid w:val="001511A4"/>
    <w:rsid w:val="001725CA"/>
    <w:rsid w:val="0017729E"/>
    <w:rsid w:val="001C1019"/>
    <w:rsid w:val="001D67C7"/>
    <w:rsid w:val="00246CE1"/>
    <w:rsid w:val="00251887"/>
    <w:rsid w:val="002539F0"/>
    <w:rsid w:val="00267D56"/>
    <w:rsid w:val="002E4C78"/>
    <w:rsid w:val="002F75B0"/>
    <w:rsid w:val="00354C62"/>
    <w:rsid w:val="003B5296"/>
    <w:rsid w:val="003B534B"/>
    <w:rsid w:val="003C25FE"/>
    <w:rsid w:val="00421EA1"/>
    <w:rsid w:val="0043311C"/>
    <w:rsid w:val="00446A94"/>
    <w:rsid w:val="004475AF"/>
    <w:rsid w:val="00462914"/>
    <w:rsid w:val="004B5C11"/>
    <w:rsid w:val="004B797A"/>
    <w:rsid w:val="004C2A95"/>
    <w:rsid w:val="005151B2"/>
    <w:rsid w:val="00525DAC"/>
    <w:rsid w:val="005349D1"/>
    <w:rsid w:val="005363C9"/>
    <w:rsid w:val="0054039F"/>
    <w:rsid w:val="00585AFA"/>
    <w:rsid w:val="006305F7"/>
    <w:rsid w:val="00665D5F"/>
    <w:rsid w:val="006A36E0"/>
    <w:rsid w:val="006A451A"/>
    <w:rsid w:val="007035B4"/>
    <w:rsid w:val="0077109B"/>
    <w:rsid w:val="00797202"/>
    <w:rsid w:val="007B5EFC"/>
    <w:rsid w:val="007D1A24"/>
    <w:rsid w:val="007F5D44"/>
    <w:rsid w:val="007F70AF"/>
    <w:rsid w:val="00800A42"/>
    <w:rsid w:val="00816D8A"/>
    <w:rsid w:val="00821309"/>
    <w:rsid w:val="008236ED"/>
    <w:rsid w:val="0084638C"/>
    <w:rsid w:val="00854849"/>
    <w:rsid w:val="00866E8A"/>
    <w:rsid w:val="008A1FA2"/>
    <w:rsid w:val="008B4A66"/>
    <w:rsid w:val="008D18B2"/>
    <w:rsid w:val="00906B83"/>
    <w:rsid w:val="00924507"/>
    <w:rsid w:val="00993DAB"/>
    <w:rsid w:val="009A3118"/>
    <w:rsid w:val="009A3B23"/>
    <w:rsid w:val="009B4877"/>
    <w:rsid w:val="009B58C3"/>
    <w:rsid w:val="009B7407"/>
    <w:rsid w:val="009C29A4"/>
    <w:rsid w:val="009C3172"/>
    <w:rsid w:val="009E2A4D"/>
    <w:rsid w:val="00A65137"/>
    <w:rsid w:val="00A81532"/>
    <w:rsid w:val="00A83AC6"/>
    <w:rsid w:val="00AA4E27"/>
    <w:rsid w:val="00AB5654"/>
    <w:rsid w:val="00AC71FA"/>
    <w:rsid w:val="00AD4F3B"/>
    <w:rsid w:val="00AE49BD"/>
    <w:rsid w:val="00AE7AF7"/>
    <w:rsid w:val="00AF412E"/>
    <w:rsid w:val="00B0422D"/>
    <w:rsid w:val="00B0574A"/>
    <w:rsid w:val="00B46CF5"/>
    <w:rsid w:val="00B86C3E"/>
    <w:rsid w:val="00B87AEB"/>
    <w:rsid w:val="00B93734"/>
    <w:rsid w:val="00B969B8"/>
    <w:rsid w:val="00BC41A7"/>
    <w:rsid w:val="00BC580B"/>
    <w:rsid w:val="00C3624C"/>
    <w:rsid w:val="00C54401"/>
    <w:rsid w:val="00C8742A"/>
    <w:rsid w:val="00CA4F2A"/>
    <w:rsid w:val="00CF7AB9"/>
    <w:rsid w:val="00D301E4"/>
    <w:rsid w:val="00D83115"/>
    <w:rsid w:val="00DC30D9"/>
    <w:rsid w:val="00DE5A25"/>
    <w:rsid w:val="00E00E55"/>
    <w:rsid w:val="00ED1D4D"/>
    <w:rsid w:val="00EE5FBB"/>
    <w:rsid w:val="00F0636B"/>
    <w:rsid w:val="00F33BE0"/>
    <w:rsid w:val="00F776E4"/>
    <w:rsid w:val="00FB0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7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8742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8742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8742A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8742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8742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8742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8742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8742A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8742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8742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travnja 2017.</izvorni_sadrzaj>
    <derivirana_varijabla naziv="DomainObject.DatumDonosenjaOdluke_1">7.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4681</izvorni_sadrzaj>
    <derivirana_varijabla naziv="DomainObject.Predmet.Broj_1">4681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lipnja 2016.</izvorni_sadrzaj>
    <derivirana_varijabla naziv="DomainObject.Predmet.DatumOsnivanja_1">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St-4681/2016</izvorni_sadrzaj>
    <derivirana_varijabla naziv="DomainObject.Predmet.OznakaBroj_1">St-4681/2016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RAGUSA PROJEKT d.o.o. za graditeljstvo, trgovinu i usluge zastupanog po punomoćniku Danijel Bojić</izvorni_sadrzaj>
    <derivirana_varijabla naziv="DomainObject.Predmet.ProtustrankaFormated_1">  RAGUSA PROJEKT d.o.o. za graditeljstvo, trgovinu i usluge zastupanog po punomoćniku Danijel Bojić</derivirana_varijabla>
  </DomainObject.Predmet.ProtustrankaFormated>
  <DomainObject.Predmet.ProtustrankaFormatedOIB>
    <izvorni_sadrzaj>  RAGUSA PROJEKT d.o.o. za graditeljstvo, trgovinu i usluge, OIB 58824457196 zastupanog po punomoćniku Danijel Bojić</izvorni_sadrzaj>
    <derivirana_varijabla naziv="DomainObject.Predmet.ProtustrankaFormatedOIB_1">  RAGUSA PROJEKT d.o.o. za graditeljstvo, trgovinu i usluge, OIB 58824457196 zastupanog po punomoćniku Danijel Bojić</derivirana_varijabla>
  </DomainObject.Predmet.ProtustrankaFormatedOIB>
  <DomainObject.Predmet.ProtustrankaFormatedWithAdress>
    <izvorni_sadrzaj> RAGUSA PROJEKT d.o.o. za graditeljstvo, trgovinu i usluge, Preradovićeva ulica 8, 10000 Zagreb zastupanog po punomoćniku Danijel Bojić</izvorni_sadrzaj>
    <derivirana_varijabla naziv="DomainObject.Predmet.ProtustrankaFormatedWithAdress_1"> RAGUSA PROJEKT d.o.o. za graditeljstvo, trgovinu i usluge, Preradovićeva ulica 8, 10000 Zagreb zastupanog po punomoćniku Danijel Bojić</derivirana_varijabla>
  </DomainObject.Predmet.ProtustrankaFormatedWithAdress>
  <DomainObject.Predmet.ProtustrankaFormatedWithAdressOIB>
    <izvorni_sadrzaj> RAGUSA PROJEKT d.o.o. za graditeljstvo, trgovinu i usluge, OIB 58824457196, Preradovićeva ulica 8, 10000 Zagreb zastupanog po punomoćniku Danijel Bojić</izvorni_sadrzaj>
    <derivirana_varijabla naziv="DomainObject.Predmet.ProtustrankaFormatedWithAdressOIB_1"> RAGUSA PROJEKT d.o.o. za graditeljstvo, trgovinu i usluge, OIB 58824457196, Preradovićeva ulica 8, 10000 Zagreb zastupanog po punomoćniku Danijel Bojić</derivirana_varijabla>
  </DomainObject.Predmet.ProtustrankaFormatedWithAdressOIB>
  <DomainObject.Predmet.ProtustrankaWithAdress>
    <izvorni_sadrzaj>RAGUSA PROJEKT d.o.o. za graditeljstvo, trgovinu i usluge Preradovićeva ulica 8, 10000 Zagreb</izvorni_sadrzaj>
    <derivirana_varijabla naziv="DomainObject.Predmet.ProtustrankaWithAdress_1">RAGUSA PROJEKT d.o.o. za graditeljstvo, trgovinu i usluge Preradovićeva ulica 8, 10000 Zagreb</derivirana_varijabla>
  </DomainObject.Predmet.ProtustrankaWithAdress>
  <DomainObject.Predmet.ProtustrankaWithAdressOIB>
    <izvorni_sadrzaj>RAGUSA PROJEKT d.o.o. za graditeljstvo, trgovinu i usluge, OIB 58824457196, Preradovićeva ulica 8, 10000 Zagreb</izvorni_sadrzaj>
    <derivirana_varijabla naziv="DomainObject.Predmet.ProtustrankaWithAdressOIB_1">RAGUSA PROJEKT d.o.o. za graditeljstvo, trgovinu i usluge, OIB 58824457196, Preradovićeva ulica 8, 10000 Zagreb</derivirana_varijabla>
  </DomainObject.Predmet.ProtustrankaWithAdressOIB>
  <DomainObject.Predmet.ProtustrankaNazivFormated>
    <izvorni_sadrzaj>RAGUSA PROJEKT d.o.o. za graditeljstvo, trgovinu i usluge</izvorni_sadrzaj>
    <derivirana_varijabla naziv="DomainObject.Predmet.ProtustrankaNazivFormated_1">RAGUSA PROJEKT d.o.o. za graditeljstvo, trgovinu i usluge</derivirana_varijabla>
  </DomainObject.Predmet.ProtustrankaNazivFormated>
  <DomainObject.Predmet.ProtustrankaNazivFormatedOIB>
    <izvorni_sadrzaj>RAGUSA PROJEKT d.o.o. za graditeljstvo, trgovinu i usluge, OIB 58824457196</izvorni_sadrzaj>
    <derivirana_varijabla naziv="DomainObject.Predmet.ProtustrankaNazivFormatedOIB_1">RAGUSA PROJEKT d.o.o. za graditeljstvo, trgovinu i usluge, OIB 58824457196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RAGUSA PROJEKT d.o.o. za graditeljstvo, trgovinu i usluge zastupanog po punomoćniku Danijel Bojić</item>
    </izvorni_sadrzaj>
    <derivirana_varijabla naziv="DomainObject.Predmet.ProtuStrankaListFormated_1">
      <item>RAGUSA PROJEKT d.o.o. za graditeljstvo, trgovinu i usluge zastupanog po punomoćniku Danijel Bojić</item>
    </derivirana_varijabla>
  </DomainObject.Predmet.ProtuStrankaListFormated>
  <DomainObject.Predmet.ProtuStrankaListFormatedOIB>
    <izvorni_sadrzaj>
      <item>RAGUSA PROJEKT d.o.o. za graditeljstvo, trgovinu i usluge, OIB 58824457196 zastupanog po punomoćniku Danijel Bojić</item>
    </izvorni_sadrzaj>
    <derivirana_varijabla naziv="DomainObject.Predmet.ProtuStrankaListFormatedOIB_1">
      <item>RAGUSA PROJEKT d.o.o. za graditeljstvo, trgovinu i usluge, OIB 58824457196 zastupanog po punomoćniku Danijel Bojić</item>
    </derivirana_varijabla>
  </DomainObject.Predmet.ProtuStrankaListFormatedOIB>
  <DomainObject.Predmet.ProtuStrankaListFormatedWithAdress>
    <izvorni_sadrzaj>
      <item>RAGUSA PROJEKT d.o.o. za graditeljstvo, trgovinu i usluge, Preradovićeva ulica 8, 10000 Zagreb zastupanog po punomoćniku Danijel Bojić</item>
    </izvorni_sadrzaj>
    <derivirana_varijabla naziv="DomainObject.Predmet.ProtuStrankaListFormatedWithAdress_1">
      <item>RAGUSA PROJEKT d.o.o. za graditeljstvo, trgovinu i usluge, Preradovićeva ulica 8, 10000 Zagreb zastupanog po punomoćniku Danijel Bojić</item>
    </derivirana_varijabla>
  </DomainObject.Predmet.ProtuStrankaListFormatedWithAdress>
  <DomainObject.Predmet.ProtuStrankaListFormatedWithAdressOIB>
    <izvorni_sadrzaj>
      <item>RAGUSA PROJEKT d.o.o. za graditeljstvo, trgovinu i usluge, OIB 58824457196, Preradovićeva ulica 8, 10000 Zagreb zastupanog po punomoćniku Danijel Bojić</item>
    </izvorni_sadrzaj>
    <derivirana_varijabla naziv="DomainObject.Predmet.ProtuStrankaListFormatedWithAdressOIB_1">
      <item>RAGUSA PROJEKT d.o.o. za graditeljstvo, trgovinu i usluge, OIB 58824457196, Preradovićeva ulica 8, 10000 Zagreb zastupanog po punomoćniku Danijel Bojić</item>
    </derivirana_varijabla>
  </DomainObject.Predmet.ProtuStrankaListFormatedWithAdressOIB>
  <DomainObject.Predmet.ProtuStrankaListNazivFormated>
    <izvorni_sadrzaj>
      <item>RAGUSA PROJEKT d.o.o. za graditeljstvo, trgovinu i usluge</item>
    </izvorni_sadrzaj>
    <derivirana_varijabla naziv="DomainObject.Predmet.ProtuStrankaListNazivFormated_1">
      <item>RAGUSA PROJEKT d.o.o. za graditeljstvo, trgovinu i usluge</item>
    </derivirana_varijabla>
  </DomainObject.Predmet.ProtuStrankaListNazivFormated>
  <DomainObject.Predmet.ProtuStrankaListNazivFormatedOIB>
    <izvorni_sadrzaj>
      <item>RAGUSA PROJEKT d.o.o. za graditeljstvo, trgovinu i usluge, OIB 58824457196</item>
    </izvorni_sadrzaj>
    <derivirana_varijabla naziv="DomainObject.Predmet.ProtuStrankaListNazivFormatedOIB_1">
      <item>RAGUSA PROJEKT d.o.o. za graditeljstvo, trgovinu i usluge, OIB 58824457196</item>
    </derivirana_varijabla>
  </DomainObject.Predmet.ProtuStrankaListNazivFormatedOIB>
  <DomainObject.Predmet.OstaliListFormated>
    <izvorni_sadrzaj>
      <item>Danijel Bojić punomoćnik sudionika u postupku RAGUSA PROJEKT d.o.o. za graditeljstvo, trgovinu i usluge</item>
    </izvorni_sadrzaj>
    <derivirana_varijabla naziv="DomainObject.Predmet.OstaliListFormated_1">
      <item>Danijel Bojić punomoćnik sudionika u postupku RAGUSA PROJEKT d.o.o. za graditeljstvo, trgovinu i usluge</item>
    </derivirana_varijabla>
  </DomainObject.Predmet.OstaliListFormated>
  <DomainObject.Predmet.OstaliListFormatedOIB>
    <izvorni_sadrzaj>
      <item>Danijel Bojić, OIB 52068097353 punomoćnik sudionika u postupku RAGUSA PROJEKT d.o.o. za graditeljstvo, trgovinu i usluge</item>
    </izvorni_sadrzaj>
    <derivirana_varijabla naziv="DomainObject.Predmet.OstaliListFormatedOIB_1">
      <item>Danijel Bojić, OIB 52068097353 punomoćnik sudionika u postupku RAGUSA PROJEKT d.o.o. za graditeljstvo, trgovinu i usluge</item>
    </derivirana_varijabla>
  </DomainObject.Predmet.OstaliListFormatedOIB>
  <DomainObject.Predmet.OstaliListFormatedWithAdress>
    <izvorni_sadrzaj>
      <item>Danijel Bojić, Starine Novaka Bb, Bijeljina punomoćnik sudionika u postupku RAGUSA PROJEKT d.o.o. za graditeljstvo, trgovinu i usluge</item>
    </izvorni_sadrzaj>
    <derivirana_varijabla naziv="DomainObject.Predmet.OstaliListFormatedWithAdress_1">
      <item>Danijel Bojić, Starine Novaka Bb, Bijeljina punomoćnik sudionika u postupku RAGUSA PROJEKT d.o.o. za graditeljstvo, trgovinu i usluge</item>
    </derivirana_varijabla>
  </DomainObject.Predmet.OstaliListFormatedWithAdress>
  <DomainObject.Predmet.OstaliListFormatedWithAdressOIB>
    <izvorni_sadrzaj>
      <item>Danijel Bojić, OIB 52068097353, Starine Novaka Bb, Bijeljina punomoćnik sudionika u postupku RAGUSA PROJEKT d.o.o. za graditeljstvo, trgovinu i usluge</item>
    </izvorni_sadrzaj>
    <derivirana_varijabla naziv="DomainObject.Predmet.OstaliListFormatedWithAdressOIB_1">
      <item>Danijel Bojić, OIB 52068097353, Starine Novaka Bb, Bijeljina punomoćnik sudionika u postupku RAGUSA PROJEKT d.o.o. za graditeljstvo, trgovinu i usluge</item>
    </derivirana_varijabla>
  </DomainObject.Predmet.OstaliListFormatedWithAdressOIB>
  <DomainObject.Predmet.OstaliListNazivFormated>
    <izvorni_sadrzaj>
      <item>Danijel Bojić</item>
    </izvorni_sadrzaj>
    <derivirana_varijabla naziv="DomainObject.Predmet.OstaliListNazivFormated_1">
      <item>Danijel Bojić</item>
    </derivirana_varijabla>
  </DomainObject.Predmet.OstaliListNazivFormated>
  <DomainObject.Predmet.OstaliListNazivFormatedOIB>
    <izvorni_sadrzaj>
      <item>Danijel Bojić, OIB 52068097353</item>
    </izvorni_sadrzaj>
    <derivirana_varijabla naziv="DomainObject.Predmet.OstaliListNazivFormatedOIB_1">
      <item>Danijel Bojić, OIB 52068097353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travnja 2017.</izvorni_sadrzaj>
    <derivirana_varijabla naziv="DomainObject.Datum_1">7.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RAGUSA PROJEKT d.o.o. za graditeljstvo, trgovinu i usluge</izvorni_sadrzaj>
    <derivirana_varijabla naziv="DomainObject.Predmet.ProtustrankaIDrugi_1">RAGUSA PROJEKT d.o.o. za graditeljstvo,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RAGUSA PROJEKT d.o.o. za graditeljstvo, trgovinu i usluge, OIB 58824457196, Preradovićeva ulica 8, 10000 Zagreb</izvorni_sadrzaj>
    <derivirana_varijabla naziv="DomainObject.Predmet.ProtustrankaIDrugiAdressOIB_1">RAGUSA PROJEKT d.o.o. za graditeljstvo, trgovinu i usluge, OIB 58824457196, Preradovićeva ulica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RAGUSA PROJEKT d.o.o. za graditeljstvo, trgovinu i usluge</item>
      <item>Danijel Bojić</item>
    </izvorni_sadrzaj>
    <derivirana_varijabla naziv="DomainObject.Predmet.SudioniciListNaziv_1">
      <item>FINA Regionalni centar Zagreb</item>
      <item>RAGUSA PROJEKT d.o.o. za graditeljstvo, trgovinu i usluge</item>
      <item>Danijel Bojić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RAGUSA PROJEKT d.o.o. za graditeljstvo, trgovinu i usluge, OIB 58824457196, Preradovićeva ulica 8,10000 Zagreb</item>
      <item>Danijel Bojić, OIB 52068097353, Starine Novaka Bb,Bijeljina</item>
    </izvorni_sadrzaj>
    <derivirana_varijabla naziv="DomainObject.Predmet.SudioniciListAdressOIB_1">
      <item>FINA Regionalni centar Zagreb, OIB 85821130368, Trg svibanjskih žrtava 1995. br. 1,10000 Zagreb</item>
      <item>RAGUSA PROJEKT d.o.o. za graditeljstvo, trgovinu i usluge, OIB 58824457196, Preradovićeva ulica 8,10000 Zagreb</item>
      <item>Danijel Bojić, OIB 52068097353, Starine Novaka Bb,Bijeljina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58824457196</item>
      <item>, OIB 52068097353</item>
    </izvorni_sadrzaj>
    <derivirana_varijabla naziv="DomainObject.Predmet.SudioniciListNazivOIB_1">
      <item>, OIB 85821130368</item>
      <item>, OIB 58824457196</item>
      <item>, OIB 52068097353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Vičević-Gračanin, OIB 75471893129, Šušnjevac 3 Čavle</item>
    </izvorni_sadrzaj>
    <derivirana_varijabla naziv="DomainObject.Predmet.StecajniUpraviteljiListAddressOIB_1">
      <item>Ana Vičević-Gračanin, OIB 75471893129, Šušnjevac 3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EDDDBE2-E33E-4006-8E4A-BCD7A79E097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343</properties:Words>
  <properties:Characters>1781</properties:Characters>
  <properties:Lines>55</properties:Lines>
  <properties:Paragraphs>22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2017-04-07T07:50:00Z</dcterms:created>
  <dc:creator>Vesna Fundurulić Perišin</dc:creator>
  <cp:lastModifiedBy>Žana Livaja</cp:lastModifiedBy>
  <cp:lastPrinted>2017-02-07T07:50:00Z</cp:lastPrinted>
  <dcterms:modified xmlns:xsi="http://www.w3.org/2001/XMLSchema-instance" xsi:type="dcterms:W3CDTF">2017-04-07T07:55:00Z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