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c686" w14:paraId="8ebc686" w:rsidRDefault="001C43CE" w:rsidP="002D661A" w:rsidR="002D661A" w:rsidRPr="00E55487">
      <w:pPr>
        <w15:collapsed w:val="false"/>
      </w:pPr>
      <w:bookmarkStart w:name="_GoBack" w:id="0"/>
      <w:bookmarkEnd w:id="0"/>
      <w:r w:rsidRPr="00E55487">
        <w:t xml:space="preserve">   </w:t>
      </w:r>
      <w:r w:rsidR="002D661A" w:rsidRPr="00E5548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E55487">
        <w:tc>
          <w:tcPr>
            <w:tcW w:type="dxa" w:w="3060"/>
          </w:tcPr>
          <w:p w:rsidRDefault="002D661A" w:rsidP="001C43CE" w:rsidR="002D661A" w:rsidRPr="00E5548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5548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E55487">
            <w:r w:rsidRPr="00E55487">
              <w:t>Trgovački sud u Zagrebu</w:t>
            </w:r>
          </w:p>
          <w:p w:rsidRDefault="002D661A" w:rsidP="001C7319" w:rsidR="002D661A" w:rsidRPr="00E55487">
            <w:r w:rsidRPr="00E55487">
              <w:t>Zagreb, Amruševa 2/II</w:t>
            </w:r>
          </w:p>
        </w:tc>
      </w:tr>
    </w:tbl>
    <w:p w:rsidRDefault="002D661A" w:rsidP="002D661A" w:rsidR="002D661A" w:rsidRPr="00E55487">
      <w:pPr>
        <w:jc w:val="center"/>
      </w:pPr>
    </w:p>
    <w:p w:rsidRDefault="001C43CE" w:rsidP="002D661A" w:rsidR="001C43CE" w:rsidRPr="00E55487">
      <w:pPr>
        <w:jc w:val="center"/>
      </w:pPr>
    </w:p>
    <w:p w:rsidRDefault="002D661A" w:rsidP="002D661A" w:rsidR="002D661A" w:rsidRPr="00E55487">
      <w:pPr>
        <w:jc w:val="center"/>
      </w:pPr>
      <w:r w:rsidRPr="00E55487">
        <w:t>R E P U B L I K A    H R V A T S K A</w:t>
      </w:r>
    </w:p>
    <w:p w:rsidRDefault="002D661A" w:rsidP="002D661A" w:rsidR="002D661A" w:rsidRPr="00E55487">
      <w:pPr>
        <w:jc w:val="center"/>
      </w:pPr>
      <w:r w:rsidRPr="00E55487">
        <w:t>R J E Š E N J E</w:t>
      </w:r>
    </w:p>
    <w:p w:rsidRDefault="00520D5B" w:rsidP="00520D5B" w:rsidR="00520D5B" w:rsidRPr="00E55487">
      <w:pPr>
        <w:jc w:val="both"/>
      </w:pPr>
    </w:p>
    <w:p w:rsidRDefault="00C2520A" w:rsidP="001F6AE0" w:rsidR="006524D3" w:rsidRPr="00E55487">
      <w:pPr>
        <w:jc w:val="both"/>
      </w:pPr>
      <w:r w:rsidRPr="00E55487">
        <w:t>Trgovački sud u Zagrebu, po sucu Nikoli Ribariću, u stečajnom predmetu u povodu zahtjeva FINANCIJSKE AGENCIJE, za provedbu stečajnog postupka nad dužnikom ST-ČOVIĆ j.d.o.o. za usluge Zagreb, Baburičina 9, MBS: 081001100, OIB: 64360012986</w:t>
      </w:r>
      <w:r w:rsidR="00BF599B" w:rsidRPr="00E55487">
        <w:t>, dana</w:t>
      </w:r>
      <w:r w:rsidR="004D29F2" w:rsidRPr="00E55487">
        <w:t xml:space="preserve"> 29</w:t>
      </w:r>
      <w:r w:rsidR="00E65A54" w:rsidRPr="00E55487">
        <w:t>. siječnja 2019. godine</w:t>
      </w:r>
    </w:p>
    <w:p w:rsidRDefault="00E65A54" w:rsidP="001F6AE0" w:rsidR="00E65A54" w:rsidRPr="00E55487">
      <w:pPr>
        <w:jc w:val="both"/>
      </w:pPr>
    </w:p>
    <w:p w:rsidRDefault="0098030D" w:rsidP="0098030D" w:rsidR="0098030D" w:rsidRPr="00E55487">
      <w:pPr>
        <w:jc w:val="center"/>
      </w:pPr>
      <w:r w:rsidRPr="00E55487">
        <w:t>r i j e š i o     j e</w:t>
      </w:r>
    </w:p>
    <w:p w:rsidRDefault="0098030D" w:rsidP="0098030D" w:rsidR="0098030D" w:rsidRPr="00E55487">
      <w:r w:rsidRPr="00E55487">
        <w:t xml:space="preserve"> </w:t>
      </w:r>
    </w:p>
    <w:p w:rsidRDefault="0098030D" w:rsidP="0098030D" w:rsidR="0098030D" w:rsidRPr="00E55487">
      <w:pPr>
        <w:ind w:firstLine="555"/>
        <w:jc w:val="both"/>
      </w:pPr>
      <w:r w:rsidRPr="00E55487">
        <w:t xml:space="preserve">I. Pozivaju se osobe koje imaju pravni interes za provedbu stečajnog postupka nad dužnikom </w:t>
      </w:r>
      <w:r w:rsidR="00C2520A" w:rsidRPr="00E55487">
        <w:t>ST-ČOVIĆ j.d.o.o. za usluge Zagreb, Baburičina 9, MBS: 081001100, OIB: 64360012986</w:t>
      </w:r>
      <w:r w:rsidR="007F6DB2" w:rsidRPr="00E55487">
        <w:t>,</w:t>
      </w:r>
      <w:r w:rsidRPr="00E55487">
        <w:t xml:space="preserve"> u roku 15 dana uplatiti predujam u iznosu od </w:t>
      </w:r>
      <w:r w:rsidR="007D1AC1" w:rsidRPr="00E55487">
        <w:t>20</w:t>
      </w:r>
      <w:r w:rsidRPr="00E55487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BF599B" w:rsidRPr="00E55487">
        <w:t>2</w:t>
      </w:r>
      <w:r w:rsidR="00C2520A" w:rsidRPr="00E55487">
        <w:t>949</w:t>
      </w:r>
      <w:r w:rsidR="00E65A54" w:rsidRPr="00E55487">
        <w:t>-18.</w:t>
      </w:r>
    </w:p>
    <w:p w:rsidRDefault="00E65A54" w:rsidP="0098030D" w:rsidR="00E65A54" w:rsidRPr="00E55487">
      <w:pPr>
        <w:ind w:firstLine="555"/>
        <w:jc w:val="both"/>
      </w:pPr>
    </w:p>
    <w:p w:rsidRDefault="0098030D" w:rsidP="0098030D" w:rsidR="0098030D" w:rsidRPr="00E55487">
      <w:pPr>
        <w:ind w:firstLine="708"/>
        <w:jc w:val="both"/>
      </w:pPr>
      <w:r w:rsidRPr="00E55487">
        <w:t>II. Ako osobe iz stavka I. ovog rješenja ne predujme traženi iznos sud će donijeti rješenje  o otvaranju i zaključenju stečajnog postupka.</w:t>
      </w:r>
    </w:p>
    <w:p w:rsidRDefault="00C95F99" w:rsidP="0098030D" w:rsidR="00C95F99" w:rsidRPr="00E55487">
      <w:pPr>
        <w:jc w:val="center"/>
      </w:pPr>
    </w:p>
    <w:p w:rsidRDefault="0098030D" w:rsidP="0098030D" w:rsidR="0098030D" w:rsidRPr="00E55487">
      <w:pPr>
        <w:jc w:val="center"/>
      </w:pPr>
      <w:r w:rsidRPr="00E55487">
        <w:t>Obrazloženje</w:t>
      </w:r>
    </w:p>
    <w:p w:rsidRDefault="00C95F99" w:rsidP="0098030D" w:rsidR="00C95F99" w:rsidRPr="00E55487">
      <w:pPr>
        <w:jc w:val="center"/>
      </w:pPr>
    </w:p>
    <w:p w:rsidRDefault="00C2520A" w:rsidP="00C2520A" w:rsidR="00C2520A" w:rsidRPr="00E55487">
      <w:pPr>
        <w:ind w:firstLine="708"/>
        <w:jc w:val="both"/>
      </w:pPr>
      <w:r w:rsidRPr="00E55487">
        <w:t>Financijska agencija podnijela je ovom sudu, na temelju odredbe čl. 429 st. 1 Stečajnog zakona ("Narodne novine" broj 71/15, 104/17, dalje u tekstu: SZ), zahtjev za provedbu skraćenog stečajnog postupka nad dužnikom ST-ČOVIĆ j.d.o.o. za usluge Zagreb, Baburičina 9, MBS: 081001100, OIB: 64360012986.</w:t>
      </w:r>
    </w:p>
    <w:p w:rsidRDefault="00C2520A" w:rsidP="00C2520A" w:rsidR="00C2520A" w:rsidRPr="00E55487">
      <w:pPr>
        <w:ind w:firstLine="708"/>
        <w:jc w:val="both"/>
      </w:pPr>
    </w:p>
    <w:p w:rsidRDefault="00C2520A" w:rsidP="00C2520A" w:rsidR="00C2520A" w:rsidRPr="00E55487">
      <w:pPr>
        <w:ind w:firstLine="708"/>
        <w:jc w:val="both"/>
      </w:pPr>
      <w:r w:rsidRPr="00E55487">
        <w:t xml:space="preserve">Prema odredbi čl. 428 st. 1. SZ  sud će provesti skraćeni stečajni postupak nad pravnom osobom ako su ispunjene sljedeće pretpostavke: </w:t>
      </w:r>
    </w:p>
    <w:p w:rsidRDefault="00C2520A" w:rsidP="00C2520A" w:rsidR="00C2520A" w:rsidRPr="00E55487">
      <w:pPr>
        <w:ind w:firstLine="708"/>
        <w:jc w:val="both"/>
      </w:pPr>
      <w:r w:rsidRPr="00E55487">
        <w:t>-</w:t>
      </w:r>
      <w:r w:rsidRPr="00E55487">
        <w:tab/>
        <w:t xml:space="preserve">ako nema zaposlenih, </w:t>
      </w:r>
    </w:p>
    <w:p w:rsidRDefault="00C2520A" w:rsidP="00C2520A" w:rsidR="00C2520A" w:rsidRPr="00E55487">
      <w:pPr>
        <w:ind w:firstLine="708"/>
        <w:jc w:val="both"/>
      </w:pPr>
      <w:r w:rsidRPr="00E55487">
        <w:t>-</w:t>
      </w:r>
      <w:r w:rsidRPr="00E55487">
        <w:tab/>
        <w:t>ako u Očevidniku redoslijeda osnova za plaćanje ima evidentirane neizvršene osnove za plaćanje u neprekinutom razdoblju od 120 dana i</w:t>
      </w:r>
    </w:p>
    <w:p w:rsidRDefault="00C2520A" w:rsidP="00C2520A" w:rsidR="00C2520A" w:rsidRPr="00E55487">
      <w:pPr>
        <w:ind w:firstLine="708"/>
        <w:jc w:val="both"/>
      </w:pPr>
      <w:r w:rsidRPr="00E55487">
        <w:t>-</w:t>
      </w:r>
      <w:r w:rsidRPr="00E55487">
        <w:tab/>
        <w:t xml:space="preserve">ako nisu ispunjene pretpostavke za pokretanje drugog postupka radi brisanja iz sudskoga registra. </w:t>
      </w:r>
    </w:p>
    <w:p w:rsidRDefault="00C2520A" w:rsidP="00C2520A" w:rsidR="00C2520A" w:rsidRPr="00E55487">
      <w:pPr>
        <w:ind w:firstLine="708"/>
        <w:jc w:val="both"/>
      </w:pPr>
      <w:r w:rsidRPr="00E55487">
        <w:t>Sud je temeljem čl. 430. SZ-a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C2520A" w:rsidP="00C2520A" w:rsidR="00C2520A" w:rsidRPr="00E55487">
      <w:pPr>
        <w:ind w:firstLine="708"/>
        <w:jc w:val="both"/>
      </w:pPr>
    </w:p>
    <w:p w:rsidRDefault="00C2520A" w:rsidP="00C2520A" w:rsidR="00C2520A" w:rsidRPr="00E55487">
      <w:pPr>
        <w:ind w:firstLine="708"/>
        <w:jc w:val="both"/>
      </w:pPr>
      <w:r w:rsidRPr="00E55487">
        <w:t xml:space="preserve">Vjerovnik dužnika REPUBLIKA HRVATSKA, Ministarstvo financija, Carinska uprava, Područni carinski ured Zagreb, OIB: 18683136487, je dana 25. listopada 2018. podnio prijedlog za otvaranje stečajnog postupka nad dužnikom te je izvijestio sud da prema dužniku ima potraživanje u iznosu od 7.526,88 kuna koje se temelji na Poreznom rješenju od 19. prosinca 2016. i rješenju od 19. listopada 2017. za troškove prisilne naplate. </w:t>
      </w:r>
    </w:p>
    <w:p w:rsidRDefault="00C2520A" w:rsidP="00C2520A" w:rsidR="00C2520A" w:rsidRPr="00E55487">
      <w:pPr>
        <w:ind w:firstLine="708"/>
        <w:jc w:val="both"/>
      </w:pPr>
    </w:p>
    <w:p w:rsidRDefault="00C2520A" w:rsidP="00C2520A" w:rsidR="00C2520A" w:rsidRPr="00E55487">
      <w:pPr>
        <w:ind w:firstLine="708"/>
        <w:jc w:val="both"/>
      </w:pPr>
      <w:r w:rsidRPr="00E55487">
        <w:t>Kako iz navedenog proizlazi da u konkretnom slučaju nisu ispunjene pretpostavke za provedbu skraćenog stečajnog postupka koji završava otvaranjem i istovremenim zaključenjem skraćenog stečajnog postupka (čl. 431. SZ-a), to je sud Rješenjem od 30. listopada 2018. godine obustavio skraćeni stečajni postupak nad dužnikom.</w:t>
      </w:r>
    </w:p>
    <w:p w:rsidRDefault="00C2520A" w:rsidP="00C2520A" w:rsidR="00C2520A" w:rsidRPr="00E55487">
      <w:pPr>
        <w:ind w:firstLine="708"/>
        <w:jc w:val="both"/>
      </w:pPr>
    </w:p>
    <w:p w:rsidRDefault="00C2520A" w:rsidP="00C2520A" w:rsidR="00C2520A" w:rsidRPr="00E55487">
      <w:pPr>
        <w:ind w:firstLine="708"/>
        <w:jc w:val="both"/>
      </w:pPr>
      <w:r w:rsidRPr="00E55487">
        <w:t xml:space="preserve">Rješenje od 30. listopada 2018. godine postalo je pravomoćno dana 16. studenoga 2018. </w:t>
      </w:r>
    </w:p>
    <w:p w:rsidRDefault="00C2520A" w:rsidP="00C2520A" w:rsidR="00C2520A" w:rsidRPr="00E55487">
      <w:pPr>
        <w:ind w:firstLine="708"/>
        <w:jc w:val="both"/>
      </w:pPr>
    </w:p>
    <w:p w:rsidRDefault="00C2520A" w:rsidP="00C2520A" w:rsidR="00C2520A" w:rsidRPr="00E55487">
      <w:pPr>
        <w:ind w:firstLine="708"/>
        <w:jc w:val="both"/>
      </w:pPr>
      <w:r w:rsidRPr="00E55487">
        <w:t xml:space="preserve">Imajući u vidu činjenicu da je Financija agencija u zahtjevu za provedbu skraćenog stečajnog postupka, koji se vodio pod poslovnim brojem St-1250/2018, navela da je dužnik na dan 7. svibnja 2018. u Očevidniku redoslijeda osnova za plaćanje imao evidentirane neizvršene osnove za plaćanje u neprekinutom razdoblju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C2520A" w:rsidP="00C2520A" w:rsidR="00C2520A" w:rsidRPr="00E55487">
      <w:pPr>
        <w:ind w:firstLine="708"/>
        <w:jc w:val="both"/>
      </w:pPr>
    </w:p>
    <w:p w:rsidRDefault="00C2520A" w:rsidP="00C2520A" w:rsidR="00C2520A" w:rsidRPr="00E55487">
      <w:pPr>
        <w:ind w:firstLine="708"/>
        <w:jc w:val="both"/>
      </w:pPr>
      <w:r w:rsidRPr="00E55487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2520A" w:rsidP="00C2520A" w:rsidR="00C2520A" w:rsidRPr="00E55487">
      <w:pPr>
        <w:ind w:firstLine="708"/>
        <w:jc w:val="both"/>
      </w:pPr>
    </w:p>
    <w:p w:rsidRDefault="00C2520A" w:rsidP="00C2520A" w:rsidR="00A57E11" w:rsidRPr="00E55487">
      <w:pPr>
        <w:ind w:firstLine="708"/>
        <w:jc w:val="both"/>
      </w:pPr>
      <w:r w:rsidRPr="00E55487">
        <w:t>Rješenjem od 3</w:t>
      </w:r>
      <w:r w:rsidR="00A57E11" w:rsidRPr="00E55487">
        <w:t>.</w:t>
      </w:r>
      <w:r w:rsidR="00FC5A62" w:rsidRPr="00E55487">
        <w:t xml:space="preserve"> prosinca</w:t>
      </w:r>
      <w:r w:rsidR="00A57E11" w:rsidRPr="00E55487">
        <w:t xml:space="preserve"> 201</w:t>
      </w:r>
      <w:r w:rsidR="006856CA" w:rsidRPr="00E55487">
        <w:t>8</w:t>
      </w:r>
      <w:r w:rsidR="00A57E11" w:rsidRPr="00E55487">
        <w:t>. pokrenut je prethodni postupak, te je određeno ročište radi izjašnjenja o prijedlogu za otvaranje stečajnog postupka.</w:t>
      </w:r>
    </w:p>
    <w:p w:rsidRDefault="001F6AE0" w:rsidP="0098030D" w:rsidR="001F6AE0" w:rsidRPr="00E55487">
      <w:pPr>
        <w:ind w:firstLine="709"/>
        <w:jc w:val="both"/>
      </w:pPr>
    </w:p>
    <w:p w:rsidRDefault="00A44B01" w:rsidP="00D34683" w:rsidR="00D34683" w:rsidRPr="00E55487">
      <w:pPr>
        <w:ind w:firstLine="708"/>
        <w:jc w:val="both"/>
      </w:pPr>
      <w:r w:rsidRPr="00E55487">
        <w:t>Na ročište</w:t>
      </w:r>
      <w:r w:rsidR="0098030D" w:rsidRPr="00E55487">
        <w:t xml:space="preserve"> radi </w:t>
      </w:r>
      <w:r w:rsidRPr="00E55487">
        <w:t>očitovanja o prijedlogu za otvaranjem stečajnog postupka</w:t>
      </w:r>
      <w:r w:rsidR="00E41C33" w:rsidRPr="00E55487">
        <w:t xml:space="preserve"> dana </w:t>
      </w:r>
      <w:r w:rsidR="00AA2261" w:rsidRPr="00E55487">
        <w:t>2</w:t>
      </w:r>
      <w:r w:rsidR="006856CA" w:rsidRPr="00E55487">
        <w:t>3</w:t>
      </w:r>
      <w:r w:rsidR="00193B40" w:rsidRPr="00E55487">
        <w:t>.</w:t>
      </w:r>
      <w:r w:rsidR="00AA2261" w:rsidRPr="00E55487">
        <w:t xml:space="preserve"> </w:t>
      </w:r>
      <w:r w:rsidR="006856CA" w:rsidRPr="00E55487">
        <w:t>siječnja</w:t>
      </w:r>
      <w:r w:rsidR="00193B40" w:rsidRPr="00E55487">
        <w:t xml:space="preserve"> 201</w:t>
      </w:r>
      <w:r w:rsidR="005D78C4" w:rsidRPr="00E55487">
        <w:t>9</w:t>
      </w:r>
      <w:r w:rsidR="003F5890" w:rsidRPr="00E55487">
        <w:t>. godine</w:t>
      </w:r>
      <w:r w:rsidR="0098030D" w:rsidRPr="00E55487">
        <w:t xml:space="preserve"> </w:t>
      </w:r>
      <w:r w:rsidR="005D78C4" w:rsidRPr="00E55487">
        <w:t xml:space="preserve">nije </w:t>
      </w:r>
      <w:r w:rsidRPr="00E55487">
        <w:t xml:space="preserve">pristupio </w:t>
      </w:r>
      <w:r w:rsidR="009E534C" w:rsidRPr="00E55487">
        <w:t>zastupnik po zakonu</w:t>
      </w:r>
      <w:r w:rsidR="00262503" w:rsidRPr="00E55487">
        <w:t xml:space="preserve"> dužnika</w:t>
      </w:r>
      <w:r w:rsidR="005D78C4" w:rsidRPr="00E55487">
        <w:t>. Predlagatelj je ustrajao kod prijedloga.</w:t>
      </w:r>
      <w:r w:rsidR="00193B40" w:rsidRPr="00E55487">
        <w:t xml:space="preserve"> </w:t>
      </w:r>
      <w:r w:rsidR="00D34683" w:rsidRPr="00E55487">
        <w:t xml:space="preserve">Pročitan je podnesak FINE od </w:t>
      </w:r>
      <w:r w:rsidR="005D78C4" w:rsidRPr="00E55487">
        <w:t>4.12.2018. i 13.12.2018.</w:t>
      </w:r>
      <w:r w:rsidR="00D34683" w:rsidRPr="00E55487">
        <w:t xml:space="preserve"> iz kojega je vidljivo kako račun</w:t>
      </w:r>
      <w:r w:rsidR="005D78C4" w:rsidRPr="00E55487">
        <w:t xml:space="preserve"> </w:t>
      </w:r>
      <w:r w:rsidR="00D34683" w:rsidRPr="00E55487">
        <w:t xml:space="preserve">blokiran </w:t>
      </w:r>
      <w:r w:rsidR="005D78C4" w:rsidRPr="00E55487">
        <w:t>339</w:t>
      </w:r>
      <w:r w:rsidR="00D34683" w:rsidRPr="00E55487">
        <w:t xml:space="preserve"> dana.</w:t>
      </w:r>
    </w:p>
    <w:p w:rsidRDefault="000A68B4" w:rsidP="000A68B4" w:rsidR="000A68B4" w:rsidRPr="00E55487">
      <w:pPr>
        <w:ind w:firstLine="720"/>
        <w:jc w:val="both"/>
      </w:pPr>
    </w:p>
    <w:p w:rsidRDefault="00A44B01" w:rsidP="009C409F" w:rsidR="00706255" w:rsidRPr="00E55487">
      <w:pPr>
        <w:ind w:firstLine="720"/>
        <w:jc w:val="both"/>
      </w:pPr>
      <w:r w:rsidRPr="00E55487">
        <w:t>Ročište radi rasprav</w:t>
      </w:r>
      <w:r w:rsidR="000349CA" w:rsidRPr="00E55487">
        <w:t>e</w:t>
      </w:r>
      <w:r w:rsidRPr="00E55487">
        <w:t xml:space="preserve"> o pretpostavkama za otvaranje stečajnog postupka održano je </w:t>
      </w:r>
      <w:r w:rsidR="00AA2261" w:rsidRPr="00E55487">
        <w:t>2</w:t>
      </w:r>
      <w:r w:rsidR="00BB78C8" w:rsidRPr="00E55487">
        <w:t>3</w:t>
      </w:r>
      <w:r w:rsidR="00161054" w:rsidRPr="00E55487">
        <w:t>.</w:t>
      </w:r>
      <w:r w:rsidR="00AA2261" w:rsidRPr="00E55487">
        <w:t xml:space="preserve"> </w:t>
      </w:r>
      <w:r w:rsidR="00BB78C8" w:rsidRPr="00E55487">
        <w:t>siječnja</w:t>
      </w:r>
      <w:r w:rsidR="00161054" w:rsidRPr="00E55487">
        <w:t xml:space="preserve"> 201</w:t>
      </w:r>
      <w:r w:rsidR="00BB78C8" w:rsidRPr="00E55487">
        <w:t>9</w:t>
      </w:r>
      <w:r w:rsidR="00161054" w:rsidRPr="00E55487">
        <w:t>. godine</w:t>
      </w:r>
      <w:r w:rsidRPr="00E55487">
        <w:t xml:space="preserve">. </w:t>
      </w:r>
      <w:r w:rsidR="006524D3" w:rsidRPr="00E55487">
        <w:t xml:space="preserve">Na ročištu </w:t>
      </w:r>
      <w:r w:rsidR="00AA2261" w:rsidRPr="00E55487">
        <w:t>je</w:t>
      </w:r>
      <w:r w:rsidR="00495281" w:rsidRPr="00E55487">
        <w:t xml:space="preserve"> </w:t>
      </w:r>
      <w:r w:rsidR="000F4FFE" w:rsidRPr="00E55487">
        <w:t>pr</w:t>
      </w:r>
      <w:r w:rsidR="00706255" w:rsidRPr="00E55487">
        <w:t xml:space="preserve">očitan spis. </w:t>
      </w:r>
    </w:p>
    <w:p w:rsidRDefault="00706255" w:rsidP="009C409F" w:rsidR="00706255" w:rsidRPr="00E55487">
      <w:pPr>
        <w:ind w:firstLine="720"/>
        <w:jc w:val="both"/>
      </w:pPr>
    </w:p>
    <w:p w:rsidRDefault="00706255" w:rsidP="009C409F" w:rsidR="00706255" w:rsidRPr="00E55487">
      <w:pPr>
        <w:ind w:firstLine="720"/>
        <w:jc w:val="both"/>
      </w:pPr>
      <w:r w:rsidRPr="00E55487">
        <w:t xml:space="preserve">Temeljem stanja spisa i temeljem </w:t>
      </w:r>
      <w:r w:rsidR="00B40E28" w:rsidRPr="00E55487">
        <w:t>pregleda u očevidniku vlasnika nekretnina, kojeg je sud izvršio po službenoj dužnosti, proizlazi kako predloženi stečajni dužnik nema imocine.</w:t>
      </w:r>
    </w:p>
    <w:p w:rsidRDefault="00706255" w:rsidP="009C409F" w:rsidR="00706255" w:rsidRPr="00E55487">
      <w:pPr>
        <w:ind w:firstLine="720"/>
        <w:jc w:val="both"/>
      </w:pPr>
    </w:p>
    <w:p w:rsidRDefault="003A0BB1" w:rsidP="003A0BB1" w:rsidR="00A44B01" w:rsidRPr="00E55487">
      <w:pPr>
        <w:jc w:val="both"/>
        <w:rPr>
          <w:lang w:val="pl-PL"/>
        </w:rPr>
      </w:pPr>
      <w:r w:rsidRPr="00E55487">
        <w:rPr>
          <w:lang w:val="pl-PL"/>
        </w:rPr>
        <w:tab/>
        <w:t xml:space="preserve">Slijedom navedenoga sud je utrdio </w:t>
      </w:r>
      <w:r w:rsidR="00A44B01" w:rsidRPr="00E55487">
        <w:t>kako predloženi stečajni dužnik nema imovine odnosno imovina nije dostatna za pokriće troškova stečajnog postupka.</w:t>
      </w:r>
    </w:p>
    <w:p w:rsidRDefault="001F6AE0" w:rsidP="0098030D" w:rsidR="001F6AE0" w:rsidRPr="00E55487">
      <w:pPr>
        <w:ind w:firstLine="709"/>
        <w:jc w:val="both"/>
      </w:pPr>
    </w:p>
    <w:p w:rsidRDefault="0098030D" w:rsidP="003A0BB1" w:rsidR="0098030D" w:rsidRPr="00E55487">
      <w:pPr>
        <w:jc w:val="both"/>
      </w:pPr>
      <w:r w:rsidRPr="00E55487"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 w:rsidRPr="00E55487">
      <w:pPr>
        <w:ind w:firstLine="720"/>
        <w:jc w:val="both"/>
      </w:pPr>
    </w:p>
    <w:p w:rsidRDefault="008E718C" w:rsidP="008E718C" w:rsidR="008E718C" w:rsidRPr="00E55487">
      <w:pPr>
        <w:ind w:firstLine="708"/>
        <w:jc w:val="both"/>
      </w:pPr>
      <w:r w:rsidRPr="00E55487">
        <w:lastRenderedPageBreak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8030D" w:rsidP="0098030D" w:rsidR="0098030D" w:rsidRPr="00E55487">
      <w:pPr>
        <w:ind w:firstLine="720"/>
        <w:jc w:val="both"/>
        <w:rPr>
          <w:lang w:val="pl-PL"/>
        </w:rPr>
      </w:pPr>
      <w:r w:rsidRPr="00E55487">
        <w:t xml:space="preserve"> </w:t>
      </w:r>
    </w:p>
    <w:p w:rsidRDefault="0098030D" w:rsidP="0098030D" w:rsidR="0098030D" w:rsidRPr="00E55487">
      <w:pPr>
        <w:overflowPunct w:val="false"/>
        <w:jc w:val="both"/>
      </w:pPr>
      <w:r w:rsidRPr="00E55487">
        <w:tab/>
        <w:t xml:space="preserve">Kako dužnik nema imovine, te </w:t>
      </w:r>
      <w:r w:rsidR="00A7452B" w:rsidRPr="00E55487">
        <w:t xml:space="preserve">kako </w:t>
      </w:r>
      <w:r w:rsidRPr="00E55487"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 w:rsidRPr="00E55487">
      <w:pPr>
        <w:overflowPunct w:val="false"/>
        <w:ind w:firstLine="708"/>
        <w:jc w:val="both"/>
      </w:pPr>
      <w:r w:rsidRPr="00E55487">
        <w:t>Osobe koje imaju pravni interes za provedbom stečajnog postupka su poučeni na posljedice nepostupanja po ovom rješenju sukladno odredbi članka 132. stavak 2. SZ-a (točka II rješenja).</w:t>
      </w:r>
    </w:p>
    <w:p w:rsidRDefault="00E55487" w:rsidP="0098030D" w:rsidR="00E55487">
      <w:pPr>
        <w:jc w:val="center"/>
      </w:pPr>
    </w:p>
    <w:p w:rsidRDefault="00E55487" w:rsidP="0098030D" w:rsidR="00E55487">
      <w:pPr>
        <w:jc w:val="center"/>
      </w:pPr>
    </w:p>
    <w:p w:rsidRDefault="0098030D" w:rsidP="0098030D" w:rsidR="0098030D" w:rsidRPr="00E55487">
      <w:pPr>
        <w:jc w:val="center"/>
      </w:pPr>
      <w:r w:rsidRPr="00E55487">
        <w:t>U Zagreb</w:t>
      </w:r>
      <w:r w:rsidR="00E21980" w:rsidRPr="00E55487">
        <w:t xml:space="preserve">u, </w:t>
      </w:r>
      <w:r w:rsidR="00B40E28" w:rsidRPr="00E55487">
        <w:t>29</w:t>
      </w:r>
      <w:r w:rsidR="0000412E" w:rsidRPr="00E55487">
        <w:t>.</w:t>
      </w:r>
      <w:r w:rsidR="00FC1457" w:rsidRPr="00E55487">
        <w:t xml:space="preserve"> siječnja</w:t>
      </w:r>
      <w:r w:rsidR="00E21980" w:rsidRPr="00E55487">
        <w:t xml:space="preserve"> </w:t>
      </w:r>
      <w:r w:rsidRPr="00E55487">
        <w:t>201</w:t>
      </w:r>
      <w:r w:rsidR="00E55487">
        <w:t>9</w:t>
      </w:r>
      <w:r w:rsidR="00795B3B" w:rsidRPr="00E55487">
        <w:t>.</w:t>
      </w:r>
      <w:r w:rsidRPr="00E55487">
        <w:t xml:space="preserve">              </w:t>
      </w:r>
    </w:p>
    <w:p w:rsidRDefault="00AD1F89" w:rsidP="00E91121" w:rsidR="00AD1F89" w:rsidRPr="00E554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55487" w:rsidR="00375B8B" w:rsidRPr="00E5548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E5548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74143" w:rsidP="00E55487" w:rsidR="00375B8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C74143" w:rsidP="00E55487" w:rsidR="00C7414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C74143" w:rsidP="00C74143" w:rsidR="00C74143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C74143" w:rsidP="00E55487" w:rsidR="00C74143" w:rsidRPr="00E5548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B20A40" w:rsidP="007841DE" w:rsidR="00B20A40" w:rsidRPr="00E554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E5548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 w:rsidRPr="00E55487">
      <w:pPr>
        <w:pStyle w:val="Podnaslov"/>
        <w:ind w:firstLine="708" w:left="4956"/>
        <w:rPr>
          <w:rFonts w:hAnsi="Times New Roman" w:ascii="Times New Roman"/>
          <w:color w:val="auto"/>
          <w:szCs w:val="24"/>
        </w:rPr>
      </w:pPr>
    </w:p>
    <w:p w:rsidRDefault="006C4B59" w:rsidP="0098030D" w:rsidR="006C4B59" w:rsidRPr="00E55487"/>
    <w:p w:rsidRDefault="0098030D" w:rsidP="0098030D" w:rsidR="0098030D" w:rsidRPr="00E55487">
      <w:r w:rsidRPr="00E55487">
        <w:t>Uputa o pravnom lijeku:</w:t>
      </w:r>
    </w:p>
    <w:p w:rsidRDefault="0098030D" w:rsidP="00FC1457" w:rsidR="0098030D" w:rsidRPr="00E55487">
      <w:pPr>
        <w:jc w:val="both"/>
      </w:pPr>
      <w:r w:rsidRPr="00E55487">
        <w:t>Protiv ovog rješenja može se izjaviti žalba. Žalba se podnosi ovom sudu u 2 primjerka za Visoki trgovački sud RH u roku od 8 dana, od dana dostave rješenja.</w:t>
      </w:r>
      <w:r w:rsidR="00FC1457" w:rsidRPr="00E55487">
        <w:t xml:space="preserve"> Dostava se smatra obavljenom istekom osmoga dana od dana objave pismena na mrežnoj stranici e-Oglasna ploča sudova</w:t>
      </w:r>
    </w:p>
    <w:p w:rsidRDefault="007841DE" w:rsidP="0098030D" w:rsidR="007841DE" w:rsidRPr="00E55487">
      <w:pPr>
        <w:jc w:val="both"/>
      </w:pPr>
    </w:p>
    <w:p w:rsidRDefault="007841DE" w:rsidP="0098030D" w:rsidR="007841DE" w:rsidRPr="00E55487">
      <w:pPr>
        <w:jc w:val="both"/>
      </w:pPr>
    </w:p>
    <w:p w:rsidRDefault="007841DE" w:rsidP="00C74143" w:rsidR="007841DE" w:rsidRPr="00E55487">
      <w:pPr>
        <w:pStyle w:val="Odlomakpopisa"/>
        <w:jc w:val="both"/>
      </w:pPr>
    </w:p>
    <w:sectPr w:rsidR="007841DE" w:rsidRPr="00E554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13271126"/>
      <w:docPartObj>
        <w:docPartGallery w:val="Page Numbers (Top of Page)"/>
        <w:docPartUnique/>
      </w:docPartObj>
    </w:sdtPr>
    <w:sdtEndPr/>
    <w:sdtContent>
      <w:p w:rsidRDefault="00E65A54" w:rsidR="00E65A5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143">
          <w:rPr>
            <w:noProof/>
          </w:rPr>
          <w:t>1</w:t>
        </w:r>
        <w:r>
          <w:fldChar w:fldCharType="end"/>
        </w:r>
      </w:p>
      <w:p w:rsidRDefault="00E65A54" w:rsidR="00E65A54">
        <w:pPr>
          <w:pStyle w:val="Zaglavlje"/>
          <w:jc w:val="center"/>
        </w:pPr>
        <w:r>
          <w:tab/>
        </w:r>
        <w:r>
          <w:tab/>
        </w:r>
        <w:r w:rsidR="00E55487" w:rsidRPr="00B77765">
          <w:t>7</w:t>
        </w:r>
        <w:r w:rsidR="00E55487">
          <w:t>2</w:t>
        </w:r>
        <w:r w:rsidR="00E55487" w:rsidRPr="00B77765">
          <w:t>. St-</w:t>
        </w:r>
        <w:r w:rsidR="00E55487">
          <w:t>2949/2018-18</w:t>
        </w:r>
      </w:p>
    </w:sdtContent>
  </w:sdt>
  <w:p w:rsidRDefault="00C74143" w:rsidP="00E65A54" w:rsidR="00C90729" w:rsidRPr="00E65A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1F08E4"/>
    <w:multiLevelType w:val="hybridMultilevel"/>
    <w:tmpl w:val="1884F5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909D9"/>
    <w:rsid w:val="000A68B4"/>
    <w:rsid w:val="000F4FFE"/>
    <w:rsid w:val="0014786D"/>
    <w:rsid w:val="00154F4D"/>
    <w:rsid w:val="00161054"/>
    <w:rsid w:val="00193B40"/>
    <w:rsid w:val="001A130B"/>
    <w:rsid w:val="001C43CE"/>
    <w:rsid w:val="001F6AE0"/>
    <w:rsid w:val="00234D26"/>
    <w:rsid w:val="00262503"/>
    <w:rsid w:val="002A563F"/>
    <w:rsid w:val="002C24FF"/>
    <w:rsid w:val="002D661A"/>
    <w:rsid w:val="0031674D"/>
    <w:rsid w:val="00322CCE"/>
    <w:rsid w:val="003411E4"/>
    <w:rsid w:val="0037323B"/>
    <w:rsid w:val="00375B8B"/>
    <w:rsid w:val="003A0BB1"/>
    <w:rsid w:val="003F5890"/>
    <w:rsid w:val="00495281"/>
    <w:rsid w:val="00495665"/>
    <w:rsid w:val="004D29F2"/>
    <w:rsid w:val="00520D5B"/>
    <w:rsid w:val="005D44E8"/>
    <w:rsid w:val="005D78C4"/>
    <w:rsid w:val="005E7FCF"/>
    <w:rsid w:val="005F4A3E"/>
    <w:rsid w:val="006524D3"/>
    <w:rsid w:val="006856CA"/>
    <w:rsid w:val="006C4B59"/>
    <w:rsid w:val="006E1DCE"/>
    <w:rsid w:val="00706255"/>
    <w:rsid w:val="007841DE"/>
    <w:rsid w:val="00795B3B"/>
    <w:rsid w:val="007D120C"/>
    <w:rsid w:val="007D1AC1"/>
    <w:rsid w:val="007E737C"/>
    <w:rsid w:val="007F6DB2"/>
    <w:rsid w:val="00882631"/>
    <w:rsid w:val="008E718C"/>
    <w:rsid w:val="009052B6"/>
    <w:rsid w:val="00932B4D"/>
    <w:rsid w:val="00946650"/>
    <w:rsid w:val="0098030D"/>
    <w:rsid w:val="009844EE"/>
    <w:rsid w:val="009C409F"/>
    <w:rsid w:val="009E534C"/>
    <w:rsid w:val="00A2716B"/>
    <w:rsid w:val="00A355B0"/>
    <w:rsid w:val="00A44B01"/>
    <w:rsid w:val="00A57E11"/>
    <w:rsid w:val="00A7452B"/>
    <w:rsid w:val="00AA2261"/>
    <w:rsid w:val="00AD1F89"/>
    <w:rsid w:val="00B20A40"/>
    <w:rsid w:val="00B40E28"/>
    <w:rsid w:val="00B614E4"/>
    <w:rsid w:val="00B71C6A"/>
    <w:rsid w:val="00BA5652"/>
    <w:rsid w:val="00BB78C8"/>
    <w:rsid w:val="00BF599B"/>
    <w:rsid w:val="00C2520A"/>
    <w:rsid w:val="00C274FB"/>
    <w:rsid w:val="00C51FEF"/>
    <w:rsid w:val="00C74143"/>
    <w:rsid w:val="00C95F99"/>
    <w:rsid w:val="00D34683"/>
    <w:rsid w:val="00DB26E8"/>
    <w:rsid w:val="00E21980"/>
    <w:rsid w:val="00E41C33"/>
    <w:rsid w:val="00E50374"/>
    <w:rsid w:val="00E55487"/>
    <w:rsid w:val="00E65A54"/>
    <w:rsid w:val="00EB5A62"/>
    <w:rsid w:val="00EC7A4D"/>
    <w:rsid w:val="00EE59FC"/>
    <w:rsid w:val="00EF6338"/>
    <w:rsid w:val="00F67420"/>
    <w:rsid w:val="00F67BEC"/>
    <w:rsid w:val="00FC1457"/>
    <w:rsid w:val="00FC5A62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65A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65A5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4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2949</izvorni_sadrzaj>
    <derivirana_varijabla naziv="DomainObject.Predmet.Broj_1">2949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St-2949/2018</izvorni_sadrzaj>
    <derivirana_varijabla naziv="DomainObject.Predmet.OznakaBroj_1">St-2949/2018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ST-ČOVIĆ j.d.o.o. za usluge</izvorni_sadrzaj>
    <derivirana_varijabla naziv="DomainObject.Predmet.ProtustrankaFormated_1">  ST-ČOVIĆ j.d.o.o. za usluge</derivirana_varijabla>
  </DomainObject.Predmet.ProtustrankaFormated>
  <DomainObject.Predmet.ProtustrankaFormatedOIB>
    <izvorni_sadrzaj>  ST-ČOVIĆ j.d.o.o. za usluge, OIB 64360012986</izvorni_sadrzaj>
    <derivirana_varijabla naziv="DomainObject.Predmet.ProtustrankaFormatedOIB_1">  ST-ČOVIĆ j.d.o.o. za usluge, OIB 64360012986</derivirana_varijabla>
  </DomainObject.Predmet.ProtustrankaFormatedOIB>
  <DomainObject.Predmet.ProtustrankaFormatedWithAdress>
    <izvorni_sadrzaj> ST-ČOVIĆ j.d.o.o. za usluge, Baburičina 9, 10000 Zagreb</izvorni_sadrzaj>
    <derivirana_varijabla naziv="DomainObject.Predmet.ProtustrankaFormatedWithAdress_1"> ST-ČOVIĆ j.d.o.o. za usluge, Baburičina 9, 10000 Zagreb</derivirana_varijabla>
  </DomainObject.Predmet.ProtustrankaFormatedWithAdress>
  <DomainObject.Predmet.ProtustrankaFormatedWithAdressOIB>
    <izvorni_sadrzaj> ST-ČOVIĆ j.d.o.o. za usluge, OIB 64360012986, Baburičina 9, 10000 Zagreb</izvorni_sadrzaj>
    <derivirana_varijabla naziv="DomainObject.Predmet.ProtustrankaFormatedWithAdressOIB_1"> ST-ČOVIĆ j.d.o.o. za usluge, OIB 64360012986, Baburičina 9, 10000 Zagreb</derivirana_varijabla>
  </DomainObject.Predmet.ProtustrankaFormatedWithAdressOIB>
  <DomainObject.Predmet.ProtustrankaWithAdress>
    <izvorni_sadrzaj>ST-ČOVIĆ j.d.o.o. za usluge Baburičina 9, 10000 Zagreb</izvorni_sadrzaj>
    <derivirana_varijabla naziv="DomainObject.Predmet.ProtustrankaWithAdress_1">ST-ČOVIĆ j.d.o.o. za usluge Baburičina 9, 10000 Zagreb</derivirana_varijabla>
  </DomainObject.Predmet.ProtustrankaWithAdress>
  <DomainObject.Predmet.ProtustrankaWithAdressOIB>
    <izvorni_sadrzaj>ST-ČOVIĆ j.d.o.o. za usluge, OIB 64360012986, Baburičina 9, 10000 Zagreb</izvorni_sadrzaj>
    <derivirana_varijabla naziv="DomainObject.Predmet.ProtustrankaWithAdressOIB_1">ST-ČOVIĆ j.d.o.o. za usluge, OIB 64360012986, Baburičina 9, 10000 Zagreb</derivirana_varijabla>
  </DomainObject.Predmet.ProtustrankaWithAdressOIB>
  <DomainObject.Predmet.ProtustrankaNazivFormated>
    <izvorni_sadrzaj>ST-ČOVIĆ j.d.o.o. za usluge</izvorni_sadrzaj>
    <derivirana_varijabla naziv="DomainObject.Predmet.ProtustrankaNazivFormated_1">ST-ČOVIĆ j.d.o.o. za usluge</derivirana_varijabla>
  </DomainObject.Predmet.ProtustrankaNazivFormated>
  <DomainObject.Predmet.ProtustrankaNazivFormatedOIB>
    <izvorni_sadrzaj>ST-ČOVIĆ j.d.o.o. za usluge, OIB 64360012986</izvorni_sadrzaj>
    <derivirana_varijabla naziv="DomainObject.Predmet.ProtustrankaNazivFormatedOIB_1">ST-ČOVIĆ j.d.o.o. za usluge, OIB 64360012986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Carinska uprava; FINA Regionalni centar Zagreb</izvorni_sadrzaj>
    <derivirana_varijabla naziv="DomainObject.Predmet.StrankaFormated_1">  Carinska uprava; FINA Regionalni centar Zagreb</derivirana_varijabla>
  </DomainObject.Predmet.StrankaFormated>
  <DomainObject.Predmet.StrankaFormatedOIB>
    <izvorni_sadrzaj>  Carinska uprava, OIB 18683136487; FINA Regionalni centar Zagreb, OIB 85821130368</izvorni_sadrzaj>
    <derivirana_varijabla naziv="DomainObject.Predmet.StrankaFormatedOIB_1">  Carinska uprava, OIB 18683136487; FINA Regionalni centar Zagreb, OIB 85821130368</derivirana_varijabla>
  </DomainObject.Predmet.StrankaFormatedOIB>
  <DomainObject.Predmet.StrankaFormatedWithAdress>
    <izvorni_sadrzaj> Carinska uprava, savska cesta 41, 10000 Zagreb; FINA Regionalni centar Zagreb, Trg svibanjskih žrtava 1995. br. 1, 10000 Zagreb</izvorni_sadrzaj>
    <derivirana_varijabla naziv="DomainObject.Predmet.StrankaFormatedWithAdress_1"> Carinska uprava, savska cesta 41, 10000 Zagreb; FINA Regionalni centar Zagreb, Trg svibanjskih žrtava 1995. br. 1, 10000 Zagreb</derivirana_varijabla>
  </DomainObject.Predmet.StrankaFormatedWithAdress>
  <DomainObject.Predmet.StrankaFormatedWithAdressOIB>
    <izvorni_sadrzaj> Carinska uprava, OIB 18683136487, savska cesta 41, 10000 Zagreb; FINA Regionalni centar Zagreb, OIB 85821130368, Trg svibanjskih žrtava 1995. br. 1, 10000 Zagreb</izvorni_sadrzaj>
    <derivirana_varijabla naziv="DomainObject.Predmet.StrankaFormatedWithAdressOIB_1"> Carinska uprava, OIB 18683136487, savska cesta 41, 10000 Zagreb; FINA Regionalni centar Zagreb, OIB 85821130368, Trg svibanjskih žrtava 1995. br. 1, 10000 Zagreb</derivirana_varijabla>
  </DomainObject.Predmet.StrankaFormatedWithAdressOIB>
  <DomainObject.Predmet.StrankaWithAdress>
    <izvorni_sadrzaj>Carinska uprava savska cesta 41,10000 Zagreb,FINA Regionalni centar Zagreb Trg svibanjskih žrtava 1995. br. 1,10000 Zagreb</izvorni_sadrzaj>
    <derivirana_varijabla naziv="DomainObject.Predmet.StrankaWithAdress_1">Carinska uprava savska cesta 41,10000 Zagreb,FINA Regionalni centar Zagreb Trg svibanjskih žrtava 1995. br. 1,10000 Zagreb</derivirana_varijabla>
  </DomainObject.Predmet.StrankaWithAdress>
  <DomainObject.Predmet.StrankaWithAdressOIB>
    <izvorni_sadrzaj>Carinska uprava, OIB 18683136487, savska cesta 41,10000 Zagreb,FINA Regionalni centar Zagreb, OIB 85821130368, Trg svibanjskih žrtava 1995. br. 1,10000 Zagreb</izvorni_sadrzaj>
    <derivirana_varijabla naziv="DomainObject.Predmet.StrankaWithAdressOIB_1">Carinska uprava, OIB 18683136487, savska cesta 41,10000 Zagreb,FINA Regionalni centar Zagreb, OIB 85821130368, Trg svibanjskih žrtava 1995. br. 1,10000 Zagreb</derivirana_varijabla>
  </DomainObject.Predmet.StrankaWithAdressOIB>
  <DomainObject.Predmet.StrankaNazivFormated>
    <izvorni_sadrzaj>Carinska uprava,FINA Regionalni centar Zagreb</izvorni_sadrzaj>
    <derivirana_varijabla naziv="DomainObject.Predmet.StrankaNazivFormated_1">Carinska uprava,FINA Regionalni centar Zagreb</derivirana_varijabla>
  </DomainObject.Predmet.StrankaNazivFormated>
  <DomainObject.Predmet.StrankaNazivFormatedOIB>
    <izvorni_sadrzaj>Carinska uprava, OIB 18683136487,FINA Regionalni centar Zagreb, OIB 85821130368</izvorni_sadrzaj>
    <derivirana_varijabla naziv="DomainObject.Predmet.StrankaNazivFormatedOIB_1">Carinska uprava,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Carinska uprava</item>
      <item>FINA Regionalni centar Zagreb</item>
    </izvorni_sadrzaj>
    <derivirana_varijabla naziv="DomainObject.Predmet.StrankaListFormated_1">
      <item>Carinska uprava</item>
      <item>FINA Regionalni centar Zagreb</item>
    </derivirana_varijabla>
  </DomainObject.Predmet.StrankaListFormated>
  <DomainObject.Predmet.StrankaListFormatedOIB>
    <izvorni_sadrzaj>
      <item>Carinska uprava, OIB 18683136487</item>
      <item>FINA Regionalni centar Zagreb, OIB 85821130368</item>
    </izvorni_sadrzaj>
    <derivirana_varijabla naziv="DomainObject.Predmet.StrankaListFormatedOIB_1">
      <item>Carinska uprava, OIB 18683136487</item>
      <item>FINA Regionalni centar Zagreb, OIB 85821130368</item>
    </derivirana_varijabla>
  </DomainObject.Predmet.StrankaListFormatedOIB>
  <DomainObject.Predmet.StrankaListFormatedWithAdress>
    <izvorni_sadrzaj>
      <item>Carinska uprava, savska cesta 41, 10000 Zagreb</item>
      <item>FINA Regionalni centar Zagreb, Trg svibanjskih žrtava 1995. br. 1, 10000 Zagreb</item>
    </izvorni_sadrzaj>
    <derivirana_varijabla naziv="DomainObject.Predmet.StrankaListFormatedWithAdress_1">
      <item>Carinska uprava, savska cesta 41,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Carinska uprava, OIB 18683136487, savska cesta 41, 10000 Zagreb</item>
      <item>FINA Regionalni centar Zagreb, OIB 85821130368, Trg svibanjskih žrtava 1995. br. 1, 10000 Zagreb</item>
    </izvorni_sadrzaj>
    <derivirana_varijabla naziv="DomainObject.Predmet.StrankaListFormatedWithAdressOIB_1">
      <item>Carinska uprava, OIB 18683136487, savska cesta 41,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Carinska uprava</item>
      <item>FINA Regionalni centar Zagreb</item>
    </izvorni_sadrzaj>
    <derivirana_varijabla naziv="DomainObject.Predmet.StrankaListNazivFormated_1">
      <item>Carinska uprava</item>
      <item>FINA Regionalni centar Zagreb</item>
    </derivirana_varijabla>
  </DomainObject.Predmet.StrankaListNazivFormated>
  <DomainObject.Predmet.StrankaListNazivFormatedOIB>
    <izvorni_sadrzaj>
      <item>Carinska uprava, OIB 18683136487</item>
      <item>FINA Regionalni centar Zagreb, OIB 85821130368</item>
    </izvorni_sadrzaj>
    <derivirana_varijabla naziv="DomainObject.Predmet.StrankaListNazivFormatedOIB_1">
      <item>Carinska uprava, OIB 18683136487</item>
      <item>FINA Regionalni centar Zagreb, OIB 85821130368</item>
    </derivirana_varijabla>
  </DomainObject.Predmet.StrankaListNazivFormatedOIB>
  <DomainObject.Predmet.ProtuStrankaListFormated>
    <izvorni_sadrzaj>
      <item>ST-ČOVIĆ j.d.o.o. za usluge</item>
    </izvorni_sadrzaj>
    <derivirana_varijabla naziv="DomainObject.Predmet.ProtuStrankaListFormated_1">
      <item>ST-ČOVIĆ j.d.o.o. za usluge</item>
    </derivirana_varijabla>
  </DomainObject.Predmet.ProtuStrankaListFormated>
  <DomainObject.Predmet.ProtuStrankaListFormatedOIB>
    <izvorni_sadrzaj>
      <item>ST-ČOVIĆ j.d.o.o. za usluge, OIB 64360012986</item>
    </izvorni_sadrzaj>
    <derivirana_varijabla naziv="DomainObject.Predmet.ProtuStrankaListFormatedOIB_1">
      <item>ST-ČOVIĆ j.d.o.o. za usluge, OIB 64360012986</item>
    </derivirana_varijabla>
  </DomainObject.Predmet.ProtuStrankaListFormatedOIB>
  <DomainObject.Predmet.ProtuStrankaListFormatedWithAdress>
    <izvorni_sadrzaj>
      <item>ST-ČOVIĆ j.d.o.o. za usluge, Baburičina 9, 10000 Zagreb</item>
    </izvorni_sadrzaj>
    <derivirana_varijabla naziv="DomainObject.Predmet.ProtuStrankaListFormatedWithAdress_1">
      <item>ST-ČOVIĆ j.d.o.o. za usluge, Baburičina 9, 10000 Zagreb</item>
    </derivirana_varijabla>
  </DomainObject.Predmet.ProtuStrankaListFormatedWithAdress>
  <DomainObject.Predmet.ProtuStrankaListFormatedWithAdressOIB>
    <izvorni_sadrzaj>
      <item>ST-ČOVIĆ j.d.o.o. za usluge, OIB 64360012986, Baburičina 9, 10000 Zagreb</item>
    </izvorni_sadrzaj>
    <derivirana_varijabla naziv="DomainObject.Predmet.ProtuStrankaListFormatedWithAdressOIB_1">
      <item>ST-ČOVIĆ j.d.o.o. za usluge, OIB 64360012986, Baburičina 9, 10000 Zagreb</item>
    </derivirana_varijabla>
  </DomainObject.Predmet.ProtuStrankaListFormatedWithAdressOIB>
  <DomainObject.Predmet.ProtuStrankaListNazivFormated>
    <izvorni_sadrzaj>
      <item>ST-ČOVIĆ j.d.o.o. za usluge</item>
    </izvorni_sadrzaj>
    <derivirana_varijabla naziv="DomainObject.Predmet.ProtuStrankaListNazivFormated_1">
      <item>ST-ČOVIĆ j.d.o.o. za usluge</item>
    </derivirana_varijabla>
  </DomainObject.Predmet.ProtuStrankaListNazivFormated>
  <DomainObject.Predmet.ProtuStrankaListNazivFormatedOIB>
    <izvorni_sadrzaj>
      <item>ST-ČOVIĆ j.d.o.o. za usluge, OIB 64360012986</item>
    </izvorni_sadrzaj>
    <derivirana_varijabla naziv="DomainObject.Predmet.ProtuStrankaListNazivFormatedOIB_1">
      <item>ST-ČOVIĆ j.d.o.o. za usluge, OIB 64360012986</item>
    </derivirana_varijabla>
  </DomainObject.Predmet.ProtuStrankaListNazivFormatedOIB>
  <DomainObject.Predmet.OstaliListFormated>
    <izvorni_sadrzaj>
      <item>Županijsko državno odvjetništvo</item>
      <item>Stjepko Čović</item>
      <item>Splitska banka dioničko društvo</item>
    </izvorni_sadrzaj>
    <derivirana_varijabla naziv="DomainObject.Predmet.OstaliListFormated_1">
      <item>Županijsko državno odvjetništvo</item>
      <item>Stjepko Čović</item>
      <item>Splitska banka dioničko društvo</item>
    </derivirana_varijabla>
  </DomainObject.Predmet.OstaliListFormated>
  <DomainObject.Predmet.OstaliListFormatedOIB>
    <izvorni_sadrzaj>
      <item>Županijsko državno odvjetništvo</item>
      <item>Stjepko Čović, OIB 05316942441</item>
      <item>Splitska banka dioničko društvo, OIB 69326397242</item>
    </izvorni_sadrzaj>
    <derivirana_varijabla naziv="DomainObject.Predmet.OstaliListFormatedOIB_1">
      <item>Županijsko državno odvjetništvo</item>
      <item>Stjepko Čović, OIB 05316942441</item>
      <item>Splitska banka dioničko društvo, OIB 69326397242</item>
    </derivirana_varijabla>
  </DomainObject.Predmet.OstaliListFormatedOIB>
  <DomainObject.Predmet.OstaliListFormatedWithAdress>
    <izvorni_sadrzaj>
      <item>Županijsko državno odvjetništvo</item>
      <item>Stjepko Čović, Bezdanska ulica 54, 10000 Zagreb</item>
      <item>Splitska banka dioničko društvo, Domovinskog rata 61, 21000 Split</item>
    </izvorni_sadrzaj>
    <derivirana_varijabla naziv="DomainObject.Predmet.OstaliListFormatedWithAdress_1">
      <item>Županijsko državno odvjetništvo</item>
      <item>Stjepko Čović, Bezdanska ulica 54,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Županijsko državno odvjetništvo</item>
      <item>Stjepko Čović, OIB 05316942441, Bezdanska ulica 54, 10000 Zagreb</item>
      <item>Splitska banka dioničko društvo, OIB 69326397242, Domovinskog rata 61, 21000 Split</item>
    </izvorni_sadrzaj>
    <derivirana_varijabla naziv="DomainObject.Predmet.OstaliListFormatedWithAdressOIB_1">
      <item>Županijsko državno odvjetništvo</item>
      <item>Stjepko Čović, OIB 05316942441, Bezdanska ulica 54,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Županijsko državno odvjetništvo</item>
      <item>Stjepko Čović</item>
      <item>Splitska banka dioničko društvo</item>
    </izvorni_sadrzaj>
    <derivirana_varijabla naziv="DomainObject.Predmet.OstaliListNazivFormated_1">
      <item>Županijsko državno odvjetništvo</item>
      <item>Stjepko Čović</item>
      <item>Splitska banka dioničko društvo</item>
    </derivirana_varijabla>
  </DomainObject.Predmet.OstaliListNazivFormated>
  <DomainObject.Predmet.OstaliListNazivFormatedOIB>
    <izvorni_sadrzaj>
      <item>Županijsko državno odvjetništvo</item>
      <item>Stjepko Čović, OIB 05316942441</item>
      <item>Splitska banka dioničko društvo, OIB 69326397242</item>
    </izvorni_sadrzaj>
    <derivirana_varijabla naziv="DomainObject.Predmet.OstaliListNazivFormatedOIB_1">
      <item>Županijsko državno odvjetništvo</item>
      <item>Stjepko Čović, OIB 05316942441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ST-ČOVIĆ j.d.o.o. za usluge</izvorni_sadrzaj>
    <derivirana_varijabla naziv="DomainObject.Predmet.ProtustrankaIDrugi_1">ST-ČOVIĆ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ST-ČOVIĆ j.d.o.o. za usluge, OIB 64360012986, Baburičina 9, 10000 Zagreb</izvorni_sadrzaj>
    <derivirana_varijabla naziv="DomainObject.Predmet.ProtustrankaIDrugiAdressOIB_1">ST-ČOVIĆ j.d.o.o. za usluge, OIB 64360012986, Baburičina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ST-ČOVIĆ j.d.o.o. za usluge</item>
      <item>Carinska uprava</item>
      <item>Županijsko državno odvjetništvo</item>
      <item>FINA Regionalni centar Zagreb</item>
      <item>Stjepko Čović</item>
      <item>Splitska banka dioničko društvo</item>
    </izvorni_sadrzaj>
    <derivirana_varijabla naziv="DomainObject.Predmet.SudioniciListNaziv_1">
      <item>ST-ČOVIĆ j.d.o.o. za usluge</item>
      <item>Carinska uprava</item>
      <item>Županijsko državno odvjetništvo</item>
      <item>FINA Regionalni centar Zagreb</item>
      <item>Stjepko Čović</item>
      <item>Splitska banka dioničko društvo</item>
    </derivirana_varijabla>
  </DomainObject.Predmet.SudioniciListNaziv>
  <DomainObject.Predmet.SudioniciListAdressOIB>
    <izvorni_sadrzaj>
      <item>ST-ČOVIĆ j.d.o.o. za usluge, OIB 64360012986, Baburičina 9,10000 Zagreb</item>
      <item>Carinska uprava, OIB 18683136487, savska cesta 41,10000 Zagreb</item>
      <item>Županijsko državno odvjetništvo</item>
      <item>FINA Regionalni centar Zagreb, OIB 85821130368, Trg svibanjskih žrtava 1995. br. 1,10000 Zagreb</item>
      <item>Stjepko Čović, OIB 05316942441, Bezdanska ulica 54,10000 Zagreb</item>
      <item>Splitska banka dioničko društvo, OIB 69326397242, Domovinskog rata 61,21000 Split</item>
    </izvorni_sadrzaj>
    <derivirana_varijabla naziv="DomainObject.Predmet.SudioniciListAdressOIB_1">
      <item>ST-ČOVIĆ j.d.o.o. za usluge, OIB 64360012986, Baburičina 9,10000 Zagreb</item>
      <item>Carinska uprava, OIB 18683136487, savska cesta 41,10000 Zagreb</item>
      <item>Županijsko državno odvjetništvo</item>
      <item>FINA Regionalni centar Zagreb, OIB 85821130368, Trg svibanjskih žrtava 1995. br. 1,10000 Zagreb</item>
      <item>Stjepko Čović, OIB 05316942441, Bezdanska ulica 54,10000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64360012986</item>
      <item>, OIB 18683136487</item>
      <item>, OIB null</item>
      <item>, OIB 85821130368</item>
      <item>, OIB 05316942441</item>
      <item>, OIB 69326397242</item>
    </izvorni_sadrzaj>
    <derivirana_varijabla naziv="DomainObject.Predmet.SudioniciListNazivOIB_1">
      <item>, OIB 64360012986</item>
      <item>, OIB 18683136487</item>
      <item>, OIB null</item>
      <item>, OIB 85821130368</item>
      <item>, OIB 05316942441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997</properties:Words>
  <properties:Characters>5663</properties:Characters>
  <properties:Lines>132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2019-01-29T12:24:00Z</dcterms:created>
  <dc:creator>Nikola Ribarić</dc:creator>
  <cp:lastModifiedBy>Maja Hajtek</cp:lastModifiedBy>
  <cp:lastPrinted>2018-11-30T13:15:00Z</cp:lastPrinted>
  <dcterms:modified xmlns:xsi="http://www.w3.org/2001/XMLSchema-instance" xsi:type="dcterms:W3CDTF">2019-01-29T12:31:00Z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(Rješenje poziv na uplatu -132- NOVI ZAKON_  st čović 29.1.2019..docx)</vt:lpwstr>
  </prop:property>
  <prop:property name="CC_coloring" pid="5" fmtid="{D5CDD505-2E9C-101B-9397-08002B2CF9AE}">
    <vt:bool>false</vt:bool>
  </prop:property>
</prop:Properties>
</file>