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336" w:type="dxa"/>
        <w:tblLook w:firstRow="1" w:lastRow="0" w:firstColumn="1" w:lastColumn="0" w:noHBand="0" w:noVBand="1" w:val="04A0"/>
      </w:tblPr>
      <w:tblGrid>
        <w:gridCol w:w="336"/>
        <w:gridCol w:w="3376"/>
        <w:gridCol w:w="608"/>
      </w:tblGrid>
      <w:tr w:rsidRPr="00B92B86" w:rsidR="00914271" w:rsidTr="00A652D3">
        <w:trPr>
          <w:gridBefore w:val="1"/>
          <w:gridAfter w:val="1"/>
          <w:wBefore w:w="336" w:type="dxa"/>
          <w:wAfter w:w="608" w:type="dxa"/>
        </w:trPr>
        <w:tc>
          <w:tcPr>
            <w:tcW w:w="3376" w:type="dxa"/>
            <w:shd w:val="clear" w:color="auto" w:fill="auto"/>
          </w:tcPr>
          <w:p w:rsidRPr="00043122" w:rsidR="00914271" w:rsidP="006F3951" w:rsidRDefault="0091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2130" cy="600710"/>
                  <wp:effectExtent l="0" t="0" r="1270" b="889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600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077C2" w:rsidR="00914271" w:rsidP="006F3951" w:rsidRDefault="0091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9077C2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9077C2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="00914271" w:rsidP="006F3951" w:rsidRDefault="0091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Općinski</w:t>
            </w:r>
            <w:r w:rsidRPr="009077C2">
              <w:rPr>
                <w:rFonts w:ascii="Times New Roman" w:hAnsi="Times New Roman"/>
                <w:sz w:val="24"/>
                <w:szCs w:val="24"/>
              </w:rPr>
              <w:t xml:space="preserve"> sud u </w:t>
            </w:r>
            <w:r>
              <w:rPr>
                <w:rFonts w:ascii="Times New Roman" w:hAnsi="Times New Roman"/>
                <w:sz w:val="24"/>
                <w:szCs w:val="24"/>
              </w:rPr>
              <w:t>Virovitici</w:t>
            </w:r>
          </w:p>
          <w:p w:rsidRPr="009077C2" w:rsidR="00914271" w:rsidP="006F3951" w:rsidRDefault="0091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Stalna služba u Slatini </w:t>
            </w:r>
          </w:p>
          <w:p w:rsidRPr="00043122" w:rsidR="00914271" w:rsidP="006118BE" w:rsidRDefault="009142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Slatina, Trg sv. Josipa 12 </w:t>
            </w:r>
          </w:p>
        </w:tc>
      </w:tr>
      <w:tr w:rsidRPr="00974EE9" w:rsidR="00914271" w:rsidTr="00A652D3">
        <w:tblPrEx>
          <w:jc w:val="right"/>
          <w:tblCellMar>
            <w:left w:w="0" w:type="dxa"/>
            <w:right w:w="0" w:type="dxa"/>
          </w:tblCellMar>
          <w:tblLook w:firstRow="1" w:lastRow="1" w:firstColumn="1" w:lastColumn="1" w:noHBand="0" w:noVBand="0" w:val="01E0"/>
        </w:tblPrEx>
        <w:trPr>
          <w:jc w:val="right"/>
        </w:trPr>
        <w:tc>
          <w:tcPr>
            <w:tcW w:w="4320" w:type="dxa"/>
            <w:gridSpan w:val="3"/>
          </w:tcPr>
          <w:p w:rsidRPr="00974EE9" w:rsidR="00914271" w:rsidP="00AD4FE9" w:rsidRDefault="00914271">
            <w:pPr>
              <w:pStyle w:val="VSVerzija"/>
              <w:jc w:val="right"/>
            </w:pPr>
            <w:r>
              <w:t xml:space="preserve">Poslovni broj: 19 </w:t>
            </w:r>
            <w:proofErr w:type="spellStart"/>
            <w:r>
              <w:t>Sp</w:t>
            </w:r>
            <w:proofErr w:type="spellEnd"/>
            <w:r>
              <w:t xml:space="preserve">-2602/2019-2    </w:t>
            </w:r>
          </w:p>
        </w:tc>
      </w:tr>
    </w:tbl>
    <w:p w:rsidR="00914271" w:rsidP="006F3951" w:rsidRDefault="00914271" w14:paraId="3712ff9" w14:textId="3712ff9">
      <w:pPr>
        <w:spacing w:after="0" w:line="240" w:lineRule="auto"/>
        <w:jc w:val="both"/>
        <w15:collapsed w:val="false"/>
        <w:rPr>
          <w:rFonts w:ascii="Times New Roman" w:hAnsi="Times New Roman"/>
          <w:sz w:val="24"/>
          <w:szCs w:val="24"/>
        </w:rPr>
      </w:pPr>
    </w:p>
    <w:p w:rsidR="00914271" w:rsidP="006F3951" w:rsidRDefault="00914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4271" w:rsidP="006F3951" w:rsidRDefault="00914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14271" w:rsidP="0056793A" w:rsidRDefault="009142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A K LJ U Č A K</w:t>
      </w:r>
    </w:p>
    <w:p w:rsidR="00914271" w:rsidP="006F3951" w:rsidRDefault="009142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06D62" w:rsidP="00E04C81" w:rsidRDefault="00006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4C81" w:rsidP="00914271" w:rsidRDefault="00E04C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Općinski sud u Virovitici, Stalna služba u Slatini, po sucu Jasminki Jirsak, u postupku stečaja potrošača </w:t>
      </w:r>
      <w:r w:rsidR="00914271">
        <w:rPr>
          <w:rFonts w:ascii="Times New Roman" w:hAnsi="Times New Roman" w:cs="Times New Roman"/>
          <w:sz w:val="24"/>
          <w:szCs w:val="24"/>
        </w:rPr>
        <w:t xml:space="preserve">Stjepana Zavade </w:t>
      </w:r>
      <w:r>
        <w:rPr>
          <w:rFonts w:ascii="Times New Roman" w:hAnsi="Times New Roman" w:cs="Times New Roman"/>
          <w:sz w:val="24"/>
          <w:szCs w:val="24"/>
        </w:rPr>
        <w:t xml:space="preserve">iz Orahovice, </w:t>
      </w:r>
      <w:r w:rsidR="00914271">
        <w:rPr>
          <w:rFonts w:ascii="Times New Roman" w:hAnsi="Times New Roman" w:cs="Times New Roman"/>
          <w:sz w:val="24"/>
          <w:szCs w:val="24"/>
        </w:rPr>
        <w:t xml:space="preserve">Petra Preradovića 1, </w:t>
      </w:r>
      <w:r>
        <w:rPr>
          <w:rFonts w:ascii="Times New Roman" w:hAnsi="Times New Roman" w:cs="Times New Roman"/>
          <w:sz w:val="24"/>
          <w:szCs w:val="24"/>
        </w:rPr>
        <w:t>OIB:</w:t>
      </w:r>
      <w:r w:rsidR="00914271">
        <w:rPr>
          <w:rFonts w:ascii="Times New Roman" w:hAnsi="Times New Roman" w:cs="Times New Roman"/>
          <w:sz w:val="24"/>
          <w:szCs w:val="24"/>
        </w:rPr>
        <w:t>30672281217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6793A">
        <w:rPr>
          <w:rFonts w:ascii="Times New Roman" w:hAnsi="Times New Roman" w:cs="Times New Roman"/>
          <w:sz w:val="24"/>
          <w:szCs w:val="24"/>
        </w:rPr>
        <w:t xml:space="preserve">izvan ročišta, </w:t>
      </w:r>
      <w:r w:rsidR="00914271">
        <w:rPr>
          <w:rFonts w:ascii="Times New Roman" w:hAnsi="Times New Roman" w:cs="Times New Roman"/>
          <w:sz w:val="24"/>
          <w:szCs w:val="24"/>
        </w:rPr>
        <w:t xml:space="preserve">9. siječnja 2020., </w:t>
      </w:r>
    </w:p>
    <w:p w:rsidR="00914271" w:rsidP="00914271" w:rsidRDefault="00914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D62" w:rsidP="00E04C81" w:rsidRDefault="009142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 a k </w:t>
      </w:r>
      <w:proofErr w:type="spellStart"/>
      <w:r>
        <w:rPr>
          <w:rFonts w:ascii="Times New Roman" w:hAnsi="Times New Roman" w:cs="Times New Roman"/>
          <w:sz w:val="24"/>
          <w:szCs w:val="24"/>
        </w:rPr>
        <w:t>lj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č i o   j e </w:t>
      </w:r>
    </w:p>
    <w:p w:rsidR="00E04C81" w:rsidP="00E04C81" w:rsidRDefault="0091427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129FE" w:rsidP="00E04C81" w:rsidRDefault="0091427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Nalaže se potrošaču Stjepanu Zavada iz Orahovice da u roku od 8 dana od dana primitka prijepisa ovog zaključka dostavi sudu</w:t>
      </w:r>
      <w:r w:rsidR="00604DA4">
        <w:rPr>
          <w:rFonts w:ascii="Times New Roman" w:hAnsi="Times New Roman" w:cs="Times New Roman"/>
          <w:sz w:val="24"/>
          <w:szCs w:val="24"/>
        </w:rPr>
        <w:t xml:space="preserve"> Popis imovine i obveza i Plan ispunjenja obveza na propisanom obrascu, te </w:t>
      </w:r>
      <w:r w:rsidR="005264AB">
        <w:rPr>
          <w:rFonts w:ascii="Times New Roman" w:hAnsi="Times New Roman" w:cs="Times New Roman"/>
          <w:sz w:val="24"/>
          <w:szCs w:val="24"/>
        </w:rPr>
        <w:t xml:space="preserve">Potvrdu da pokušaj sklapanja </w:t>
      </w:r>
      <w:proofErr w:type="spellStart"/>
      <w:r w:rsidR="005264AB">
        <w:rPr>
          <w:rFonts w:ascii="Times New Roman" w:hAnsi="Times New Roman" w:cs="Times New Roman"/>
          <w:sz w:val="24"/>
          <w:szCs w:val="24"/>
        </w:rPr>
        <w:t>izvansudskog</w:t>
      </w:r>
      <w:proofErr w:type="spellEnd"/>
      <w:r w:rsidR="005264AB">
        <w:rPr>
          <w:rFonts w:ascii="Times New Roman" w:hAnsi="Times New Roman" w:cs="Times New Roman"/>
          <w:sz w:val="24"/>
          <w:szCs w:val="24"/>
        </w:rPr>
        <w:t xml:space="preserve"> sporazuma </w:t>
      </w:r>
      <w:r w:rsidR="00453F0D">
        <w:rPr>
          <w:rFonts w:ascii="Times New Roman" w:hAnsi="Times New Roman" w:cs="Times New Roman"/>
          <w:sz w:val="24"/>
          <w:szCs w:val="24"/>
        </w:rPr>
        <w:t>između potrošača i vjerovnika nije uspio</w:t>
      </w:r>
      <w:r w:rsidR="000129FE">
        <w:rPr>
          <w:rFonts w:ascii="Times New Roman" w:hAnsi="Times New Roman" w:cs="Times New Roman"/>
          <w:sz w:val="24"/>
          <w:szCs w:val="24"/>
        </w:rPr>
        <w:t>.</w:t>
      </w:r>
    </w:p>
    <w:p w:rsidR="00434C75" w:rsidP="00E04C81" w:rsidRDefault="00434C7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34C75" w:rsidP="00E04C81" w:rsidRDefault="00434C75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Ukoliko potrošač u određenom roku ne postupi po nalogu suda, sud će </w:t>
      </w:r>
      <w:r w:rsidR="00604DA4">
        <w:rPr>
          <w:rFonts w:ascii="Times New Roman" w:hAnsi="Times New Roman" w:cs="Times New Roman"/>
          <w:sz w:val="24"/>
          <w:szCs w:val="24"/>
        </w:rPr>
        <w:t>p</w:t>
      </w:r>
      <w:r w:rsidR="009A2090">
        <w:rPr>
          <w:rFonts w:ascii="Times New Roman" w:hAnsi="Times New Roman" w:cs="Times New Roman"/>
          <w:sz w:val="24"/>
          <w:szCs w:val="24"/>
        </w:rPr>
        <w:t xml:space="preserve">rijedlog odbaciti (čl. 44. st. </w:t>
      </w:r>
      <w:r w:rsidR="000129FE">
        <w:rPr>
          <w:rFonts w:ascii="Times New Roman" w:hAnsi="Times New Roman" w:cs="Times New Roman"/>
          <w:sz w:val="24"/>
          <w:szCs w:val="24"/>
        </w:rPr>
        <w:t xml:space="preserve">4. Zakona o stečaju potrošača, NN 100/15, 67/18). </w:t>
      </w:r>
    </w:p>
    <w:p w:rsidR="00E04C81" w:rsidP="00E04C81" w:rsidRDefault="00E04C8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29FE" w:rsidP="00E04C81" w:rsidRDefault="000129FE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4C81" w:rsidP="00006D62" w:rsidRDefault="00604DA4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Slatina, 9. siječnja 2020.        </w:t>
      </w:r>
    </w:p>
    <w:p w:rsidR="00E04C81" w:rsidP="00604DA4" w:rsidRDefault="00E04C8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04DA4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B93DF9" w:rsidR="00604DA4" w:rsidP="008231DA" w:rsidRDefault="00604DA4">
      <w:pPr>
        <w:tabs>
          <w:tab w:val="left" w:pos="-3544"/>
        </w:tabs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Sutkinja</w:t>
      </w:r>
    </w:p>
    <w:p w:rsidR="00604DA4" w:rsidP="008231DA" w:rsidRDefault="00604DA4">
      <w:pPr>
        <w:tabs>
          <w:tab w:val="left" w:pos="-3544"/>
        </w:tabs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604DA4" w:rsidP="008231DA" w:rsidRDefault="00604DA4">
      <w:pPr>
        <w:tabs>
          <w:tab w:val="left" w:pos="-3544"/>
        </w:tabs>
        <w:ind w:left="4536"/>
        <w:jc w:val="center"/>
      </w:pPr>
      <w:r>
        <w:rPr>
          <w:rFonts w:ascii="Times New Roman" w:hAnsi="Times New Roman"/>
          <w:sz w:val="24"/>
          <w:szCs w:val="24"/>
        </w:rPr>
        <w:t>Jasminka Jirsak</w:t>
      </w:r>
      <w:r w:rsidRPr="00B93DF9">
        <w:rPr>
          <w:rFonts w:ascii="Times New Roman" w:hAnsi="Times New Roman"/>
          <w:sz w:val="24"/>
          <w:szCs w:val="24"/>
        </w:rPr>
        <w:t xml:space="preserve"> v. r.</w:t>
      </w:r>
    </w:p>
    <w:p w:rsidR="00E04C81" w:rsidP="00E04C81" w:rsidRDefault="00E04C8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29FE" w:rsidP="00E04C81" w:rsidRDefault="000129FE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Dostaviti: </w:t>
      </w:r>
    </w:p>
    <w:p w:rsidR="000129FE" w:rsidP="000129FE" w:rsidRDefault="000129FE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Potrošač Stjepan Zavada, Orahovica, P. Preradovića 1.</w:t>
      </w:r>
    </w:p>
    <w:p w:rsidR="000129FE" w:rsidP="000129FE" w:rsidRDefault="000129FE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B93DF9" w:rsidR="000129FE" w:rsidP="008231DA" w:rsidRDefault="000129FE">
      <w:pPr>
        <w:tabs>
          <w:tab w:val="left" w:pos="-3544"/>
        </w:tabs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B93DF9">
        <w:rPr>
          <w:rFonts w:ascii="Times New Roman" w:hAnsi="Times New Roman"/>
          <w:sz w:val="24"/>
          <w:szCs w:val="24"/>
        </w:rPr>
        <w:t>Za točnost otpravka – ovlašten</w:t>
      </w:r>
      <w:r>
        <w:rPr>
          <w:rFonts w:ascii="Times New Roman" w:hAnsi="Times New Roman"/>
          <w:sz w:val="24"/>
          <w:szCs w:val="24"/>
        </w:rPr>
        <w:t>a</w:t>
      </w:r>
      <w:r w:rsidRPr="00B93DF9">
        <w:rPr>
          <w:rFonts w:ascii="Times New Roman" w:hAnsi="Times New Roman"/>
          <w:sz w:val="24"/>
          <w:szCs w:val="24"/>
        </w:rPr>
        <w:t xml:space="preserve"> službeni</w:t>
      </w:r>
      <w:r>
        <w:rPr>
          <w:rFonts w:ascii="Times New Roman" w:hAnsi="Times New Roman"/>
          <w:sz w:val="24"/>
          <w:szCs w:val="24"/>
        </w:rPr>
        <w:t>ca</w:t>
      </w:r>
    </w:p>
    <w:p w:rsidRPr="00B93DF9" w:rsidR="000129FE" w:rsidP="008231DA" w:rsidRDefault="000129FE">
      <w:pPr>
        <w:tabs>
          <w:tab w:val="left" w:pos="-3544"/>
        </w:tabs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</w:p>
    <w:p w:rsidR="000129FE" w:rsidP="008231DA" w:rsidRDefault="000129FE">
      <w:pPr>
        <w:tabs>
          <w:tab w:val="left" w:pos="-3544"/>
        </w:tabs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r w:rsidRPr="004F7318">
        <w:rPr>
          <w:rFonts w:ascii="Times New Roman" w:hAnsi="Times New Roman"/>
          <w:sz w:val="24"/>
          <w:szCs w:val="24"/>
        </w:rPr>
        <w:t>Marina Artić</w:t>
      </w:r>
    </w:p>
    <w:p w:rsidR="000129FE" w:rsidP="000129FE" w:rsidRDefault="000129FE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29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8493D"/>
    <w:multiLevelType w:val="hybridMultilevel"/>
    <w:tmpl w:val="127678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E490F"/>
    <w:multiLevelType w:val="hybridMultilevel"/>
    <w:tmpl w:val="EE6AF480"/>
    <w:lvl w:ilvl="0" w:tplc="71BCA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9D26131"/>
    <w:multiLevelType w:val="hybridMultilevel"/>
    <w:tmpl w:val="16447088"/>
    <w:lvl w:ilvl="0" w:tplc="34E238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81"/>
    <w:rsid w:val="00006D62"/>
    <w:rsid w:val="000129FE"/>
    <w:rsid w:val="00434C75"/>
    <w:rsid w:val="00453F0D"/>
    <w:rsid w:val="005264AB"/>
    <w:rsid w:val="0056793A"/>
    <w:rsid w:val="00604DA4"/>
    <w:rsid w:val="00914271"/>
    <w:rsid w:val="009A2090"/>
    <w:rsid w:val="00A7713E"/>
    <w:rsid w:val="00D60CD7"/>
    <w:rsid w:val="00E0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04C8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06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06D62"/>
    <w:rPr>
      <w:rFonts w:ascii="Tahoma" w:hAnsi="Tahoma" w:cs="Tahoma"/>
      <w:sz w:val="16"/>
      <w:szCs w:val="16"/>
    </w:rPr>
  </w:style>
  <w:style w:type="paragraph" w:styleId="VSVerzija" w:customStyle="true">
    <w:name w:val="VS_Verzija"/>
    <w:basedOn w:val="Normal"/>
    <w:rsid w:val="0091427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0CD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0CD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0CD7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0CD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0CD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4C8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6D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6D62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91427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2020.</izvorni_sadrzaj>
    <derivirana_varijabla naziv="DomainObject.DatumDonosenjaOdluke_1">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2019.</izvorni_sadrzaj>
    <derivirana_varijabla naziv="DomainObject.Predmet.DatumOsnivanja_1">3.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Sp-2602/2019</izvorni_sadrzaj>
    <derivirana_varijabla naziv="DomainObject.Predmet.OznakaBroj_1">Sp-2602/2019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Zavada</izvorni_sadrzaj>
    <derivirana_varijabla naziv="DomainObject.Predmet.StrankaFormated_1">  Stjepan Zavada</derivirana_varijabla>
  </DomainObject.Predmet.StrankaFormated>
  <DomainObject.Predmet.StrankaFormatedOIB>
    <izvorni_sadrzaj>  Stjepan Zavada, OIB 30672281217</izvorni_sadrzaj>
    <derivirana_varijabla naziv="DomainObject.Predmet.StrankaFormatedOIB_1">  Stjepan Zavada, OIB 30672281217</derivirana_varijabla>
  </DomainObject.Predmet.StrankaFormatedOIB>
  <DomainObject.Predmet.StrankaFormatedWithAdress>
    <izvorni_sadrzaj> Stjepan Zavada, Petra Preradovića 1, 33515 Orahovica</izvorni_sadrzaj>
    <derivirana_varijabla naziv="DomainObject.Predmet.StrankaFormatedWithAdress_1"> Stjepan Zavada, Petra Preradovića 1, 33515 Orahovica</derivirana_varijabla>
  </DomainObject.Predmet.StrankaFormatedWithAdress>
  <DomainObject.Predmet.StrankaFormatedWithAdressOIB>
    <izvorni_sadrzaj> Stjepan Zavada, OIB 30672281217, Petra Preradovića 1, 33515 Orahovica</izvorni_sadrzaj>
    <derivirana_varijabla naziv="DomainObject.Predmet.StrankaFormatedWithAdressOIB_1"> Stjepan Zavada, OIB 30672281217, Petra Preradovića 1, 33515 Orahovica</derivirana_varijabla>
  </DomainObject.Predmet.StrankaFormatedWithAdressOIB>
  <DomainObject.Predmet.StrankaWithAdress>
    <izvorni_sadrzaj>Stjepan Zavada Petra Preradovića 1,33515 Orahovica</izvorni_sadrzaj>
    <derivirana_varijabla naziv="DomainObject.Predmet.StrankaWithAdress_1">Stjepan Zavada Petra Preradovića 1,33515 Orahovica</derivirana_varijabla>
  </DomainObject.Predmet.StrankaWithAdress>
  <DomainObject.Predmet.StrankaWithAdressOIB>
    <izvorni_sadrzaj>Stjepan Zavada, OIB 30672281217, Petra Preradovića 1,33515 Orahovica</izvorni_sadrzaj>
    <derivirana_varijabla naziv="DomainObject.Predmet.StrankaWithAdressOIB_1">Stjepan Zavada, OIB 30672281217, Petra Preradovića 1,33515 Orahovica</derivirana_varijabla>
  </DomainObject.Predmet.StrankaWithAdressOIB>
  <DomainObject.Predmet.StrankaNazivFormated>
    <izvorni_sadrzaj>Stjepan Zavada</izvorni_sadrzaj>
    <derivirana_varijabla naziv="DomainObject.Predmet.StrankaNazivFormated_1">Stjepan Zavada</derivirana_varijabla>
  </DomainObject.Predmet.StrankaNazivFormated>
  <DomainObject.Predmet.StrankaNazivFormatedOIB>
    <izvorni_sadrzaj>Stjepan Zavada, OIB 30672281217</izvorni_sadrzaj>
    <derivirana_varijabla naziv="DomainObject.Predmet.StrankaNazivFormatedOIB_1">Stjepan Zavada, OIB 30672281217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Stjepan Zavada</item>
    </izvorni_sadrzaj>
    <derivirana_varijabla naziv="DomainObject.Predmet.StrankaListFormated_1">
      <item>Stjepan Zavada</item>
    </derivirana_varijabla>
  </DomainObject.Predmet.StrankaListFormated>
  <DomainObject.Predmet.StrankaListFormatedOIB>
    <izvorni_sadrzaj>
      <item>Stjepan Zavada, OIB 30672281217</item>
    </izvorni_sadrzaj>
    <derivirana_varijabla naziv="DomainObject.Predmet.StrankaListFormatedOIB_1">
      <item>Stjepan Zavada, OIB 30672281217</item>
    </derivirana_varijabla>
  </DomainObject.Predmet.StrankaListFormatedOIB>
  <DomainObject.Predmet.StrankaListFormatedWithAdress>
    <izvorni_sadrzaj>
      <item>Stjepan Zavada, Petra Preradovića 1, 33515 Orahovica</item>
    </izvorni_sadrzaj>
    <derivirana_varijabla naziv="DomainObject.Predmet.StrankaListFormatedWithAdress_1">
      <item>Stjepan Zavada, Petra Preradovića 1, 33515 Orahovica</item>
    </derivirana_varijabla>
  </DomainObject.Predmet.StrankaListFormatedWithAdress>
  <DomainObject.Predmet.StrankaListFormatedWithAdressOIB>
    <izvorni_sadrzaj>
      <item>Stjepan Zavada, OIB 30672281217, Petra Preradovića 1, 33515 Orahovica</item>
    </izvorni_sadrzaj>
    <derivirana_varijabla naziv="DomainObject.Predmet.StrankaListFormatedWithAdressOIB_1">
      <item>Stjepan Zavada, OIB 30672281217, Petra Preradovića 1, 33515 Orahovica</item>
    </derivirana_varijabla>
  </DomainObject.Predmet.StrankaListFormatedWithAdressOIB>
  <DomainObject.Predmet.StrankaListNazivFormated>
    <izvorni_sadrzaj>
      <item>Stjepan Zavada</item>
    </izvorni_sadrzaj>
    <derivirana_varijabla naziv="DomainObject.Predmet.StrankaListNazivFormated_1">
      <item>Stjepan Zavada</item>
    </derivirana_varijabla>
  </DomainObject.Predmet.StrankaListNazivFormated>
  <DomainObject.Predmet.StrankaListNazivFormatedOIB>
    <izvorni_sadrzaj>
      <item>Stjepan Zavada, OIB 30672281217</item>
    </izvorni_sadrzaj>
    <derivirana_varijabla naziv="DomainObject.Predmet.StrankaListNazivFormatedOIB_1">
      <item>Stjepan Zavada, OIB 30672281217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2020.</izvorni_sadrzaj>
    <derivirana_varijabla naziv="DomainObject.Datum_1">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Zavada</izvorni_sadrzaj>
    <derivirana_varijabla naziv="DomainObject.Predmet.StrankaIDrugi_1">Stjepan Zavada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Stjepan Zavada, OIB 30672281217, Petra Preradovića 1, 33515 Orahovica</izvorni_sadrzaj>
    <derivirana_varijabla naziv="DomainObject.Predmet.StrankaIDrugiAdressOIB_1">Stjepan Zavada, OIB 30672281217, Petra Preradovića 1,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Zavada</item>
    </izvorni_sadrzaj>
    <derivirana_varijabla naziv="DomainObject.Predmet.SudioniciListNaziv_1">
      <item>Stjepan Zavada</item>
    </derivirana_varijabla>
  </DomainObject.Predmet.SudioniciListNaziv>
  <DomainObject.Predmet.SudioniciListAdressOIB>
    <izvorni_sadrzaj>
      <item>Stjepan Zavada, OIB 30672281217, Petra Preradovića 1,33515 Orahovica</item>
    </izvorni_sadrzaj>
    <derivirana_varijabla naziv="DomainObject.Predmet.SudioniciListAdressOIB_1">
      <item>Stjepan Zavada, OIB 30672281217, Petra Preradovića 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30672281217</item>
    </izvorni_sadrzaj>
    <derivirana_varijabla naziv="DomainObject.Predmet.SudioniciListNazivOIB_1">
      <item>, OIB 30672281217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2019.</izvorni_sadrzaj>
    <derivirana_varijabla naziv="DomainObject.Predmet.DatumPocetkaProcesa_1">3.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66397-4D0C-4408-8568-5F03D783C3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161</properties:Words>
  <properties:Characters>837</properties:Characters>
  <properties:Lines>39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2020-01-09T08:43:00Z</dcterms:created>
  <dc:creator>Marina Artić</dc:creator>
  <cp:lastModifiedBy>Marina Artić</cp:lastModifiedBy>
  <cp:lastPrinted>2017-05-25T11:47:00Z</cp:lastPrinted>
  <dcterms:modified xmlns:xsi="http://www.w3.org/2001/XMLSchema-instance" xsi:type="dcterms:W3CDTF">2020-01-09T08:47:00Z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nalog potrošaču Zavada.docx)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