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f24f" w14:paraId="0bdf24f" w:rsidRDefault="00D41763" w:rsidP="00D41763" w:rsidR="00AA5237" w:rsidRPr="006805AD">
      <w:pPr>
        <w15:collapsed w:val="false"/>
      </w:pPr>
      <w:bookmarkStart w:name="_GoBack" w:id="0"/>
      <w:bookmarkEnd w:id="0"/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  <w:t xml:space="preserve">  </w:t>
      </w:r>
      <w:r w:rsidR="006634BC" w:rsidRPr="006805AD">
        <w:tab/>
      </w:r>
      <w:r w:rsidRPr="006805AD">
        <w:t xml:space="preserve">      </w:t>
      </w:r>
      <w:r w:rsidR="00570BA5" w:rsidRPr="006805AD">
        <w:t xml:space="preserve">      </w:t>
      </w:r>
      <w:r w:rsidRPr="006805AD">
        <w:t xml:space="preserve"> </w:t>
      </w:r>
    </w:p>
    <w:p w:rsidRDefault="00AA5237" w:rsidP="00BF3D61" w:rsidR="00AA5237" w:rsidRPr="006805AD">
      <w:pPr>
        <w:jc w:val="center"/>
      </w:pPr>
    </w:p>
    <w:p w:rsidRDefault="006634BC" w:rsidP="006634BC" w:rsidR="006634BC" w:rsidRPr="006805AD">
      <w:pPr>
        <w:ind w:firstLine="708"/>
      </w:pPr>
    </w:p>
    <w:p w:rsidRDefault="00AA5237" w:rsidP="00BC1860" w:rsidR="00AA5237" w:rsidRPr="006805AD">
      <w:r w:rsidRPr="006805AD">
        <w:t>REPUBLIKA HRVATSKA</w:t>
      </w:r>
    </w:p>
    <w:p w:rsidRDefault="00AA5237" w:rsidP="00BC1860" w:rsidR="00AA5237" w:rsidRPr="006805AD">
      <w:r w:rsidRPr="006805AD">
        <w:t>TRGOVAČKI SUD U ZADRU</w:t>
      </w:r>
    </w:p>
    <w:p w:rsidRDefault="006634BC" w:rsidP="00BC1860" w:rsidR="00AA5237" w:rsidRPr="006805AD">
      <w:r w:rsidRPr="006805AD">
        <w:t xml:space="preserve">Zadar, </w:t>
      </w:r>
      <w:r w:rsidR="00AA5237" w:rsidRPr="006805AD">
        <w:t>Dr. Franje Tuđmana 35</w:t>
      </w:r>
    </w:p>
    <w:p w:rsidRDefault="00AA5237" w:rsidP="00952B68" w:rsidR="00AA5237" w:rsidRPr="006805AD"/>
    <w:p w:rsidRDefault="00912002" w:rsidP="00952B68" w:rsidR="00912002" w:rsidRPr="006805AD"/>
    <w:p w:rsidRDefault="00AA5237" w:rsidP="008C3132" w:rsidR="00AA5237" w:rsidRPr="006805AD">
      <w:pPr>
        <w:jc w:val="center"/>
      </w:pPr>
      <w:r w:rsidRPr="006805AD">
        <w:t xml:space="preserve">U  I M E  R E P U B L I K E  H R V A T S K E </w:t>
      </w:r>
    </w:p>
    <w:p w:rsidRDefault="00AA5237" w:rsidP="00106EA8" w:rsidR="00AA5237" w:rsidRPr="006805AD">
      <w:pPr>
        <w:jc w:val="both"/>
      </w:pPr>
    </w:p>
    <w:p w:rsidRDefault="00AA5237" w:rsidP="001A4E75" w:rsidR="00AA5237" w:rsidRPr="006805AD">
      <w:pPr>
        <w:jc w:val="center"/>
      </w:pPr>
      <w:r w:rsidRPr="006805AD">
        <w:t>R J E Š E N</w:t>
      </w:r>
      <w:r w:rsidR="00BC1860" w:rsidRPr="006805AD">
        <w:t xml:space="preserve"> </w:t>
      </w:r>
      <w:r w:rsidRPr="006805AD">
        <w:t>J E</w:t>
      </w:r>
    </w:p>
    <w:p w:rsidRDefault="00AA5237" w:rsidP="005440C2" w:rsidR="00AA5237" w:rsidRPr="006805AD"/>
    <w:p w:rsidRDefault="007B1E77" w:rsidP="007B1E77" w:rsidR="007B1E77" w:rsidRPr="006805AD">
      <w:pPr>
        <w:ind w:firstLine="705"/>
        <w:jc w:val="both"/>
      </w:pPr>
      <w:r w:rsidRPr="006805AD">
        <w:t xml:space="preserve">Trgovački sud u Zadru, OIB: 39670464653, po </w:t>
      </w:r>
      <w:r w:rsidR="00032606" w:rsidRPr="00032606">
        <w:t>sudskoj savjetnici Anamariji Kovačić Milković</w:t>
      </w:r>
      <w:r w:rsidRPr="006805AD">
        <w:t xml:space="preserve">, povodom zahtjeva Financijske agencije, Regionalnog centra </w:t>
      </w:r>
      <w:r w:rsidR="006805AD" w:rsidRPr="006805AD">
        <w:t>Split</w:t>
      </w:r>
      <w:r w:rsidRPr="006805AD">
        <w:t xml:space="preserve">, Podružnice </w:t>
      </w:r>
      <w:r w:rsidR="006805AD" w:rsidRPr="006805AD">
        <w:t>Šibenik</w:t>
      </w:r>
      <w:r w:rsidRPr="006805AD">
        <w:t>,</w:t>
      </w:r>
      <w:r w:rsidR="006805AD" w:rsidRPr="006805AD">
        <w:t xml:space="preserve"> Perivoj L. Marune 1, </w:t>
      </w:r>
      <w:r w:rsidRPr="006805AD">
        <w:t xml:space="preserve">od </w:t>
      </w:r>
      <w:r w:rsidR="00BD0344">
        <w:t>15</w:t>
      </w:r>
      <w:r w:rsidRPr="006805AD">
        <w:t xml:space="preserve">. </w:t>
      </w:r>
      <w:r w:rsidR="00BD0344">
        <w:t>rujna</w:t>
      </w:r>
      <w:r w:rsidR="006805AD" w:rsidRPr="006805AD">
        <w:t xml:space="preserve"> </w:t>
      </w:r>
      <w:r w:rsidR="00BD0344">
        <w:t>2017</w:t>
      </w:r>
      <w:r w:rsidRPr="006805AD">
        <w:t xml:space="preserve">. za provedbu skraćenoga stečajnoga postupka nad dužnikom </w:t>
      </w:r>
      <w:r w:rsidR="00BD0344" w:rsidRPr="00BD0344">
        <w:t>ODBOJKAŠKI KLUB KRKA, Šibenik, Petra Preradovića 19, OIB: 05543805935</w:t>
      </w:r>
      <w:r w:rsidRPr="006805AD">
        <w:t xml:space="preserve">, </w:t>
      </w:r>
      <w:r w:rsidR="00BD0344">
        <w:t>29</w:t>
      </w:r>
      <w:r w:rsidRPr="006805AD">
        <w:t xml:space="preserve">. </w:t>
      </w:r>
      <w:r w:rsidR="00BD0344">
        <w:t>studenog</w:t>
      </w:r>
      <w:r w:rsidRPr="006805AD">
        <w:t xml:space="preserve"> 2017.  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jc w:val="center"/>
      </w:pPr>
      <w:r w:rsidRPr="006805AD">
        <w:t>r i j e š i o  j e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I. Otvara se skraćeni stečajni postupak nad dužnikom </w:t>
      </w:r>
      <w:r w:rsidR="00BD0344" w:rsidRPr="00BD0344">
        <w:t>ODBOJKAŠKI KLUB KRKA, Šibenik, Petra Preradovića 19, OIB: 05543805935</w:t>
      </w:r>
      <w:r w:rsidR="006805AD" w:rsidRPr="006805AD">
        <w:t xml:space="preserve"> </w:t>
      </w:r>
      <w:r w:rsidRPr="006805AD">
        <w:t xml:space="preserve">s danom </w:t>
      </w:r>
      <w:r w:rsidR="00BD0344">
        <w:t>29</w:t>
      </w:r>
      <w:r w:rsidRPr="006805AD">
        <w:t xml:space="preserve">. </w:t>
      </w:r>
      <w:r w:rsidR="00BD0344">
        <w:t xml:space="preserve">studenog 2017. u </w:t>
      </w:r>
      <w:r w:rsidR="0070615D">
        <w:t>13</w:t>
      </w:r>
      <w:r w:rsidRPr="006805AD">
        <w:t>,</w:t>
      </w:r>
      <w:r w:rsidR="0070615D">
        <w:t>50</w:t>
      </w:r>
      <w:r w:rsidRPr="006805AD">
        <w:t xml:space="preserve"> sati kada će se ovo rješenje objaviti na mrežnoj stranici e-Oglasna ploča sudova. </w:t>
      </w:r>
    </w:p>
    <w:p w:rsidRDefault="007B1E77" w:rsidP="007B1E77" w:rsidR="007B1E77" w:rsidRPr="006805AD"/>
    <w:p w:rsidRDefault="007B1E77" w:rsidP="007B1E77" w:rsidR="007B1E77" w:rsidRPr="006805AD">
      <w:pPr>
        <w:pStyle w:val="Odlomakpopisa"/>
        <w:spacing w:lineRule="atLeast" w:line="240"/>
        <w:ind w:firstLine="720" w:left="0"/>
      </w:pPr>
      <w:r w:rsidRPr="006805AD">
        <w:t xml:space="preserve">II. Stečajnim upraviteljem dužnika imenuje se </w:t>
      </w:r>
      <w:r w:rsidR="00553F57" w:rsidRPr="00553F57">
        <w:t>Antun Kovačević iz Zadra, P.D.G. Krambergera 13, OIB: 77489220307</w:t>
      </w:r>
      <w:r w:rsidRPr="006805AD">
        <w:t>.</w:t>
      </w:r>
      <w:r w:rsidR="00553F57">
        <w:t xml:space="preserve"> </w:t>
      </w:r>
    </w:p>
    <w:p w:rsidRDefault="007B1E77" w:rsidP="007B1E77" w:rsidR="007B1E77" w:rsidRPr="006805AD">
      <w:pPr>
        <w:pStyle w:val="Odlomakpopisa"/>
        <w:spacing w:lineRule="atLeast" w:line="240"/>
        <w:rPr>
          <w:b/>
        </w:rPr>
      </w:pPr>
    </w:p>
    <w:p w:rsidRDefault="007B1E77" w:rsidP="007B1E77" w:rsidR="007B1E77" w:rsidRPr="006805AD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6805AD">
        <w:t>III.</w:t>
      </w:r>
      <w:r w:rsidRPr="006805AD">
        <w:rPr>
          <w:b/>
        </w:rPr>
        <w:t xml:space="preserve"> </w:t>
      </w:r>
      <w:r w:rsidRPr="006805AD">
        <w:t xml:space="preserve">Zaključuje se skraćeni stečajni postupak nad dužnikom </w:t>
      </w:r>
      <w:r w:rsidR="00BD0344" w:rsidRPr="00BD0344">
        <w:t>ODBOJKAŠKI KLUB KRKA, Šibenik, Petra Preradovića 19, OIB: 05543805935</w:t>
      </w:r>
      <w:r w:rsidRPr="006805AD">
        <w:t>.</w:t>
      </w:r>
    </w:p>
    <w:p w:rsidRDefault="007B1E77" w:rsidP="007B1E77" w:rsidR="007B1E77" w:rsidRPr="006805AD">
      <w:pPr>
        <w:ind w:firstLine="705"/>
        <w:jc w:val="both"/>
      </w:pPr>
      <w:r w:rsidRPr="006805AD">
        <w:t>IV. Dio nastalih troškova postupka isplatit će se iz Fonda za namirenje troškova stečajnoga postupka iz čl. 111. Stečajnog zakona.</w:t>
      </w:r>
    </w:p>
    <w:p w:rsidRDefault="007B1E77" w:rsidP="007B1E77" w:rsidR="007B1E77" w:rsidRPr="006805AD">
      <w:pPr>
        <w:ind w:firstLine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V. Ovo rješenje će se neposredno po objavi istog na mrežnoj stranici e-Oglasna ploča sudova dostaviti registru udruga radi provedbe upisa činjenice otvaranja skraćenoga stečajnog postupka nad dužnikom, kao i po pravomoćnosti istog radi upisa činjenice zaključenja skraćenoga stečajnog postupka nad dužnikom i brisanja dužnika iz  registra. </w:t>
      </w:r>
    </w:p>
    <w:p w:rsidRDefault="007B1E77" w:rsidP="007B1E77" w:rsidR="007B1E77" w:rsidRPr="006805AD">
      <w:pPr>
        <w:ind w:hanging="705" w:left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7B1E77" w:rsidP="007B1E77" w:rsidR="007B1E77" w:rsidRPr="006805AD">
      <w:pPr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7B1E77" w:rsidP="007B1E77" w:rsidR="007B1E77">
      <w:pPr>
        <w:jc w:val="center"/>
      </w:pPr>
    </w:p>
    <w:p w:rsidRDefault="00BD0344" w:rsidP="007B1E77" w:rsidR="00BD0344" w:rsidRPr="006805AD">
      <w:pPr>
        <w:jc w:val="center"/>
      </w:pPr>
    </w:p>
    <w:p w:rsidRDefault="007B1E77" w:rsidP="007B1E77" w:rsidR="007B1E77" w:rsidRPr="006805AD">
      <w:pPr>
        <w:jc w:val="center"/>
      </w:pPr>
      <w:r w:rsidRPr="006805AD">
        <w:lastRenderedPageBreak/>
        <w:t>Obrazloženje</w:t>
      </w:r>
    </w:p>
    <w:p w:rsidRDefault="007B1E77" w:rsidP="007B1E77" w:rsidR="007B1E77" w:rsidRPr="006805AD">
      <w:pPr>
        <w:jc w:val="center"/>
        <w:rPr>
          <w:b/>
        </w:rPr>
      </w:pPr>
    </w:p>
    <w:p w:rsidRDefault="007B1E77" w:rsidP="007B1E77" w:rsidR="007B1E77" w:rsidRPr="006805AD">
      <w:pPr>
        <w:ind w:firstLine="720"/>
        <w:jc w:val="both"/>
      </w:pPr>
      <w:r w:rsidRPr="006805AD">
        <w:t>Financijska agencija, Regionalni centar Split, Podružnic</w:t>
      </w:r>
      <w:r w:rsidR="006805AD" w:rsidRPr="006805AD">
        <w:t xml:space="preserve">a Zadar je podnijela ovom sudu </w:t>
      </w:r>
      <w:r w:rsidR="00BD0344">
        <w:t>15</w:t>
      </w:r>
      <w:r w:rsidRPr="006805AD">
        <w:t xml:space="preserve">. </w:t>
      </w:r>
      <w:r w:rsidR="00BD0344">
        <w:t>rujna</w:t>
      </w:r>
      <w:r w:rsidR="006805AD" w:rsidRPr="006805AD">
        <w:t xml:space="preserve"> </w:t>
      </w:r>
      <w:r w:rsidR="00BD0344">
        <w:t>2017</w:t>
      </w:r>
      <w:r w:rsidRPr="006805AD"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BD0344">
        <w:t>11</w:t>
      </w:r>
      <w:r w:rsidRPr="006805AD">
        <w:t xml:space="preserve">. </w:t>
      </w:r>
      <w:r w:rsidR="00BD0344">
        <w:t>rujna</w:t>
      </w:r>
      <w:r w:rsidR="006805AD" w:rsidRPr="006805AD">
        <w:t xml:space="preserve"> </w:t>
      </w:r>
      <w:r w:rsidRPr="006805AD">
        <w:t>201</w:t>
      </w:r>
      <w:r w:rsidR="00BD0344">
        <w:t>7</w:t>
      </w:r>
      <w:r w:rsidRPr="006805AD">
        <w:t xml:space="preserve">. u Očevidniku redoslijeda osnova za plaćanje ima evidentirane neizvršene osnove za plaćanje u neprekinutom razdoblju od </w:t>
      </w:r>
      <w:r w:rsidR="006805AD" w:rsidRPr="006805AD">
        <w:t>120</w:t>
      </w:r>
      <w:r w:rsidRPr="006805AD">
        <w:t xml:space="preserve"> dan u ukupnom iznosu od </w:t>
      </w:r>
      <w:r w:rsidR="00BD0344">
        <w:t>7</w:t>
      </w:r>
      <w:r w:rsidR="006805AD" w:rsidRPr="006805AD">
        <w:t>.</w:t>
      </w:r>
      <w:r w:rsidR="00BD0344">
        <w:t>910,04</w:t>
      </w:r>
      <w:r w:rsidRPr="006805AD">
        <w:t xml:space="preserve"> kuna, da nema zaposlenih, da ima otvoren račun </w:t>
      </w:r>
      <w:r w:rsidR="0070615D">
        <w:t>i to</w:t>
      </w:r>
      <w:r w:rsidR="00BD0344">
        <w:t xml:space="preserve"> </w:t>
      </w:r>
      <w:r w:rsidRPr="006805AD">
        <w:t xml:space="preserve">u </w:t>
      </w:r>
      <w:r w:rsidR="00BD0344">
        <w:t>Jadranska banka</w:t>
      </w:r>
      <w:r w:rsidR="006805AD" w:rsidRPr="006805AD">
        <w:t xml:space="preserve"> d.d.,</w:t>
      </w:r>
      <w:r w:rsidRPr="006805AD">
        <w:t xml:space="preserve"> kao i da nema zaplijenjenih sredstava na ime predujma za namirenje troškova stečajnog postupka.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Nakon izvršenog uvida u sudski registar, a postupajući sukladno odredbi čl. 430. SZ-a, ovaj sud je </w:t>
      </w:r>
      <w:r w:rsidR="00BD0344">
        <w:t>4</w:t>
      </w:r>
      <w:r w:rsidRPr="006805AD">
        <w:t xml:space="preserve">. </w:t>
      </w:r>
      <w:r w:rsidR="00BD0344">
        <w:t>listopada</w:t>
      </w:r>
      <w:r w:rsidR="006805AD" w:rsidRPr="006805AD">
        <w:t xml:space="preserve"> </w:t>
      </w:r>
      <w:r w:rsidR="00BD0344">
        <w:t>2017</w:t>
      </w:r>
      <w:r w:rsidRPr="006805AD">
        <w:t>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BD0344">
        <w:t>29</w:t>
      </w:r>
      <w:r w:rsidRPr="006805AD">
        <w:t xml:space="preserve">. </w:t>
      </w:r>
      <w:r w:rsidR="00BD0344">
        <w:t>studenog</w:t>
      </w:r>
      <w:r w:rsidRPr="006805AD">
        <w:t xml:space="preserve"> 2017. proizlazi da je račun dužnika i dalje u blokadi zbog neizvršenih osnova za plaćanje u ukupnom iznosu od </w:t>
      </w:r>
      <w:r w:rsidR="00BD0344">
        <w:t>7</w:t>
      </w:r>
      <w:r w:rsidR="006805AD" w:rsidRPr="006805AD">
        <w:t>.</w:t>
      </w:r>
      <w:r w:rsidR="00BD0344">
        <w:t>954</w:t>
      </w:r>
      <w:r w:rsidR="006805AD" w:rsidRPr="006805AD">
        <w:t>,</w:t>
      </w:r>
      <w:r w:rsidR="00BD0344">
        <w:t xml:space="preserve">39 </w:t>
      </w:r>
      <w:r w:rsidRPr="006805AD">
        <w:t xml:space="preserve">kuna u neprekinutom razdoblju od </w:t>
      </w:r>
      <w:r w:rsidR="00BD0344">
        <w:t>198</w:t>
      </w:r>
      <w:r w:rsidRPr="006805AD">
        <w:t xml:space="preserve"> dana, to je temeljem odredbi čl. 431. i 432. SZ-a, u svezi s odredbama čl. 132. i 133. te 286. do 292. istog, donesena odluka kao u točki I. do IV. izreke ovog rješenja.  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7B1E77" w:rsidP="007B1E77" w:rsidR="007B1E77" w:rsidRPr="006805AD">
      <w:pPr>
        <w:ind w:firstLine="708"/>
        <w:jc w:val="both"/>
      </w:pPr>
      <w:r w:rsidRPr="006805AD"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Izbor stečajnoga upravitelja dužnika obavljen je metodom slučajnog odabira za područje nadležnosti ovog suda, a sukladno odredbi čl. 432. SZ-a. </w:t>
      </w:r>
    </w:p>
    <w:p w:rsidRDefault="003F3DB7" w:rsidP="007B1E77" w:rsidR="003F3DB7" w:rsidRPr="006805AD">
      <w:pPr>
        <w:jc w:val="both"/>
      </w:pPr>
    </w:p>
    <w:p w:rsidRDefault="007B1E77" w:rsidP="003F3DB7" w:rsidR="003F3DB7" w:rsidRPr="006805AD">
      <w:pPr>
        <w:jc w:val="center"/>
      </w:pPr>
      <w:r w:rsidRPr="006805AD">
        <w:t xml:space="preserve">U Zadru </w:t>
      </w:r>
      <w:r w:rsidR="00BD0344">
        <w:t>29</w:t>
      </w:r>
      <w:r w:rsidR="003F3DB7" w:rsidRPr="006805AD">
        <w:t xml:space="preserve">. </w:t>
      </w:r>
      <w:r w:rsidR="00BD0344">
        <w:t>studenog</w:t>
      </w:r>
      <w:r w:rsidRPr="006805AD">
        <w:t xml:space="preserve"> </w:t>
      </w:r>
      <w:r w:rsidR="003F3DB7" w:rsidRPr="006805AD">
        <w:t xml:space="preserve">2017. </w:t>
      </w:r>
    </w:p>
    <w:p w:rsidRDefault="003F3DB7" w:rsidP="006805AD" w:rsidR="003F3DB7" w:rsidRPr="006805AD">
      <w:r w:rsidRPr="006805AD">
        <w:tab/>
      </w:r>
      <w:r w:rsidRPr="006805AD">
        <w:tab/>
      </w:r>
      <w:r w:rsidRPr="006805AD">
        <w:tab/>
      </w:r>
      <w:r w:rsidRPr="006805AD">
        <w:tab/>
        <w:t xml:space="preserve">   </w:t>
      </w:r>
      <w:r w:rsidRPr="006805AD">
        <w:tab/>
      </w:r>
      <w:r w:rsidRPr="006805AD">
        <w:tab/>
        <w:t xml:space="preserve">       </w:t>
      </w:r>
    </w:p>
    <w:p w:rsidRDefault="00032606" w:rsidP="006805AD" w:rsidR="007B1E77" w:rsidRPr="006805AD">
      <w:pPr>
        <w:jc w:val="right"/>
      </w:pPr>
      <w:r>
        <w:tab/>
      </w:r>
      <w:r>
        <w:tab/>
      </w:r>
      <w:r>
        <w:tab/>
      </w:r>
      <w:r>
        <w:tab/>
      </w:r>
      <w:r>
        <w:tab/>
        <w:t>Sudska savjetnica</w:t>
      </w:r>
    </w:p>
    <w:p w:rsidRDefault="007B1E77" w:rsidP="006805AD" w:rsidR="007B1E77" w:rsidRPr="006805AD">
      <w:pPr>
        <w:jc w:val="right"/>
      </w:pP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="00032606">
        <w:t>Anamarija Kovačić Milković</w:t>
      </w:r>
    </w:p>
    <w:p w:rsidRDefault="007B1E77" w:rsidP="007B1E77" w:rsidR="007B1E77" w:rsidRPr="006805AD">
      <w:pPr>
        <w:ind w:firstLine="708" w:left="6372"/>
      </w:pPr>
    </w:p>
    <w:p w:rsidRDefault="007B1E77" w:rsidP="003F3DB7" w:rsidR="007B1E77" w:rsidRPr="006805AD">
      <w:pPr>
        <w:jc w:val="both"/>
      </w:pPr>
    </w:p>
    <w:p w:rsidRDefault="007B1E77" w:rsidP="003F3DB7" w:rsidR="007B1E77" w:rsidRPr="006805AD">
      <w:pPr>
        <w:jc w:val="both"/>
      </w:pPr>
    </w:p>
    <w:p w:rsidRDefault="00BD0344" w:rsidP="003F3DB7" w:rsidR="003F3DB7" w:rsidRPr="006805AD">
      <w:pPr>
        <w:jc w:val="both"/>
      </w:pPr>
      <w:r>
        <w:lastRenderedPageBreak/>
        <w:t>Uputa o pravnom lijeku</w:t>
      </w:r>
    </w:p>
    <w:p w:rsidRDefault="003F3DB7" w:rsidP="003F3DB7" w:rsidR="003F3DB7" w:rsidRPr="006805AD">
      <w:pPr>
        <w:jc w:val="both"/>
      </w:pPr>
      <w:r w:rsidRPr="006805AD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3F3DB7" w:rsidP="003F3DB7" w:rsidR="003F3DB7" w:rsidRPr="006805AD">
      <w:pPr>
        <w:jc w:val="both"/>
      </w:pPr>
      <w:r w:rsidRPr="006805AD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F3DB7" w:rsidP="003F3DB7" w:rsidR="003F3DB7" w:rsidRPr="006805AD">
      <w:pPr>
        <w:jc w:val="both"/>
      </w:pPr>
    </w:p>
    <w:p w:rsidRDefault="003F3DB7" w:rsidP="003F3DB7" w:rsidR="003F3DB7" w:rsidRPr="006805AD">
      <w:pPr>
        <w:jc w:val="both"/>
      </w:pPr>
    </w:p>
    <w:p w:rsidRDefault="007B1E77" w:rsidP="003F3DB7" w:rsidR="007B1E77" w:rsidRPr="006805AD">
      <w:pPr>
        <w:jc w:val="both"/>
      </w:pPr>
    </w:p>
    <w:p w:rsidRDefault="007B1E77" w:rsidP="003F3DB7" w:rsidR="007B1E77" w:rsidRPr="006805AD">
      <w:pPr>
        <w:jc w:val="both"/>
      </w:pPr>
    </w:p>
    <w:p w:rsidRDefault="006805AD" w:rsidP="003F3DB7" w:rsidR="007B1E77" w:rsidRPr="006805AD">
      <w:pPr>
        <w:jc w:val="both"/>
      </w:pPr>
      <w:r w:rsidRPr="006805AD">
        <w:t>DNA: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 xml:space="preserve">Stečajnom upravitelju uz potvrdu </w:t>
      </w:r>
      <w:r w:rsidRPr="006805AD">
        <w:rPr>
          <w:bCs/>
        </w:rPr>
        <w:t>i izjavu</w:t>
      </w:r>
      <w:r w:rsidRPr="006805AD">
        <w:t xml:space="preserve"> o imenovanju,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>Stečajnom dužniku,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>Financijska agencija, RC Split, Podružnica Šibenik, Perivoj L. Marune 1,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 xml:space="preserve">RH, Ministarstvo financija, Porezna uprava, Područni ured Dalmacija, Ispostava Šibenik, 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>Županijsko državno odvjetništvo u Šibeniku,</w:t>
      </w:r>
    </w:p>
    <w:p w:rsidRDefault="006805AD" w:rsidP="006805AD" w:rsidR="006805AD" w:rsidRPr="006805AD">
      <w:pPr>
        <w:pStyle w:val="Odlomakpopisa"/>
        <w:numPr>
          <w:ilvl w:val="0"/>
          <w:numId w:val="4"/>
        </w:numPr>
      </w:pPr>
      <w:r w:rsidRPr="006805AD">
        <w:t>Ured državne uprave u Šibensko-kninskoj županiji, Služba za opću upravu, Odjel za opću upravu, Trg Pavla Šubića I kb. 2.  – radi zabilježbe otvaranja skraćenog stečajnog postupka u registru udruga,</w:t>
      </w:r>
    </w:p>
    <w:p w:rsidRDefault="006805AD" w:rsidP="006805AD" w:rsidR="006805AD" w:rsidRPr="006805AD">
      <w:pPr>
        <w:pStyle w:val="Odlomakpopisa"/>
        <w:numPr>
          <w:ilvl w:val="0"/>
          <w:numId w:val="4"/>
        </w:numPr>
      </w:pPr>
      <w:r w:rsidRPr="006805AD">
        <w:t xml:space="preserve"> Ured državne uprave u Šibensko-kninskoj županiji, Služba za opću upravu Odjel za opću upravu, Trg Pavla Šubića I kb. 2 – po pravomoćnosti – radi brisanja dužnika iz registra udruga,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>e-Oglasna ploča suda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>Pisarnici ovog suda</w:t>
      </w:r>
    </w:p>
    <w:p w:rsidRDefault="006805AD" w:rsidP="006805AD" w:rsidR="006805AD" w:rsidRPr="006805AD">
      <w:pPr>
        <w:numPr>
          <w:ilvl w:val="0"/>
          <w:numId w:val="4"/>
        </w:numPr>
      </w:pPr>
      <w:r w:rsidRPr="006805AD">
        <w:t xml:space="preserve">U spis </w:t>
      </w: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AA5237" w:rsidP="00193657" w:rsidR="00AA5237" w:rsidRPr="006805AD">
      <w:pPr>
        <w:ind w:hanging="705" w:left="705"/>
        <w:jc w:val="both"/>
      </w:pPr>
    </w:p>
    <w:sectPr w:rsidSect="00BE1154" w:rsidR="00AA5237" w:rsidRPr="006805A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834" w:rsidR="00812834">
      <w:r>
        <w:separator/>
      </w:r>
    </w:p>
  </w:endnote>
  <w:endnote w:id="0" w:type="continuationSeparator">
    <w:p w:rsidRDefault="00812834" w:rsidR="00812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834" w:rsidR="00812834">
      <w:r>
        <w:separator/>
      </w:r>
    </w:p>
  </w:footnote>
  <w:footnote w:id="0" w:type="continuationSeparator">
    <w:p w:rsidRDefault="00812834" w:rsidR="00812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834" w:rsidR="008128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43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12834" w:rsidP="007A7FEC" w:rsidR="0081283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</w:t>
    </w:r>
    <w:r w:rsidR="00032606">
      <w:t xml:space="preserve">                </w:t>
    </w:r>
    <w:r w:rsidR="00BD0344">
      <w:t xml:space="preserve">   </w:t>
    </w:r>
    <w:r w:rsidR="00032606">
      <w:t>Poslovni broj: 6</w:t>
    </w:r>
    <w:r>
      <w:t xml:space="preserve"> </w:t>
    </w:r>
    <w:r w:rsidRPr="008C3132">
      <w:t>St-</w:t>
    </w:r>
    <w:r w:rsidR="00BD0344">
      <w:t>396</w:t>
    </w:r>
    <w:r>
      <w:t>/</w:t>
    </w:r>
    <w:r w:rsidR="00BD0344">
      <w:t>2017</w:t>
    </w:r>
    <w:r>
      <w:t>-</w:t>
    </w:r>
    <w:r w:rsidR="00BD0344">
      <w:t>8</w:t>
    </w:r>
  </w:p>
  <w:p w:rsidRDefault="00812834" w:rsidP="000B20D2" w:rsidR="00812834">
    <w:pPr>
      <w:pStyle w:val="Zaglavlje"/>
      <w:tabs>
        <w:tab w:pos="4536" w:val="clear"/>
        <w:tab w:pos="9072" w:val="clear"/>
        <w:tab w:pos="6660" w:val="left"/>
      </w:tabs>
    </w:pPr>
  </w:p>
  <w:p w:rsidRDefault="00812834" w:rsidP="008C3132" w:rsidR="00812834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BC1860" w:rsidR="0081283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032606">
      <w:t xml:space="preserve">              </w:t>
    </w:r>
    <w:r w:rsidR="00BD0344">
      <w:t xml:space="preserve">  </w:t>
    </w:r>
    <w:r w:rsidR="00032606">
      <w:t>Poslovni broj: 6</w:t>
    </w:r>
    <w:r>
      <w:t xml:space="preserve"> </w:t>
    </w:r>
    <w:r w:rsidRPr="008C3132">
      <w:t>St-</w:t>
    </w:r>
    <w:r w:rsidR="00BD0344">
      <w:t>396</w:t>
    </w:r>
    <w:r>
      <w:t>/</w:t>
    </w:r>
    <w:r w:rsidR="00BD0344">
      <w:t>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2606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80C1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3DB7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3F57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05AD"/>
    <w:rsid w:val="00681B49"/>
    <w:rsid w:val="006919B3"/>
    <w:rsid w:val="006A0EBB"/>
    <w:rsid w:val="006A5EFE"/>
    <w:rsid w:val="006B4E61"/>
    <w:rsid w:val="006B5DE1"/>
    <w:rsid w:val="006C4332"/>
    <w:rsid w:val="0070615D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A7FEC"/>
    <w:rsid w:val="007B1E77"/>
    <w:rsid w:val="007C0700"/>
    <w:rsid w:val="007C62EB"/>
    <w:rsid w:val="007C6FBF"/>
    <w:rsid w:val="007E0486"/>
    <w:rsid w:val="007E65A6"/>
    <w:rsid w:val="00812834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1372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0344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3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3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3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3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3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3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3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3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St-396/2017</izvorni_sadrzaj>
    <derivirana_varijabla naziv="DomainObject.Predmet.OznakaBroj_1">St-396/2017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ODBOJKAŠKI KLUB KRKA</izvorni_sadrzaj>
    <derivirana_varijabla naziv="DomainObject.Predmet.ProtustrankaFormated_1">  ODBOJKAŠKI KLUB KRKA</derivirana_varijabla>
  </DomainObject.Predmet.ProtustrankaFormated>
  <DomainObject.Predmet.ProtustrankaFormatedOIB>
    <izvorni_sadrzaj>  ODBOJKAŠKI KLUB KRKA, OIB 05543805935</izvorni_sadrzaj>
    <derivirana_varijabla naziv="DomainObject.Predmet.ProtustrankaFormatedOIB_1">  ODBOJKAŠKI KLUB KRKA, OIB 05543805935</derivirana_varijabla>
  </DomainObject.Predmet.ProtustrankaFormatedOIB>
  <DomainObject.Predmet.ProtustrankaFormatedWithAdress>
    <izvorni_sadrzaj> ODBOJKAŠKI KLUB KRKA, Petra Preradovića 19, 22000 Šibenik</izvorni_sadrzaj>
    <derivirana_varijabla naziv="DomainObject.Predmet.ProtustrankaFormatedWithAdress_1"> ODBOJKAŠKI KLUB KRKA, Petra Preradovića 19, 22000 Šibenik</derivirana_varijabla>
  </DomainObject.Predmet.ProtustrankaFormatedWithAdress>
  <DomainObject.Predmet.ProtustrankaFormatedWithAdressOIB>
    <izvorni_sadrzaj> ODBOJKAŠKI KLUB KRKA, OIB 05543805935, Petra Preradovića 19, 22000 Šibenik</izvorni_sadrzaj>
    <derivirana_varijabla naziv="DomainObject.Predmet.ProtustrankaFormatedWithAdressOIB_1"> ODBOJKAŠKI KLUB KRKA, OIB 05543805935, Petra Preradovića 19, 22000 Šibenik</derivirana_varijabla>
  </DomainObject.Predmet.ProtustrankaFormatedWithAdressOIB>
  <DomainObject.Predmet.ProtustrankaWithAdress>
    <izvorni_sadrzaj>ODBOJKAŠKI KLUB KRKA Petra Preradovića 19, 22000 Šibenik</izvorni_sadrzaj>
    <derivirana_varijabla naziv="DomainObject.Predmet.ProtustrankaWithAdress_1">ODBOJKAŠKI KLUB KRKA Petra Preradovića 19, 22000 Šibenik</derivirana_varijabla>
  </DomainObject.Predmet.ProtustrankaWithAdress>
  <DomainObject.Predmet.ProtustrankaWithAdressOIB>
    <izvorni_sadrzaj>ODBOJKAŠKI KLUB KRKA, OIB 05543805935, Petra Preradovića 19, 22000 Šibenik</izvorni_sadrzaj>
    <derivirana_varijabla naziv="DomainObject.Predmet.ProtustrankaWithAdressOIB_1">ODBOJKAŠKI KLUB KRKA, OIB 05543805935, Petra Preradovića 19, 22000 Šibenik</derivirana_varijabla>
  </DomainObject.Predmet.ProtustrankaWithAdressOIB>
  <DomainObject.Predmet.ProtustrankaNazivFormated>
    <izvorni_sadrzaj>ODBOJKAŠKI KLUB KRKA</izvorni_sadrzaj>
    <derivirana_varijabla naziv="DomainObject.Predmet.ProtustrankaNazivFormated_1">ODBOJKAŠKI KLUB KRKA</derivirana_varijabla>
  </DomainObject.Predmet.ProtustrankaNazivFormated>
  <DomainObject.Predmet.ProtustrankaNazivFormatedOIB>
    <izvorni_sadrzaj>ODBOJKAŠKI KLUB KRKA, OIB 05543805935</izvorni_sadrzaj>
    <derivirana_varijabla naziv="DomainObject.Predmet.ProtustrankaNazivFormatedOIB_1">ODBOJKAŠKI KLUB KRKA, OIB 05543805935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Luje Marune 1, 22000 Šibenik</izvorni_sadrzaj>
    <derivirana_varijabla naziv="DomainObject.Predmet.StrankaFormatedWithAdress_1"> Financijska Agencija-Podružnica Šibenik, Perivoj Luje Marune 1, 22000 Šibenik</derivirana_varijabla>
  </DomainObject.Predmet.StrankaFormatedWithAdress>
  <DomainObject.Predmet.StrankaFormatedWithAdressOIB>
    <izvorni_sadrzaj> Financijska Agencija-Podružnica Šibenik, OIB 85821130368, Perivoj Luje Marune 1, 22000 Šibenik</izvorni_sadrzaj>
    <derivirana_varijabla naziv="DomainObject.Predmet.StrankaFormatedWithAdressOIB_1"> Financijska Agencija-Podružnica Šibenik, OIB 85821130368, Perivoj Luje Marune 1, 22000 Šibenik</derivirana_varijabla>
  </DomainObject.Predmet.StrankaFormatedWithAdressOIB>
  <DomainObject.Predmet.StrankaWithAdress>
    <izvorni_sadrzaj>Financijska Agencija-Podružnica Šibenik Perivoj Luje Marune 1,22000 Šibenik</izvorni_sadrzaj>
    <derivirana_varijabla naziv="DomainObject.Predmet.StrankaWithAdress_1">Financijska Agencija-Podružnica Šibenik Perivoj Luje Marune 1,22000 Šibenik</derivirana_varijabla>
  </DomainObject.Predmet.StrankaWithAdress>
  <DomainObject.Predmet.StrankaWithAdressOIB>
    <izvorni_sadrzaj>Financijska Agencija-Podružnica Šibenik, OIB 85821130368, Perivoj Luje Marune 1,22000 Šibenik</izvorni_sadrzaj>
    <derivirana_varijabla naziv="DomainObject.Predmet.StrankaWithAdressOIB_1">Financijska Agencija-Podružnica Šibenik, OIB 85821130368, Perivoj Luje 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Luje Marune 1, 22000 Šibenik</item>
    </izvorni_sadrzaj>
    <derivirana_varijabla naziv="DomainObject.Predmet.StrankaListFormatedWithAdress_1">
      <item>Financijska Agencija-Podružnica Šibenik, Perivoj Luje Marune 1, 22000 Šibenik</item>
    </derivirana_varijabla>
  </DomainObject.Predmet.StrankaListFormatedWithAdress>
  <DomainObject.Predmet.StrankaListFormatedWithAdressOIB>
    <izvorni_sadrzaj>
      <item>Financijska Agencija-Podružnica Šibenik, OIB 85821130368, Perivoj Luje Marune 1, 22000 Šibenik</item>
    </izvorni_sadrzaj>
    <derivirana_varijabla naziv="DomainObject.Predmet.StrankaListFormatedWithAdressOIB_1">
      <item>Financijska Agencija-Podružnica Šibenik, OIB 85821130368, Perivoj Luje 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ODBOJKAŠKI KLUB KRKA</item>
    </izvorni_sadrzaj>
    <derivirana_varijabla naziv="DomainObject.Predmet.ProtuStrankaListFormated_1">
      <item>ODBOJKAŠKI KLUB KRKA</item>
    </derivirana_varijabla>
  </DomainObject.Predmet.ProtuStrankaListFormated>
  <DomainObject.Predmet.ProtuStrankaListFormatedOIB>
    <izvorni_sadrzaj>
      <item>ODBOJKAŠKI KLUB KRKA, OIB 05543805935</item>
    </izvorni_sadrzaj>
    <derivirana_varijabla naziv="DomainObject.Predmet.ProtuStrankaListFormatedOIB_1">
      <item>ODBOJKAŠKI KLUB KRKA, OIB 05543805935</item>
    </derivirana_varijabla>
  </DomainObject.Predmet.ProtuStrankaListFormatedOIB>
  <DomainObject.Predmet.ProtuStrankaListFormatedWithAdress>
    <izvorni_sadrzaj>
      <item>ODBOJKAŠKI KLUB KRKA, Petra Preradovića 19, 22000 Šibenik</item>
    </izvorni_sadrzaj>
    <derivirana_varijabla naziv="DomainObject.Predmet.ProtuStrankaListFormatedWithAdress_1">
      <item>ODBOJKAŠKI KLUB KRKA, Petra Preradovića 19, 22000 Šibenik</item>
    </derivirana_varijabla>
  </DomainObject.Predmet.ProtuStrankaListFormatedWithAdress>
  <DomainObject.Predmet.ProtuStrankaListFormatedWithAdressOIB>
    <izvorni_sadrzaj>
      <item>ODBOJKAŠKI KLUB KRKA, OIB 05543805935, Petra Preradovića 19, 22000 Šibenik</item>
    </izvorni_sadrzaj>
    <derivirana_varijabla naziv="DomainObject.Predmet.ProtuStrankaListFormatedWithAdressOIB_1">
      <item>ODBOJKAŠKI KLUB KRKA, OIB 05543805935, Petra Preradovića 19, 22000 Šibenik</item>
    </derivirana_varijabla>
  </DomainObject.Predmet.ProtuStrankaListFormatedWithAdressOIB>
  <DomainObject.Predmet.ProtuStrankaListNazivFormated>
    <izvorni_sadrzaj>
      <item>ODBOJKAŠKI KLUB KRKA</item>
    </izvorni_sadrzaj>
    <derivirana_varijabla naziv="DomainObject.Predmet.ProtuStrankaListNazivFormated_1">
      <item>ODBOJKAŠKI KLUB KRKA</item>
    </derivirana_varijabla>
  </DomainObject.Predmet.ProtuStrankaListNazivFormated>
  <DomainObject.Predmet.ProtuStrankaListNazivFormatedOIB>
    <izvorni_sadrzaj>
      <item>ODBOJKAŠKI KLUB KRKA, OIB 05543805935</item>
    </izvorni_sadrzaj>
    <derivirana_varijabla naziv="DomainObject.Predmet.ProtuStrankaListNazivFormatedOIB_1">
      <item>ODBOJKAŠKI KLUB KRKA, OIB 05543805935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ODBOJKAŠKI KLUB KRKA</izvorni_sadrzaj>
    <derivirana_varijabla naziv="DomainObject.Predmet.ProtustrankaIDrugi_1">ODBOJKAŠKI KLUB KRKA</derivirana_varijabla>
  </DomainObject.Predmet.ProtustrankaIDrugi>
  <DomainObject.Predmet.StrankaIDrugiAdressOIB>
    <izvorni_sadrzaj>Financijska Agencija-Podružnica Šibenik, OIB 85821130368, Perivoj Luje Marune 1, 22000 Šibenik</izvorni_sadrzaj>
    <derivirana_varijabla naziv="DomainObject.Predmet.StrankaIDrugiAdressOIB_1">Financijska Agencija-Podružnica Šibenik, OIB 85821130368, Perivoj Luje Marune 1, 22000 Šibenik</derivirana_varijabla>
  </DomainObject.Predmet.StrankaIDrugiAdressOIB>
  <DomainObject.Predmet.ProtustrankaIDrugiAdressOIB>
    <izvorni_sadrzaj>ODBOJKAŠKI KLUB KRKA, OIB 05543805935, Petra Preradovića 19, 22000 Šibenik</izvorni_sadrzaj>
    <derivirana_varijabla naziv="DomainObject.Predmet.ProtustrankaIDrugiAdressOIB_1">ODBOJKAŠKI KLUB KRKA, OIB 05543805935, Petra Preradovića 19,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ODBOJKAŠKI KLUB KRKA</item>
    </izvorni_sadrzaj>
    <derivirana_varijabla naziv="DomainObject.Predmet.SudioniciListNaziv_1">
      <item>Financijska Agencija-Podružnica Šibenik</item>
      <item>ODBOJKAŠKI KLUB KRKA</item>
    </derivirana_varijabla>
  </DomainObject.Predmet.SudioniciListNaziv>
  <DomainObject.Predmet.SudioniciListAdressOIB>
    <izvorni_sadrzaj>
      <item>Financijska Agencija-Podružnica Šibenik, OIB 85821130368, Perivoj Luje Marune 1,22000 Šibenik</item>
      <item>ODBOJKAŠKI KLUB KRKA, OIB 05543805935, Petra Preradovića 19,22000 Šibenik</item>
    </izvorni_sadrzaj>
    <derivirana_varijabla naziv="DomainObject.Predmet.SudioniciListAdressOIB_1">
      <item>Financijska Agencija-Podružnica Šibenik, OIB 85821130368, Perivoj Luje Marune 1,22000 Šibenik</item>
      <item>ODBOJKAŠKI KLUB KRKA, OIB 05543805935, Petra Preradovića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05543805935</item>
    </izvorni_sadrzaj>
    <derivirana_varijabla naziv="DomainObject.Predmet.SudioniciListNazivOIB_1">
      <item>, OIB 85821130368</item>
      <item>, OIB 05543805935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9B5E9-4EB7-4442-A9EC-2FCEB32E0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1058</properties:Words>
  <properties:Characters>5740</properties:Characters>
  <properties:Lines>138</properties:Lines>
  <properties:Paragraphs>39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2017-11-29T12:03:00Z</dcterms:created>
  <dc:creator>Administrator</dc:creator>
  <cp:lastModifiedBy>Anamarija Kovačić Milković</cp:lastModifiedBy>
  <cp:lastPrinted>2017-03-15T07:57:00Z</cp:lastPrinted>
  <dcterms:modified xmlns:xsi="http://www.w3.org/2001/XMLSchema-instance" xsi:type="dcterms:W3CDTF">2017-11-29T12:45:00Z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