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6a620" w14:paraId="446a620" w:rsidRDefault="008077F2" w:rsidP="008077F2" w:rsidR="008077F2" w:rsidRPr="008C3132">
      <w:pPr>
        <w:jc w:val="right"/>
        <w15:collapsed w:val="false"/>
      </w:pPr>
      <w:bookmarkStart w:name="_GoBack" w:id="0"/>
      <w:bookmarkEnd w:id="0"/>
      <w:r>
        <w:tab/>
      </w:r>
      <w:r w:rsidR="0072763A">
        <w:t xml:space="preserve">  Poslovni broj 1</w:t>
      </w:r>
      <w:r w:rsidR="004C0DE3">
        <w:t xml:space="preserve"> St-</w:t>
      </w:r>
      <w:r w:rsidR="000D7AFA">
        <w:t>213/18-7</w:t>
      </w:r>
    </w:p>
    <w:p w:rsidRDefault="008077F2" w:rsidP="008077F2" w:rsidR="008077F2" w:rsidRPr="008C3132">
      <w:pPr>
        <w:jc w:val="center"/>
      </w:pPr>
    </w:p>
    <w:p w:rsidRDefault="008077F2" w:rsidP="008077F2" w:rsidR="008077F2">
      <w:pPr>
        <w:ind w:firstLine="708"/>
      </w:pPr>
    </w:p>
    <w:p w:rsidRDefault="0072763A" w:rsidP="008077F2" w:rsidR="0072763A">
      <w:pPr>
        <w:ind w:firstLine="708"/>
      </w:pPr>
    </w:p>
    <w:p w:rsidRDefault="0072763A" w:rsidP="0072763A" w:rsidR="0072763A">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72763A" w:rsidP="0072763A" w:rsidR="0072763A">
      <w:pPr>
        <w:tabs>
          <w:tab w:pos="2835" w:val="left"/>
        </w:tabs>
        <w:ind w:right="6237" w:left="567"/>
        <w:jc w:val="center"/>
        <w:rPr>
          <w:bCs/>
        </w:rPr>
      </w:pPr>
      <w:r>
        <w:rPr>
          <w:bCs/>
        </w:rPr>
        <w:t>Trgovački sud u Zadru</w:t>
      </w:r>
    </w:p>
    <w:p w:rsidRDefault="0072763A" w:rsidP="0072763A" w:rsidR="0072763A">
      <w:pPr>
        <w:tabs>
          <w:tab w:pos="2410" w:val="left"/>
          <w:tab w:pos="2835" w:val="left"/>
        </w:tabs>
        <w:ind w:right="6237" w:left="567"/>
        <w:jc w:val="center"/>
        <w:rPr>
          <w:bCs/>
        </w:rPr>
      </w:pPr>
      <w:r>
        <w:rPr>
          <w:bCs/>
        </w:rPr>
        <w:t>Dr. Franje Tuđmana 35</w:t>
      </w:r>
    </w:p>
    <w:p w:rsidRDefault="0072763A" w:rsidP="0072763A" w:rsidR="0072763A">
      <w:pPr>
        <w:tabs>
          <w:tab w:pos="2410" w:val="left"/>
          <w:tab w:pos="2835" w:val="left"/>
        </w:tabs>
        <w:ind w:right="6237" w:left="567"/>
        <w:jc w:val="center"/>
        <w:rPr>
          <w:bCs/>
        </w:rPr>
      </w:pPr>
      <w:r>
        <w:t>23000 Zadar</w:t>
      </w:r>
    </w:p>
    <w:p w:rsidRDefault="008077F2" w:rsidP="008077F2" w:rsidR="008077F2"/>
    <w:p w:rsidRDefault="008077F2" w:rsidP="008077F2" w:rsidR="008077F2"/>
    <w:p w:rsidRDefault="008077F2" w:rsidP="008077F2" w:rsidR="008077F2" w:rsidRPr="008C3132">
      <w:pPr>
        <w:jc w:val="center"/>
      </w:pPr>
      <w:r>
        <w:t>U  I M E  R E P U B L I K E  H R V A T S K E</w:t>
      </w:r>
    </w:p>
    <w:p w:rsidRDefault="008077F2" w:rsidP="008077F2" w:rsidR="008077F2">
      <w:pPr>
        <w:jc w:val="center"/>
      </w:pPr>
    </w:p>
    <w:p w:rsidRDefault="008077F2" w:rsidP="008077F2" w:rsidR="008077F2" w:rsidRPr="008C3132">
      <w:pPr>
        <w:jc w:val="center"/>
      </w:pPr>
      <w:r>
        <w:t>R J E Š E NJ E</w:t>
      </w:r>
    </w:p>
    <w:p w:rsidRDefault="008077F2" w:rsidP="008077F2" w:rsidR="008077F2" w:rsidRPr="008C3132"/>
    <w:p w:rsidRDefault="008077F2" w:rsidP="008077F2" w:rsidR="008077F2">
      <w:pPr>
        <w:ind w:firstLine="705"/>
        <w:jc w:val="both"/>
      </w:pPr>
      <w:r>
        <w:t>Trgovački sud u Zadru, po sutkinji</w:t>
      </w:r>
      <w:r w:rsidRPr="008C3132">
        <w:t xml:space="preserve"> </w:t>
      </w:r>
      <w:r w:rsidR="0072763A">
        <w:t>Ardeni Bajlo</w:t>
      </w:r>
      <w:r w:rsidRPr="008C3132">
        <w:t>,</w:t>
      </w:r>
      <w:r>
        <w:t xml:space="preserve"> odlučujući o prijedlogu dužnika </w:t>
      </w:r>
      <w:r w:rsidR="00FE4C54">
        <w:t>SLAPTOURS ADRIA</w:t>
      </w:r>
      <w:r w:rsidR="002636A1">
        <w:t xml:space="preserve"> d.o.o.</w:t>
      </w:r>
      <w:r>
        <w:t xml:space="preserve">, </w:t>
      </w:r>
      <w:r w:rsidR="00FE4C54">
        <w:t>Šibenik</w:t>
      </w:r>
      <w:r>
        <w:t xml:space="preserve">, </w:t>
      </w:r>
      <w:r w:rsidR="00FE4C54">
        <w:t>Fra Stjepana Zlatovića 4</w:t>
      </w:r>
      <w:r w:rsidR="002636A1">
        <w:t xml:space="preserve">, </w:t>
      </w:r>
      <w:r w:rsidR="00FE4C54">
        <w:t>Šibenik</w:t>
      </w:r>
      <w:r>
        <w:t xml:space="preserve">, OIB: </w:t>
      </w:r>
      <w:r w:rsidR="00FE4C54">
        <w:t>28622563034</w:t>
      </w:r>
      <w:r w:rsidR="002636A1">
        <w:t>,</w:t>
      </w:r>
      <w:r>
        <w:t xml:space="preserve"> kojeg zastupa</w:t>
      </w:r>
      <w:r w:rsidR="002636A1">
        <w:t xml:space="preserve"> direktor</w:t>
      </w:r>
      <w:r>
        <w:t xml:space="preserve"> </w:t>
      </w:r>
      <w:r w:rsidR="00FE4C54">
        <w:t>Dragan Slavica</w:t>
      </w:r>
      <w:r>
        <w:t xml:space="preserve"> iz </w:t>
      </w:r>
      <w:r w:rsidR="00FE4C54">
        <w:t>Bilica</w:t>
      </w:r>
      <w:r w:rsidR="002636A1">
        <w:t xml:space="preserve">, </w:t>
      </w:r>
      <w:r w:rsidR="00FE4C54">
        <w:t>Novo naselje 39</w:t>
      </w:r>
      <w:r>
        <w:t xml:space="preserve">, za otvaranje predstečajnoga postupka od </w:t>
      </w:r>
      <w:r w:rsidR="00FE4C54">
        <w:t>15</w:t>
      </w:r>
      <w:r w:rsidR="002636A1">
        <w:t xml:space="preserve">. lipnja 2018., </w:t>
      </w:r>
      <w:r w:rsidR="000D7AFA">
        <w:t>30</w:t>
      </w:r>
      <w:r>
        <w:t xml:space="preserve">. </w:t>
      </w:r>
      <w:r w:rsidR="00393660">
        <w:t>kolovoza</w:t>
      </w:r>
      <w:r>
        <w:t xml:space="preserve"> 2018. </w:t>
      </w:r>
    </w:p>
    <w:p w:rsidRDefault="008077F2" w:rsidP="008077F2" w:rsidR="008077F2"/>
    <w:p w:rsidRDefault="008077F2" w:rsidP="008077F2" w:rsidR="008077F2">
      <w:pPr>
        <w:jc w:val="center"/>
      </w:pPr>
      <w:r w:rsidRPr="008C3132">
        <w:t>r i j e š i o  j e</w:t>
      </w:r>
    </w:p>
    <w:p w:rsidRDefault="008077F2" w:rsidP="008077F2" w:rsidR="008077F2">
      <w:pPr>
        <w:jc w:val="both"/>
      </w:pPr>
    </w:p>
    <w:p w:rsidRDefault="008077F2" w:rsidP="008077F2" w:rsidR="008077F2">
      <w:pPr>
        <w:ind w:firstLine="708"/>
        <w:jc w:val="both"/>
      </w:pPr>
      <w:r>
        <w:t>Odbacuje se prijedlo</w:t>
      </w:r>
      <w:r w:rsidR="002636A1">
        <w:t>g uvodno</w:t>
      </w:r>
      <w:r w:rsidR="00FE4C54">
        <w:t xml:space="preserve"> označenog dužnika od 15</w:t>
      </w:r>
      <w:r>
        <w:t xml:space="preserve">. </w:t>
      </w:r>
      <w:r w:rsidR="002636A1">
        <w:t>lipnja 2018</w:t>
      </w:r>
      <w:r>
        <w:t xml:space="preserve">. za otvaranje predstečajnoga postupka. </w:t>
      </w:r>
    </w:p>
    <w:p w:rsidRDefault="008077F2" w:rsidP="008077F2" w:rsidR="008077F2" w:rsidRPr="00A93E68">
      <w:pPr>
        <w:ind w:firstLine="708"/>
        <w:jc w:val="both"/>
      </w:pPr>
      <w:r>
        <w:t xml:space="preserve"> </w:t>
      </w:r>
    </w:p>
    <w:p w:rsidRDefault="008077F2" w:rsidP="008077F2" w:rsidR="008077F2" w:rsidRPr="00A93E68">
      <w:pPr>
        <w:jc w:val="center"/>
      </w:pPr>
      <w:r w:rsidRPr="00A93E68">
        <w:t>Obrazloženje</w:t>
      </w:r>
    </w:p>
    <w:p w:rsidRDefault="008077F2" w:rsidP="008077F2" w:rsidR="008077F2">
      <w:pPr>
        <w:jc w:val="both"/>
      </w:pPr>
    </w:p>
    <w:p w:rsidRDefault="008077F2" w:rsidP="008077F2" w:rsidR="008077F2">
      <w:pPr>
        <w:ind w:firstLine="708"/>
        <w:jc w:val="both"/>
      </w:pPr>
      <w:r>
        <w:t xml:space="preserve">Uvodno označeni dužnik je </w:t>
      </w:r>
      <w:r w:rsidR="00FE4C54">
        <w:t>15</w:t>
      </w:r>
      <w:r w:rsidR="002636A1">
        <w:t>. lipnja 2018.</w:t>
      </w:r>
      <w:r>
        <w:t xml:space="preserve"> podnio prijedlog za otvaranje predstečajnoga postupka na propisanom obrascu u bitnom navodeći da u Očevidniku redoslijeda osnova za plaćanje kojeg vodi Financijska agencija ima jednu ili više evidentiranih neizvršenih osnova za plaćanje koje je trebalo, na temelju valjanih osnova za plaćanje, bez daljnjeg pristanka istog naplatiti s bilo kojeg od njegovih računa, a zbog čega da na njegovoj strani postoji predstečajni razlog prijeteće nesposobnosti za plaćanje.</w:t>
      </w:r>
    </w:p>
    <w:p w:rsidRDefault="008077F2" w:rsidP="00514044" w:rsidR="00514044">
      <w:pPr>
        <w:ind w:firstLine="708"/>
        <w:jc w:val="both"/>
      </w:pPr>
      <w:r>
        <w:t xml:space="preserve">Uz prijedlog za otvaranje predstečajnoga postupka dužnik je dostavio </w:t>
      </w:r>
      <w:r w:rsidR="00514044">
        <w:t>ovome sudu</w:t>
      </w:r>
      <w:r>
        <w:t xml:space="preserve"> popis imovine i obveza</w:t>
      </w:r>
      <w:r w:rsidR="004A567D">
        <w:t xml:space="preserve"> iz </w:t>
      </w:r>
      <w:r w:rsidR="00514044">
        <w:t xml:space="preserve">čl. 17. Stečajnog zakona (Narodne novine broj 71/15 i 104/17, dalje u tekstu: SZ) </w:t>
      </w:r>
      <w:r>
        <w:t xml:space="preserve">te sve isprave iz čl. 26. </w:t>
      </w:r>
      <w:r w:rsidR="002636A1">
        <w:t>SZ-a.</w:t>
      </w:r>
    </w:p>
    <w:p w:rsidRDefault="008077F2" w:rsidP="00514044" w:rsidR="00514044">
      <w:pPr>
        <w:ind w:firstLine="708"/>
        <w:jc w:val="both"/>
      </w:pPr>
      <w:r>
        <w:t xml:space="preserve">Odredbom čl. 17. st. 1. toč. 12. SZ-a </w:t>
      </w:r>
      <w:r w:rsidR="00514044">
        <w:t xml:space="preserve">je propisano </w:t>
      </w:r>
      <w:r>
        <w:t>da se popis imovine i obveza dužnika</w:t>
      </w:r>
      <w:r w:rsidR="004A567D">
        <w:t>,</w:t>
      </w:r>
      <w:r>
        <w:t xml:space="preserve"> </w:t>
      </w:r>
      <w:r w:rsidR="00514044">
        <w:t>između ostalih potrebitih naznaka</w:t>
      </w:r>
      <w:r w:rsidR="004A567D">
        <w:t>,</w:t>
      </w:r>
      <w:r w:rsidR="00514044">
        <w:t xml:space="preserve"> </w:t>
      </w:r>
      <w:r>
        <w:t xml:space="preserve">sastoji i od naznake postupaka pred sudovima ili javnopravnim tijelima u kojima je dužnik stranka i visinu ili opis tražbine koja je predmet postupka. </w:t>
      </w:r>
    </w:p>
    <w:p w:rsidRDefault="008077F2" w:rsidP="00514044" w:rsidR="008077F2">
      <w:pPr>
        <w:ind w:firstLine="708"/>
        <w:jc w:val="both"/>
      </w:pPr>
      <w:r>
        <w:t xml:space="preserve">Nadalje, odredbom čl. 32. st. 1. toč. 4. SZ-a </w:t>
      </w:r>
      <w:r w:rsidR="00514044">
        <w:t xml:space="preserve"> je propisano </w:t>
      </w:r>
      <w:r>
        <w:t>da će sud odbaciti prijedlog za otvaranje predstečajnoga postupka ako se pred sudom ili javnopravnim tijelom vodi postupak u kojem je dužnik stranka, a koji postupak dužnik nije naveo u popisu imovine i obveza dužnika iako je znao ili mo</w:t>
      </w:r>
      <w:r w:rsidR="00514044">
        <w:t xml:space="preserve">rao znati za njegovo postojanje. Također, odredbom čl. 11. st. 3. i 4. SZ-a je propisano da sud po službenoj dužnosti utvrđuje sve činjenice koje su važne za predstečajni postupak te da radi toga može izvoditi sve </w:t>
      </w:r>
      <w:r w:rsidR="002636A1">
        <w:t>potrebne</w:t>
      </w:r>
      <w:r w:rsidR="00514044">
        <w:t xml:space="preserve"> dokaze i donositi odluke</w:t>
      </w:r>
      <w:r w:rsidR="002636A1">
        <w:t>.</w:t>
      </w:r>
      <w:r w:rsidR="00514044">
        <w:t xml:space="preserve"> </w:t>
      </w:r>
    </w:p>
    <w:p w:rsidRDefault="00222DB6" w:rsidP="008077F2" w:rsidR="00222DB6">
      <w:pPr>
        <w:ind w:firstLine="708"/>
        <w:jc w:val="both"/>
      </w:pPr>
      <w:r>
        <w:t>Odlučujući o dopuštenosti prijedloga dužnika za otvaranje predstečajnoga postupka u smislu odredbi čl. 32.</w:t>
      </w:r>
      <w:r w:rsidR="00530364">
        <w:t xml:space="preserve">, </w:t>
      </w:r>
      <w:r>
        <w:t xml:space="preserve">čl. 11. st. 3. i 4. </w:t>
      </w:r>
      <w:r w:rsidR="00530364">
        <w:t xml:space="preserve">i čl. 17. st. 1. toč. 12. </w:t>
      </w:r>
      <w:r>
        <w:t xml:space="preserve">SZ-a, ovaj sud je prvotno izvršio uvid u prijedlogu priložen </w:t>
      </w:r>
      <w:r w:rsidR="002636A1">
        <w:t xml:space="preserve">popis imovine i obveza dužnika </w:t>
      </w:r>
      <w:r>
        <w:t xml:space="preserve">u kojem je </w:t>
      </w:r>
      <w:r w:rsidR="004A567D">
        <w:t xml:space="preserve">dužnik </w:t>
      </w:r>
      <w:r w:rsidR="00530364">
        <w:t xml:space="preserve">između ostalih </w:t>
      </w:r>
      <w:r w:rsidR="002636A1">
        <w:t>potrebnih</w:t>
      </w:r>
      <w:r w:rsidR="00530364">
        <w:t xml:space="preserve"> podataka </w:t>
      </w:r>
      <w:r>
        <w:t xml:space="preserve">naznačio </w:t>
      </w:r>
      <w:r w:rsidR="004A567D">
        <w:t xml:space="preserve">i </w:t>
      </w:r>
      <w:r>
        <w:t xml:space="preserve">podatke u odnosu na </w:t>
      </w:r>
      <w:r w:rsidR="002636A1">
        <w:t>sudske</w:t>
      </w:r>
      <w:r>
        <w:t xml:space="preserve"> p</w:t>
      </w:r>
      <w:r w:rsidR="002636A1">
        <w:t>ostupke</w:t>
      </w:r>
      <w:r>
        <w:t xml:space="preserve"> u kojima je stranka</w:t>
      </w:r>
      <w:r w:rsidR="002636A1">
        <w:t>.</w:t>
      </w:r>
      <w:r>
        <w:t xml:space="preserve"> </w:t>
      </w:r>
    </w:p>
    <w:p w:rsidRDefault="00530364" w:rsidP="000D7AFA" w:rsidR="002636A1">
      <w:pPr>
        <w:ind w:firstLine="708"/>
        <w:jc w:val="both"/>
      </w:pPr>
      <w:r>
        <w:t>U svrhu provjere istinitosti i potpunosti podataka o sudskim postupcima koje je dužnik naznačio u navedenom popisu imovine i obveza, ovaj sud je postupajući</w:t>
      </w:r>
      <w:r w:rsidR="008077F2">
        <w:t xml:space="preserve"> u skladu s načelom </w:t>
      </w:r>
      <w:r w:rsidR="008077F2">
        <w:lastRenderedPageBreak/>
        <w:t>oficioznosti predstečajnoga postupka</w:t>
      </w:r>
      <w:r w:rsidR="002636A1">
        <w:t xml:space="preserve">, a u smislu </w:t>
      </w:r>
      <w:r w:rsidR="008077F2">
        <w:t xml:space="preserve">čl. 11. st. 3. </w:t>
      </w:r>
      <w:r w:rsidR="00222DB6">
        <w:t>i 4. SZ-a</w:t>
      </w:r>
      <w:r>
        <w:t xml:space="preserve">, pribavio po službenoj dužnosti </w:t>
      </w:r>
      <w:r w:rsidR="004A567D">
        <w:t xml:space="preserve"> podatke </w:t>
      </w:r>
      <w:r>
        <w:t xml:space="preserve">o istima </w:t>
      </w:r>
      <w:r w:rsidR="008077F2">
        <w:t>iz</w:t>
      </w:r>
      <w:r>
        <w:t xml:space="preserve"> </w:t>
      </w:r>
      <w:r w:rsidR="008077F2">
        <w:t>jedinstvenog informacijskog sustava za upravljanje i rad na sudskim predmetima</w:t>
      </w:r>
      <w:r>
        <w:t xml:space="preserve">-eSpis kojom prilikom je utvrdio postojanje i drugih sudskih postupaka u kojima je dužnik stranka, a koje nije naznačio u popisu imovine i obveza.  </w:t>
      </w:r>
      <w:r w:rsidR="000D7AFA">
        <w:t xml:space="preserve">Naime, predlagatelj je slijednik trgovačkog društva SLAPTOURS NOVA d.o.o., Šibenik, OIB: 80858954724, obzirom da je isto pripojeno predlagatelju. Slijedom toga je iz </w:t>
      </w:r>
      <w:r>
        <w:t xml:space="preserve">podataka eSpis-a </w:t>
      </w:r>
      <w:r w:rsidR="0041269C">
        <w:t>utvrđeno da je</w:t>
      </w:r>
      <w:r w:rsidR="002636A1">
        <w:t xml:space="preserve"> u trenutku podnošenja prijedloga:</w:t>
      </w:r>
    </w:p>
    <w:p w:rsidRDefault="000D7AFA" w:rsidP="000D7AFA" w:rsidR="000D7AFA">
      <w:pPr>
        <w:pStyle w:val="Odlomakpopisa"/>
        <w:numPr>
          <w:ilvl w:val="0"/>
          <w:numId w:val="2"/>
        </w:numPr>
        <w:jc w:val="both"/>
      </w:pPr>
      <w:r>
        <w:t>pred Općinskim sudom u Šibeniku u tijeku postupak Ovr-182/2018 u kojem je SLAPTOURS NOVA d.o.o. ovršenik.</w:t>
      </w:r>
    </w:p>
    <w:p w:rsidRDefault="000D7AFA" w:rsidP="000D7AFA" w:rsidR="000D7AFA">
      <w:pPr>
        <w:pStyle w:val="Odlomakpopisa"/>
        <w:numPr>
          <w:ilvl w:val="0"/>
          <w:numId w:val="2"/>
        </w:numPr>
        <w:jc w:val="both"/>
      </w:pPr>
      <w:r>
        <w:t>pred Trgovačkom sudom u Zadru u tijeku postupak Povrv-268/18 u kojem je SLAPTOURS NOVA d.o.o. tuženik.</w:t>
      </w:r>
    </w:p>
    <w:p w:rsidRDefault="00EA1C84" w:rsidP="00EA1C84" w:rsidR="00EA1C84">
      <w:pPr>
        <w:pStyle w:val="Odlomakpopisa"/>
        <w:numPr>
          <w:ilvl w:val="0"/>
          <w:numId w:val="2"/>
        </w:numPr>
        <w:jc w:val="both"/>
      </w:pPr>
      <w:r>
        <w:t>pred Trgovačkom sudom u Zadru u tijeku postupak Povrv-35/17 u kojem je SLAPTOURS NOVA d.o.o. tuženik.</w:t>
      </w:r>
    </w:p>
    <w:p w:rsidRDefault="000D7AFA" w:rsidP="000D7AFA" w:rsidR="000D7AFA">
      <w:pPr>
        <w:pStyle w:val="Odlomakpopisa"/>
        <w:numPr>
          <w:ilvl w:val="0"/>
          <w:numId w:val="2"/>
        </w:numPr>
        <w:jc w:val="both"/>
      </w:pPr>
      <w:r>
        <w:t>pred Trgovačkim sudom u Splitu u tijeku postupak Povrv-1068/17 u kojem je SLAPTOURS NOVA d.o.o. tuženik.</w:t>
      </w:r>
    </w:p>
    <w:p w:rsidRDefault="00EA1C84" w:rsidP="00EA1C84" w:rsidR="005A2478">
      <w:pPr>
        <w:ind w:firstLine="360"/>
        <w:jc w:val="both"/>
      </w:pPr>
      <w:r>
        <w:t>Pri tome je iz podataka eSpisa koji se tiču uručenja otpravaka te podataka iz e-Predmeta, vidljivo da je predlagatelj u ovom postupku bio upoznat sa postojanjem postupaka pred Trgovačkim sudom u Zadru jer su mu odluke uručene putem e-Oglasne ploče, kao i postupka pred Trgovačkim sudom u Splitu budući je u njemu aktivno sudjelovao i budući je u njemu već održano prethodnog ročište, a sve prije podnošenje prijedloga za pokretanje predstečajnog postupka.</w:t>
      </w:r>
    </w:p>
    <w:p w:rsidRDefault="005A2478" w:rsidP="005A2478" w:rsidR="004C0DE3">
      <w:pPr>
        <w:ind w:firstLine="708"/>
        <w:jc w:val="both"/>
      </w:pPr>
      <w:r>
        <w:t>S obzirom da dužnik u popisu imovine i obveza kojeg je dostavio ovome sudu uz prijedlog za otvaranje predstečajnoga postupka nije naveo</w:t>
      </w:r>
      <w:r w:rsidR="004C0DE3">
        <w:t xml:space="preserve"> </w:t>
      </w:r>
      <w:r w:rsidR="00EA1C84">
        <w:t>sudske postupake</w:t>
      </w:r>
      <w:r w:rsidR="0092348E">
        <w:t xml:space="preserve"> koji su u tijeku i za koje je znao i morao znati budući je stranka u postupku ovaj sud zaključuje da je popis </w:t>
      </w:r>
      <w:r w:rsidR="004C0DE3">
        <w:t xml:space="preserve">nepotpun tj. neistinit, to je primjenom odredbe čl. 32. st. 1. toč. 4. SZ-a prijedlog predlagatelja trebalo odbaciti te donijeti odluku kao u izreci ovog rješenja. </w:t>
      </w:r>
    </w:p>
    <w:p w:rsidRDefault="004C0DE3" w:rsidP="005A2478" w:rsidR="004C0DE3">
      <w:pPr>
        <w:ind w:firstLine="708"/>
        <w:jc w:val="both"/>
      </w:pPr>
    </w:p>
    <w:p w:rsidRDefault="008077F2" w:rsidP="008077F2" w:rsidR="008077F2" w:rsidRPr="00A93E68">
      <w:pPr>
        <w:jc w:val="both"/>
      </w:pPr>
    </w:p>
    <w:p w:rsidRDefault="008077F2" w:rsidP="008077F2" w:rsidR="008077F2">
      <w:pPr>
        <w:jc w:val="center"/>
      </w:pPr>
      <w:r>
        <w:t xml:space="preserve">U Zadru </w:t>
      </w:r>
      <w:r w:rsidR="00EA1C84">
        <w:t>30</w:t>
      </w:r>
      <w:r w:rsidR="004C0DE3">
        <w:t xml:space="preserve">. </w:t>
      </w:r>
      <w:r w:rsidR="00EA1C84">
        <w:t>kolovoza</w:t>
      </w:r>
      <w:r w:rsidR="004C0DE3">
        <w:t xml:space="preserve"> 2018. </w:t>
      </w:r>
    </w:p>
    <w:p w:rsidRDefault="008077F2" w:rsidP="008077F2" w:rsidR="008077F2">
      <w:pPr>
        <w:jc w:val="center"/>
      </w:pPr>
    </w:p>
    <w:p w:rsidRDefault="008B7812" w:rsidP="008B7812" w:rsidR="008077F2">
      <w:r>
        <w:t>Za točnost otpravka – ovlašteni službenik</w:t>
      </w:r>
      <w:r>
        <w:tab/>
      </w:r>
      <w:r w:rsidR="008077F2">
        <w:t xml:space="preserve">                                           </w:t>
      </w:r>
      <w:r>
        <w:tab/>
      </w:r>
      <w:r w:rsidR="008077F2">
        <w:t>Sutkinja:</w:t>
      </w:r>
    </w:p>
    <w:p w:rsidRDefault="008B7812" w:rsidP="008B7812" w:rsidR="008077F2">
      <w:r>
        <w:t>Ante Rubelj</w:t>
      </w:r>
      <w:r>
        <w:tab/>
      </w:r>
      <w:r>
        <w:tab/>
      </w:r>
      <w:r>
        <w:tab/>
      </w:r>
      <w:r>
        <w:tab/>
      </w:r>
      <w:r>
        <w:tab/>
      </w:r>
      <w:r>
        <w:tab/>
      </w:r>
      <w:r>
        <w:tab/>
      </w:r>
      <w:r>
        <w:tab/>
      </w:r>
      <w:r>
        <w:tab/>
      </w:r>
      <w:r w:rsidR="0092348E">
        <w:t>Ardena Bajlo</w:t>
      </w:r>
      <w:r>
        <w:t>, v.r.</w:t>
      </w:r>
    </w:p>
    <w:p w:rsidRDefault="008077F2" w:rsidP="008077F2" w:rsidR="008077F2" w:rsidRPr="002B5AAE">
      <w:pPr>
        <w:jc w:val="both"/>
        <w:rPr>
          <w:b/>
        </w:rPr>
      </w:pPr>
    </w:p>
    <w:p w:rsidRDefault="008077F2" w:rsidP="008077F2" w:rsidR="008077F2" w:rsidRPr="0022146E">
      <w:pPr>
        <w:tabs>
          <w:tab w:pos="0" w:val="left"/>
        </w:tabs>
      </w:pPr>
      <w:r>
        <w:tab/>
      </w:r>
      <w:r w:rsidR="00FE4C54">
        <w:t>Pouka o pravnom lijeku</w:t>
      </w:r>
      <w:r w:rsidRPr="0022146E">
        <w:t xml:space="preserve">: </w:t>
      </w:r>
    </w:p>
    <w:p w:rsidRDefault="008077F2" w:rsidP="008077F2" w:rsidR="008077F2">
      <w:pPr>
        <w:tabs>
          <w:tab w:pos="0" w:val="left"/>
        </w:tabs>
        <w:jc w:val="both"/>
      </w:pPr>
      <w:r>
        <w:tab/>
      </w:r>
      <w:r w:rsidRPr="00D1485A">
        <w:t xml:space="preserve">Protiv </w:t>
      </w:r>
      <w:r>
        <w:t xml:space="preserve">ovog </w:t>
      </w:r>
      <w:r w:rsidRPr="00D1485A">
        <w:t xml:space="preserve">rješenja </w:t>
      </w:r>
      <w:r>
        <w:t xml:space="preserve">može se izjaviti žalba </w:t>
      </w:r>
      <w:r w:rsidRPr="00D1485A">
        <w:t xml:space="preserve">u roku </w:t>
      </w:r>
      <w:r>
        <w:t>od osam dana od obavljene dostave istog,</w:t>
      </w:r>
      <w:r w:rsidRPr="00D1485A">
        <w:t xml:space="preserve"> a dostava se smatra obavljenom istekom osmog dana od dana objave rješenja na mrežnoj stranici e-Oglasna ploča sudova</w:t>
      </w:r>
      <w:r>
        <w:t xml:space="preserve"> (čl. 12. st. 1. i čl. 19. st</w:t>
      </w:r>
      <w:r w:rsidRPr="00D1485A">
        <w:t>.</w:t>
      </w:r>
      <w:r>
        <w:t xml:space="preserve"> 1. i 2. SZ-a). </w:t>
      </w:r>
      <w:r w:rsidRPr="00D1485A">
        <w:t xml:space="preserve"> Žalba se podnosi </w:t>
      </w:r>
      <w:r>
        <w:t>ovom</w:t>
      </w:r>
      <w:r w:rsidRPr="00D1485A">
        <w:t xml:space="preserve"> sudu</w:t>
      </w:r>
      <w:r>
        <w:t xml:space="preserve"> u tri istovjetna primjerka</w:t>
      </w:r>
      <w:r w:rsidRPr="00D1485A">
        <w:t xml:space="preserve">, a o </w:t>
      </w:r>
      <w:r>
        <w:t xml:space="preserve">istoj </w:t>
      </w:r>
      <w:r w:rsidRPr="00D1485A">
        <w:t xml:space="preserve">odlučuje </w:t>
      </w:r>
      <w:r>
        <w:t xml:space="preserve">Visoki trgovački sud Republike Hrvatske u Zagrebu. </w:t>
      </w:r>
    </w:p>
    <w:p w:rsidRDefault="008077F2" w:rsidP="008077F2" w:rsidR="008077F2">
      <w:pPr>
        <w:tabs>
          <w:tab w:pos="4438" w:val="left"/>
        </w:tabs>
        <w:jc w:val="both"/>
      </w:pPr>
    </w:p>
    <w:p w:rsidRDefault="008077F2" w:rsidP="008077F2" w:rsidR="008077F2" w:rsidRPr="0022146E">
      <w:pPr>
        <w:ind w:firstLine="360"/>
      </w:pPr>
      <w:r>
        <w:t xml:space="preserve"> </w:t>
      </w:r>
      <w:r>
        <w:tab/>
      </w:r>
      <w:r w:rsidRPr="0022146E">
        <w:t xml:space="preserve">Dostaviti: </w:t>
      </w:r>
    </w:p>
    <w:p w:rsidRDefault="004C0DE3" w:rsidR="00530A52">
      <w:r>
        <w:tab/>
        <w:t xml:space="preserve">E-Oglasna ploča suda </w:t>
      </w:r>
    </w:p>
    <w:sectPr w:rsidSect="00BE1154" w:rsidR="00530A52">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DE3" w:rsidP="004C0DE3" w:rsidR="004C0DE3">
      <w:r>
        <w:separator/>
      </w:r>
    </w:p>
  </w:endnote>
  <w:endnote w:id="0" w:type="continuationSeparator">
    <w:p w:rsidRDefault="004C0DE3" w:rsidP="004C0DE3" w:rsidR="004C0D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DE3" w:rsidP="004C0DE3" w:rsidR="004C0DE3">
      <w:r>
        <w:separator/>
      </w:r>
    </w:p>
  </w:footnote>
  <w:footnote w:id="0" w:type="continuationSeparator">
    <w:p w:rsidRDefault="004C0DE3" w:rsidP="004C0DE3" w:rsidR="004C0D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0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7812"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D01"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812">
      <w:rPr>
        <w:rStyle w:val="Brojstranice"/>
        <w:noProof/>
      </w:rPr>
      <w:t>2</w:t>
    </w:r>
    <w:r>
      <w:rPr>
        <w:rStyle w:val="Brojstranice"/>
      </w:rPr>
      <w:fldChar w:fldCharType="end"/>
    </w:r>
  </w:p>
  <w:p w:rsidRDefault="00086D01" w:rsidP="008C3132" w:rsidR="00AA5237" w:rsidRPr="00BE1154">
    <w:pPr>
      <w:pStyle w:val="Zaglavlje"/>
      <w:jc w:val="right"/>
    </w:pPr>
    <w:r w:rsidRPr="00BE1154">
      <w:t xml:space="preserve">                                                                    </w:t>
    </w:r>
    <w:r>
      <w:t xml:space="preserve">             </w:t>
    </w:r>
    <w:r w:rsidR="0092348E">
      <w:t xml:space="preserve">                 Poslovni broj 1</w:t>
    </w:r>
    <w:r w:rsidRPr="00BE1154">
      <w:t xml:space="preserve"> St-</w:t>
    </w:r>
    <w:r w:rsidR="000D7AFA">
      <w:t>213/18-7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61021D2"/>
    <w:multiLevelType w:val="hybridMultilevel"/>
    <w:tmpl w:val="4B763FAA"/>
    <w:lvl w:tplc="5CBC123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7F2"/>
    <w:rsid w:val="0008530D"/>
    <w:rsid w:val="00086D01"/>
    <w:rsid w:val="000D7AFA"/>
    <w:rsid w:val="001A03CE"/>
    <w:rsid w:val="001C5945"/>
    <w:rsid w:val="00201AA8"/>
    <w:rsid w:val="00222DB6"/>
    <w:rsid w:val="002636A1"/>
    <w:rsid w:val="00393660"/>
    <w:rsid w:val="0041269C"/>
    <w:rsid w:val="004901DF"/>
    <w:rsid w:val="004A567D"/>
    <w:rsid w:val="004C0DE3"/>
    <w:rsid w:val="004D2225"/>
    <w:rsid w:val="00514044"/>
    <w:rsid w:val="0052527F"/>
    <w:rsid w:val="00530364"/>
    <w:rsid w:val="005A2478"/>
    <w:rsid w:val="0072763A"/>
    <w:rsid w:val="0078096A"/>
    <w:rsid w:val="0079293D"/>
    <w:rsid w:val="008077F2"/>
    <w:rsid w:val="008222BA"/>
    <w:rsid w:val="00832873"/>
    <w:rsid w:val="00836FCC"/>
    <w:rsid w:val="008B7812"/>
    <w:rsid w:val="008B7BC2"/>
    <w:rsid w:val="008D48A1"/>
    <w:rsid w:val="0092348E"/>
    <w:rsid w:val="009863C1"/>
    <w:rsid w:val="009E1014"/>
    <w:rsid w:val="00A35FF5"/>
    <w:rsid w:val="00A57BE4"/>
    <w:rsid w:val="00A86265"/>
    <w:rsid w:val="00AB387D"/>
    <w:rsid w:val="00BC5760"/>
    <w:rsid w:val="00BE4EBD"/>
    <w:rsid w:val="00CB0B72"/>
    <w:rsid w:val="00D51416"/>
    <w:rsid w:val="00E253A8"/>
    <w:rsid w:val="00E3741B"/>
    <w:rsid w:val="00E80148"/>
    <w:rsid w:val="00EA1C84"/>
    <w:rsid w:val="00EC6580"/>
    <w:rsid w:val="00F60F3A"/>
    <w:rsid w:val="00F62F4E"/>
    <w:rsid w:val="00FE4C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77F2"/>
    <w:pPr>
      <w:spacing w:lineRule="auto" w:line="240" w:after="0"/>
    </w:pPr>
    <w:rPr>
      <w:rFonts w:cs="Times New Roman" w:eastAsia="Times New Roman" w:hAnsi="Times New Roman" w:ascii="Times New Roman"/>
      <w:sz w:val="24"/>
      <w:szCs w:val="24"/>
      <w:lang w:eastAsia="hr-HR"/>
    </w:rPr>
  </w:style>
  <w:style w:styleId="Naslov6" w:type="paragraph">
    <w:name w:val="heading 6"/>
    <w:basedOn w:val="Normal"/>
    <w:next w:val="Normal"/>
    <w:link w:val="Naslov6Char"/>
    <w:qFormat/>
    <w:rsid w:val="0072763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077F2"/>
    <w:pPr>
      <w:tabs>
        <w:tab w:pos="4536" w:val="center"/>
        <w:tab w:pos="9072" w:val="right"/>
      </w:tabs>
    </w:pPr>
  </w:style>
  <w:style w:customStyle="true" w:styleId="ZaglavljeChar" w:type="character">
    <w:name w:val="Zaglavlje Char"/>
    <w:basedOn w:val="Zadanifontodlomka"/>
    <w:link w:val="Zaglavlje"/>
    <w:uiPriority w:val="99"/>
    <w:rsid w:val="008077F2"/>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8077F2"/>
    <w:rPr>
      <w:rFonts w:cs="Times New Roman"/>
    </w:rPr>
  </w:style>
  <w:style w:styleId="Podnoje" w:type="paragraph">
    <w:name w:val="footer"/>
    <w:basedOn w:val="Normal"/>
    <w:link w:val="PodnojeChar"/>
    <w:uiPriority w:val="99"/>
    <w:unhideWhenUsed/>
    <w:rsid w:val="004C0DE3"/>
    <w:pPr>
      <w:tabs>
        <w:tab w:pos="4536" w:val="center"/>
        <w:tab w:pos="9072" w:val="right"/>
      </w:tabs>
    </w:pPr>
  </w:style>
  <w:style w:customStyle="true" w:styleId="PodnojeChar" w:type="character">
    <w:name w:val="Podnožje Char"/>
    <w:basedOn w:val="Zadanifontodlomka"/>
    <w:link w:val="Podnoje"/>
    <w:uiPriority w:val="99"/>
    <w:rsid w:val="004C0DE3"/>
    <w:rPr>
      <w:rFonts w:cs="Times New Roman" w:eastAsia="Times New Roman" w:hAnsi="Times New Roman" w:ascii="Times New Roman"/>
      <w:sz w:val="24"/>
      <w:szCs w:val="24"/>
      <w:lang w:eastAsia="hr-HR"/>
    </w:rPr>
  </w:style>
  <w:style w:customStyle="true" w:styleId="Naslov6Char" w:type="character">
    <w:name w:val="Naslov 6 Char"/>
    <w:basedOn w:val="Zadanifontodlomka"/>
    <w:link w:val="Naslov6"/>
    <w:rsid w:val="0072763A"/>
    <w:rPr>
      <w:rFonts w:cs="Arial" w:eastAsia="Times New Roman" w:hAnsi="Arial" w:ascii="Arial"/>
      <w:b/>
      <w:bCs/>
      <w:szCs w:val="24"/>
    </w:rPr>
  </w:style>
  <w:style w:styleId="Odlomakpopisa" w:type="paragraph">
    <w:name w:val="List Paragraph"/>
    <w:basedOn w:val="Normal"/>
    <w:uiPriority w:val="34"/>
    <w:qFormat/>
    <w:rsid w:val="000D7AFA"/>
    <w:pPr>
      <w:ind w:left="720"/>
      <w:contextualSpacing/>
    </w:pPr>
  </w:style>
  <w:style w:styleId="Tekstrezerviranogmjesta" w:type="character">
    <w:name w:val="Placeholder Text"/>
    <w:basedOn w:val="Zadanifontodlomka"/>
    <w:uiPriority w:val="99"/>
    <w:semiHidden/>
    <w:rsid w:val="008B7812"/>
    <w:rPr>
      <w:color w:val="808080"/>
      <w:bdr w:space="0" w:sz="0" w:color="auto" w:val="none"/>
      <w:shd w:fill="auto" w:color="auto" w:val="clear"/>
    </w:rPr>
  </w:style>
  <w:style w:customStyle="true" w:styleId="eSPISCCParagraphDefaultFont" w:type="character">
    <w:name w:val="eSPIS_CC_Paragraph Default Font"/>
    <w:basedOn w:val="Zadanifontodlomka"/>
    <w:rsid w:val="008B78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812"/>
    <w:rPr>
      <w:bdr w:space="0" w:sz="0" w:color="auto" w:val="none"/>
      <w:shd w:fill="FFFFCC" w:color="auto" w:val="clear"/>
      <w:lang w:val="hr-HR"/>
    </w:rPr>
  </w:style>
  <w:style w:customStyle="true" w:styleId="PozadinaSvijetloCrvena" w:type="character">
    <w:name w:val="Pozadina_SvijetloCrvena"/>
    <w:basedOn w:val="eSPISCCParagraphDefaultFont"/>
    <w:rsid w:val="008B78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8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77F2"/>
    <w:pPr>
      <w:spacing w:after="0" w:line="240" w:lineRule="auto"/>
    </w:pPr>
    <w:rPr>
      <w:rFonts w:ascii="Times New Roman" w:cs="Times New Roman" w:eastAsia="Times New Roman" w:hAnsi="Times New Roman"/>
      <w:sz w:val="24"/>
      <w:szCs w:val="24"/>
      <w:lang w:eastAsia="hr-HR"/>
    </w:rPr>
  </w:style>
  <w:style w:styleId="Naslov6" w:type="paragraph">
    <w:name w:val="heading 6"/>
    <w:basedOn w:val="Normal"/>
    <w:next w:val="Normal"/>
    <w:link w:val="Naslov6Char"/>
    <w:qFormat/>
    <w:rsid w:val="0072763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077F2"/>
    <w:pPr>
      <w:tabs>
        <w:tab w:pos="4536" w:val="center"/>
        <w:tab w:pos="9072" w:val="right"/>
      </w:tabs>
    </w:pPr>
  </w:style>
  <w:style w:customStyle="1" w:styleId="ZaglavljeChar" w:type="character">
    <w:name w:val="Zaglavlje Char"/>
    <w:basedOn w:val="Zadanifontodlomka"/>
    <w:link w:val="Zaglavlje"/>
    <w:uiPriority w:val="99"/>
    <w:rsid w:val="008077F2"/>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8077F2"/>
    <w:rPr>
      <w:rFonts w:cs="Times New Roman"/>
    </w:rPr>
  </w:style>
  <w:style w:styleId="Podnoje" w:type="paragraph">
    <w:name w:val="footer"/>
    <w:basedOn w:val="Normal"/>
    <w:link w:val="PodnojeChar"/>
    <w:uiPriority w:val="99"/>
    <w:unhideWhenUsed/>
    <w:rsid w:val="004C0DE3"/>
    <w:pPr>
      <w:tabs>
        <w:tab w:pos="4536" w:val="center"/>
        <w:tab w:pos="9072" w:val="right"/>
      </w:tabs>
    </w:pPr>
  </w:style>
  <w:style w:customStyle="1" w:styleId="PodnojeChar" w:type="character">
    <w:name w:val="Podnožje Char"/>
    <w:basedOn w:val="Zadanifontodlomka"/>
    <w:link w:val="Podnoje"/>
    <w:uiPriority w:val="99"/>
    <w:rsid w:val="004C0DE3"/>
    <w:rPr>
      <w:rFonts w:ascii="Times New Roman" w:cs="Times New Roman" w:eastAsia="Times New Roman" w:hAnsi="Times New Roman"/>
      <w:sz w:val="24"/>
      <w:szCs w:val="24"/>
      <w:lang w:eastAsia="hr-HR"/>
    </w:rPr>
  </w:style>
  <w:style w:customStyle="1" w:styleId="Naslov6Char" w:type="character">
    <w:name w:val="Naslov 6 Char"/>
    <w:basedOn w:val="Zadanifontodlomka"/>
    <w:link w:val="Naslov6"/>
    <w:rsid w:val="0072763A"/>
    <w:rPr>
      <w:rFonts w:ascii="Arial" w:cs="Arial" w:eastAsia="Times New Roman" w:hAnsi="Arial"/>
      <w:b/>
      <w:bCs/>
      <w:szCs w:val="24"/>
    </w:rPr>
  </w:style>
  <w:style w:styleId="Odlomakpopisa" w:type="paragraph">
    <w:name w:val="List Paragraph"/>
    <w:basedOn w:val="Normal"/>
    <w:uiPriority w:val="34"/>
    <w:qFormat/>
    <w:rsid w:val="000D7AFA"/>
    <w:pPr>
      <w:ind w:left="720"/>
      <w:contextualSpacing/>
    </w:pPr>
  </w:style>
  <w:style w:styleId="Tekstrezerviranogmjesta" w:type="character">
    <w:name w:val="Placeholder Text"/>
    <w:basedOn w:val="Zadanifontodlomka"/>
    <w:uiPriority w:val="99"/>
    <w:semiHidden/>
    <w:rsid w:val="008B7812"/>
    <w:rPr>
      <w:color w:val="808080"/>
      <w:bdr w:color="auto" w:space="0" w:sz="0" w:val="none"/>
      <w:shd w:color="auto" w:fill="auto" w:val="clear"/>
    </w:rPr>
  </w:style>
  <w:style w:customStyle="1" w:styleId="eSPISCCParagraphDefaultFont" w:type="character">
    <w:name w:val="eSPIS_CC_Paragraph Default Font"/>
    <w:basedOn w:val="Zadanifontodlomka"/>
    <w:rsid w:val="008B78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812"/>
    <w:rPr>
      <w:bdr w:color="auto" w:space="0" w:sz="0" w:val="none"/>
      <w:shd w:color="auto" w:fill="FFFFCC" w:val="clear"/>
      <w:lang w:val="hr-HR"/>
    </w:rPr>
  </w:style>
  <w:style w:customStyle="1" w:styleId="PozadinaSvijetloCrvena" w:type="character">
    <w:name w:val="Pozadina_SvijetloCrvena"/>
    <w:basedOn w:val="eSPISCCParagraphDefaultFont"/>
    <w:rsid w:val="008B78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8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2018.</izvorni_sadrzaj>
    <derivirana_varijabla naziv="DomainObject.Predmet.DatumOsnivanja_1">15.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St-213/2018</izvorni_sadrzaj>
    <derivirana_varijabla naziv="DomainObject.Predmet.OznakaBroj_1">St-213/2018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SLAPTOURS ADRIA d.o.o. za ugostiteljstvo i usluge i turistička agencija</izvorni_sadrzaj>
    <derivirana_varijabla naziv="DomainObject.Predmet.StrankaFormated_1">  SLAPTOURS ADRIA d.o.o. za ugostiteljstvo i usluge i turistička agencija</derivirana_varijabla>
  </DomainObject.Predmet.StrankaFormated>
  <DomainObject.Predmet.StrankaFormatedOIB>
    <izvorni_sadrzaj>  SLAPTOURS ADRIA d.o.o. za ugostiteljstvo i usluge i turistička agencija, OIB 28622563034</izvorni_sadrzaj>
    <derivirana_varijabla naziv="DomainObject.Predmet.StrankaFormatedOIB_1">  SLAPTOURS ADRIA d.o.o. za ugostiteljstvo i usluge i turistička agencija, OIB 28622563034</derivirana_varijabla>
  </DomainObject.Predmet.StrankaFormatedOIB>
  <DomainObject.Predmet.StrankaFormatedWithAdress>
    <izvorni_sadrzaj> SLAPTOURS ADRIA d.o.o. za ugostiteljstvo i usluge i turistička agencija, Fra Stjepana Zlatovića 4 , 22000 Šibenik</izvorni_sadrzaj>
    <derivirana_varijabla naziv="DomainObject.Predmet.StrankaFormatedWithAdress_1"> SLAPTOURS ADRIA d.o.o. za ugostiteljstvo i usluge i turistička agencija, Fra Stjepana Zlatovića 4 , 22000 Šibenik</derivirana_varijabla>
  </DomainObject.Predmet.StrankaFormatedWithAdress>
  <DomainObject.Predmet.StrankaFormatedWithAdressOIB>
    <izvorni_sadrzaj> SLAPTOURS ADRIA d.o.o. za ugostiteljstvo i usluge i turistička agencija, OIB 28622563034, Fra Stjepana Zlatovića 4 , 22000 Šibenik</izvorni_sadrzaj>
    <derivirana_varijabla naziv="DomainObject.Predmet.StrankaFormatedWithAdressOIB_1"> SLAPTOURS ADRIA d.o.o. za ugostiteljstvo i usluge i turistička agencija, OIB 28622563034, Fra Stjepana Zlatovića 4 , 22000 Šibenik</derivirana_varijabla>
  </DomainObject.Predmet.StrankaFormatedWithAdressOIB>
  <DomainObject.Predmet.StrankaWithAdress>
    <izvorni_sadrzaj>SLAPTOURS ADRIA d.o.o. za ugostiteljstvo i usluge i turistička agencija Fra Stjepana Zlatovića 4 ,22000 Šibenik</izvorni_sadrzaj>
    <derivirana_varijabla naziv="DomainObject.Predmet.StrankaWithAdress_1">SLAPTOURS ADRIA d.o.o. za ugostiteljstvo i usluge i turistička agencija Fra Stjepana Zlatovića 4 ,22000 Šibenik</derivirana_varijabla>
  </DomainObject.Predmet.StrankaWithAdress>
  <DomainObject.Predmet.StrankaWithAdressOIB>
    <izvorni_sadrzaj>SLAPTOURS ADRIA d.o.o. za ugostiteljstvo i usluge i turistička agencija, OIB 28622563034, Fra Stjepana Zlatovića 4 ,22000 Šibenik</izvorni_sadrzaj>
    <derivirana_varijabla naziv="DomainObject.Predmet.StrankaWithAdressOIB_1">SLAPTOURS ADRIA d.o.o. za ugostiteljstvo i usluge i turistička agencija, OIB 28622563034, Fra Stjepana Zlatovića 4 ,22000 Šibenik</derivirana_varijabla>
  </DomainObject.Predmet.StrankaWithAdressOIB>
  <DomainObject.Predmet.StrankaNazivFormated>
    <izvorni_sadrzaj>SLAPTOURS ADRIA d.o.o. za ugostiteljstvo i usluge i turistička agencija</izvorni_sadrzaj>
    <derivirana_varijabla naziv="DomainObject.Predmet.StrankaNazivFormated_1">SLAPTOURS ADRIA d.o.o. za ugostiteljstvo i usluge i turistička agencija</derivirana_varijabla>
  </DomainObject.Predmet.StrankaNazivFormated>
  <DomainObject.Predmet.StrankaNazivFormatedOIB>
    <izvorni_sadrzaj>SLAPTOURS ADRIA d.o.o. za ugostiteljstvo i usluge i turistička agencija, OIB 28622563034</izvorni_sadrzaj>
    <derivirana_varijabla naziv="DomainObject.Predmet.StrankaNazivFormatedOIB_1">SLAPTOURS ADRIA d.o.o. za ugostiteljstvo i usluge i turistička agencija, OIB 28622563034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SLAPTOURS ADRIA d.o.o. za ugostiteljstvo i usluge i turistička agencija</item>
    </izvorni_sadrzaj>
    <derivirana_varijabla naziv="DomainObject.Predmet.StrankaListFormated_1">
      <item>SLAPTOURS ADRIA d.o.o. za ugostiteljstvo i usluge i turistička agencija</item>
    </derivirana_varijabla>
  </DomainObject.Predmet.StrankaListFormated>
  <DomainObject.Predmet.StrankaListFormatedOIB>
    <izvorni_sadrzaj>
      <item>SLAPTOURS ADRIA d.o.o. za ugostiteljstvo i usluge i turistička agencija, OIB 28622563034</item>
    </izvorni_sadrzaj>
    <derivirana_varijabla naziv="DomainObject.Predmet.StrankaListFormatedOIB_1">
      <item>SLAPTOURS ADRIA d.o.o. za ugostiteljstvo i usluge i turistička agencija, OIB 28622563034</item>
    </derivirana_varijabla>
  </DomainObject.Predmet.StrankaListFormatedOIB>
  <DomainObject.Predmet.StrankaListFormatedWithAdress>
    <izvorni_sadrzaj>
      <item>SLAPTOURS ADRIA d.o.o. za ugostiteljstvo i usluge i turistička agencija, Fra Stjepana Zlatovića 4 , 22000 Šibenik</item>
    </izvorni_sadrzaj>
    <derivirana_varijabla naziv="DomainObject.Predmet.StrankaListFormatedWithAdress_1">
      <item>SLAPTOURS ADRIA d.o.o. za ugostiteljstvo i usluge i turistička agencija, Fra Stjepana Zlatovića 4 , 22000 Šibenik</item>
    </derivirana_varijabla>
  </DomainObject.Predmet.StrankaListFormatedWithAdress>
  <DomainObject.Predmet.StrankaListFormatedWithAdressOIB>
    <izvorni_sadrzaj>
      <item>SLAPTOURS ADRIA d.o.o. za ugostiteljstvo i usluge i turistička agencija, OIB 28622563034, Fra Stjepana Zlatovića 4 , 22000 Šibenik</item>
    </izvorni_sadrzaj>
    <derivirana_varijabla naziv="DomainObject.Predmet.StrankaListFormatedWithAdressOIB_1">
      <item>SLAPTOURS ADRIA d.o.o. za ugostiteljstvo i usluge i turistička agencija, OIB 28622563034, Fra Stjepana Zlatovića 4 , 22000 Šibenik</item>
    </derivirana_varijabla>
  </DomainObject.Predmet.StrankaListFormatedWithAdressOIB>
  <DomainObject.Predmet.StrankaListNazivFormated>
    <izvorni_sadrzaj>
      <item>SLAPTOURS ADRIA d.o.o. za ugostiteljstvo i usluge i turistička agencija</item>
    </izvorni_sadrzaj>
    <derivirana_varijabla naziv="DomainObject.Predmet.StrankaListNazivFormated_1">
      <item>SLAPTOURS ADRIA d.o.o. za ugostiteljstvo i usluge i turistička agencija</item>
    </derivirana_varijabla>
  </DomainObject.Predmet.StrankaListNazivFormated>
  <DomainObject.Predmet.StrankaListNazivFormatedOIB>
    <izvorni_sadrzaj>
      <item>SLAPTOURS ADRIA d.o.o. za ugostiteljstvo i usluge i turistička agencija, OIB 28622563034</item>
    </izvorni_sadrzaj>
    <derivirana_varijabla naziv="DomainObject.Predmet.StrankaListNazivFormatedOIB_1">
      <item>SLAPTOURS ADRIA d.o.o. za ugostiteljstvo i usluge i turistička agencija, OIB 28622563034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SLAPTOURS ADRIA d.o.o. za ugostiteljstvo i usluge i turistička agencija</izvorni_sadrzaj>
    <derivirana_varijabla naziv="DomainObject.Predmet.StrankaIDrugi_1">SLAPTOURS ADRIA d.o.o. za ugostiteljstvo i usluge i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SLAPTOURS ADRIA d.o.o. za ugostiteljstvo i usluge i turistička agencija, OIB 28622563034, Fra Stjepana Zlatovića 4 , 22000 Šibenik</izvorni_sadrzaj>
    <derivirana_varijabla naziv="DomainObject.Predmet.StrankaIDrugiAdressOIB_1">SLAPTOURS ADRIA d.o.o. za ugostiteljstvo i usluge i turistička agencija, OIB 28622563034, Fra Stjepana Zlatovića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SLAPTOURS ADRIA d.o.o. za ugostiteljstvo i usluge i turistička agencija</item>
    </izvorni_sadrzaj>
    <derivirana_varijabla naziv="DomainObject.Predmet.SudioniciListNaziv_1">
      <item>SLAPTOURS ADRIA d.o.o. za ugostiteljstvo i usluge i turistička agencija</item>
    </derivirana_varijabla>
  </DomainObject.Predmet.SudioniciListNaziv>
  <DomainObject.Predmet.SudioniciListAdressOIB>
    <izvorni_sadrzaj>
      <item>SLAPTOURS ADRIA d.o.o. za ugostiteljstvo i usluge i turistička agencija, OIB 28622563034, Fra Stjepana Zlatovića 4 ,22000 Šibenik</item>
    </izvorni_sadrzaj>
    <derivirana_varijabla naziv="DomainObject.Predmet.SudioniciListAdressOIB_1">
      <item>SLAPTOURS ADRIA d.o.o. za ugostiteljstvo i usluge i turistička agencija, OIB 28622563034, Fra Stjepana Zlatovića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28622563034</item>
    </izvorni_sadrzaj>
    <derivirana_varijabla naziv="DomainObject.Predmet.SudioniciListNazivOIB_1">
      <item>, OIB 28622563034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837</properties:Words>
  <properties:Characters>4293</properties:Characters>
  <properties:Lines>93</properties:Lines>
  <properties:Paragraphs>30</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2018-06-26T07:10:00Z</dcterms:created>
  <dc:creator>Tina Grgas</dc:creator>
  <cp:lastModifiedBy>Ante Rubelj</cp:lastModifiedBy>
  <dcterms:modified xmlns:xsi="http://www.w3.org/2001/XMLSchema-instance" xsi:type="dcterms:W3CDTF">2018-08-31T11:35:00Z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prijedlog za otvaranje predstečajnog postupka (Odbačaj prijedloga st-213-18 predstečajna.docx)</vt:lpwstr>
  </prop:property>
  <prop:property name="CC_coloring" pid="4" fmtid="{D5CDD505-2E9C-101B-9397-08002B2CF9AE}">
    <vt:bool>false</vt:bool>
  </prop:property>
  <prop:property name="BrojStranica" pid="5" fmtid="{D5CDD505-2E9C-101B-9397-08002B2CF9AE}">
    <vt:i4>2</vt:i4>
  </prop:property>
</prop:Properties>
</file>