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a0ab" w14:paraId="948a0ab"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C720BC" w:rsidP="00573F35" w:rsidR="003D246D">
      <w:pPr>
        <w:jc w:val="both"/>
      </w:pPr>
      <w:r w:rsidRPr="00C720BC">
        <w:t>NIVES KOZMETIČKI SALON j.d.o.o.</w:t>
      </w:r>
      <w:r>
        <w:t xml:space="preserve">, Petrinja (Grad Petrinja), </w:t>
      </w:r>
      <w:proofErr w:type="spellStart"/>
      <w:r>
        <w:t>Brezje</w:t>
      </w:r>
      <w:proofErr w:type="spellEnd"/>
      <w:r>
        <w:t xml:space="preserve"> 13, OIB: </w:t>
      </w:r>
      <w:r w:rsidRPr="00C720BC">
        <w:t>29124626070</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720BC" w:rsidRPr="00C720BC">
        <w:t>NIVES KOZMETIČKI SALON j.d.o.o.</w:t>
      </w:r>
      <w:r w:rsidR="00C720BC">
        <w:t xml:space="preserve">, Petrinja (Grad Petrinja), </w:t>
      </w:r>
      <w:proofErr w:type="spellStart"/>
      <w:r w:rsidR="00C720BC">
        <w:t>Brezje</w:t>
      </w:r>
      <w:proofErr w:type="spellEnd"/>
      <w:r w:rsidR="00C720BC">
        <w:t xml:space="preserve"> 13, OIB: </w:t>
      </w:r>
      <w:r w:rsidR="00C720BC" w:rsidRPr="00C720BC">
        <w:t>29124626070</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C720BC" w:rsidP="00C720BC" w:rsidR="00C720BC">
      <w:pPr>
        <w:pStyle w:val="Odlomakpopisa"/>
        <w:ind w:left="540"/>
        <w:jc w:val="both"/>
      </w:pPr>
      <w:r>
        <w:t xml:space="preserve">ŽELJKA LJUBIČIĆ, OIB: 77362659465 </w:t>
      </w:r>
    </w:p>
    <w:p w:rsidRDefault="00C720BC" w:rsidP="00C720BC" w:rsidR="007D3441">
      <w:pPr>
        <w:pStyle w:val="Odlomakpopisa"/>
        <w:ind w:left="540"/>
        <w:jc w:val="both"/>
      </w:pPr>
      <w:r>
        <w:t>Petrinja, BREZJE 13</w:t>
      </w:r>
    </w:p>
    <w:p w:rsidRDefault="00C720BC" w:rsidP="00C720BC" w:rsidR="00C720BC">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w:t>
      </w:r>
      <w:r w:rsidR="00440F91">
        <w:rPr>
          <w:b/>
        </w:rPr>
        <w:t>1,</w:t>
      </w:r>
      <w:r w:rsidR="00C720BC">
        <w:rPr>
          <w:b/>
        </w:rPr>
        <w:t xml:space="preserve">15 </w:t>
      </w:r>
      <w:r w:rsidR="00015B4B">
        <w:rPr>
          <w:b/>
        </w:rPr>
        <w:t>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C720BC" w:rsidP="00C720BC" w:rsidR="00C720BC">
      <w:pPr>
        <w:pStyle w:val="Odlomakpopisa"/>
        <w:numPr>
          <w:ilvl w:val="0"/>
          <w:numId w:val="4"/>
        </w:numPr>
        <w:jc w:val="both"/>
      </w:pPr>
      <w:r>
        <w:t xml:space="preserve">ŽELJKA LJUBIČIĆ, OIB: 77362659465 </w:t>
      </w:r>
    </w:p>
    <w:p w:rsidRDefault="00C720BC" w:rsidP="00C720BC" w:rsidR="00C720BC">
      <w:pPr>
        <w:pStyle w:val="Odlomakpopisa"/>
        <w:numPr>
          <w:ilvl w:val="0"/>
          <w:numId w:val="4"/>
        </w:numPr>
        <w:jc w:val="both"/>
      </w:pPr>
      <w:r>
        <w:t>Petrinja, BREZJE 13</w:t>
      </w:r>
    </w:p>
    <w:p w:rsidRDefault="00FB5FF2" w:rsidP="00F45424" w:rsidR="00815321">
      <w:pPr>
        <w:numPr>
          <w:ilvl w:val="0"/>
          <w:numId w:val="4"/>
        </w:numPr>
        <w:tabs>
          <w:tab w:pos="1440" w:val="num"/>
        </w:tabs>
        <w:jc w:val="both"/>
      </w:pPr>
      <w:r w:rsidRPr="00B77765">
        <w:t>Financijska agencija</w:t>
      </w:r>
    </w:p>
    <w:p w:rsidRDefault="006743A1" w:rsidP="001D5357" w:rsidR="001D5357">
      <w:pPr>
        <w:numPr>
          <w:ilvl w:val="0"/>
          <w:numId w:val="4"/>
        </w:numPr>
        <w:tabs>
          <w:tab w:pos="928" w:val="clear"/>
          <w:tab w:pos="720" w:val="num"/>
        </w:tabs>
        <w:ind w:left="720"/>
        <w:jc w:val="both"/>
      </w:pPr>
      <w:r w:rsidRPr="00B77765">
        <w:t>pravna osoba koja za dužnika obavlja poslove platnog prometa:</w:t>
      </w:r>
      <w:r w:rsidR="009F46F0">
        <w:t xml:space="preserve"> </w:t>
      </w:r>
    </w:p>
    <w:p w:rsidRDefault="00440F91" w:rsidP="00440F91" w:rsidR="00440F91">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u Očevidniku redoslijeda osnova za plaćanje ima evidentirane neizvršene osnove za plaćanje u neprekinutom razdoblju od 120 dana, u ukupnom iznosu od</w:t>
      </w:r>
      <w:r w:rsidR="00A87BFC">
        <w:t xml:space="preserve"> </w:t>
      </w:r>
      <w:r w:rsidR="00C720BC">
        <w:t>1.083,65</w:t>
      </w:r>
      <w:r w:rsidR="00791D00">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E5E7B" w:rsidP="00E91121" w:rsidR="00DE5E7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E5E7B" w:rsidP="00E91121" w:rsidR="00DE5E7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E5E7B" w:rsidP="00E91121" w:rsidR="00DE5E7B">
      <w:pPr>
        <w:pStyle w:val="Podnaslov"/>
        <w:ind w:firstLine="720" w:left="4320"/>
        <w:rPr>
          <w:rFonts w:hAnsi="Times New Roman" w:ascii="Times New Roman"/>
          <w:b w:val="false"/>
          <w:color w:val="auto"/>
          <w:szCs w:val="24"/>
        </w:rPr>
      </w:pPr>
    </w:p>
    <w:p w:rsidRDefault="00DE5E7B" w:rsidP="00E91121" w:rsidR="00DE5E7B">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DE5E7B" w:rsidP="00E91121" w:rsidR="00DE5E7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bookmarkStart w:name="_GoBack" w:id="0"/>
      <w:bookmarkEnd w:id="0"/>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F15FF" w:rsidP="00FF15FF" w:rsidR="00FF15FF" w:rsidRPr="00B77765">
      <w:r w:rsidRPr="00B77765">
        <w:t>DNA:</w:t>
      </w:r>
    </w:p>
    <w:p w:rsidRDefault="00FF15FF" w:rsidP="00690E3C" w:rsidR="00E93760">
      <w:pPr>
        <w:numPr>
          <w:ilvl w:val="0"/>
          <w:numId w:val="6"/>
        </w:numPr>
        <w:jc w:val="both"/>
      </w:pPr>
      <w:r w:rsidRPr="00B77765">
        <w:t>predlagatelj</w:t>
      </w:r>
      <w:r w:rsidR="00762460" w:rsidRPr="00B77765">
        <w:t>u</w:t>
      </w:r>
      <w:r w:rsidR="00850DA6">
        <w:t xml:space="preserve"> </w:t>
      </w:r>
    </w:p>
    <w:p w:rsidRDefault="00AC37E3" w:rsidP="00690E3C" w:rsidR="00494628">
      <w:pPr>
        <w:numPr>
          <w:ilvl w:val="0"/>
          <w:numId w:val="6"/>
        </w:numPr>
        <w:jc w:val="both"/>
      </w:pPr>
      <w:r w:rsidRPr="00B77765">
        <w:t>d</w:t>
      </w:r>
      <w:r w:rsidR="003E15C9" w:rsidRPr="00B77765">
        <w:t>užnik</w:t>
      </w:r>
      <w:r w:rsidR="000569F5">
        <w:t xml:space="preserve"> </w:t>
      </w:r>
    </w:p>
    <w:p w:rsidRDefault="00804A72" w:rsidP="000E6055" w:rsidR="000E6055">
      <w:pPr>
        <w:pStyle w:val="Odlomakpopisa"/>
        <w:numPr>
          <w:ilvl w:val="0"/>
          <w:numId w:val="6"/>
        </w:numPr>
        <w:jc w:val="both"/>
      </w:pPr>
      <w:r>
        <w:t xml:space="preserve">zastupnik po zakonu </w:t>
      </w:r>
    </w:p>
    <w:p w:rsidRDefault="00C720BC" w:rsidP="00C720BC" w:rsidR="00C720BC">
      <w:pPr>
        <w:pStyle w:val="Odlomakpopisa"/>
        <w:numPr>
          <w:ilvl w:val="0"/>
          <w:numId w:val="6"/>
        </w:numPr>
        <w:jc w:val="both"/>
      </w:pPr>
      <w:r>
        <w:t xml:space="preserve">ŽELJKA LJUBIČIĆ, OIB: 77362659465 </w:t>
      </w:r>
    </w:p>
    <w:p w:rsidRDefault="00C720BC" w:rsidP="00C720BC" w:rsidR="00C720BC">
      <w:pPr>
        <w:pStyle w:val="Odlomakpopisa"/>
        <w:numPr>
          <w:ilvl w:val="0"/>
          <w:numId w:val="6"/>
        </w:numPr>
        <w:jc w:val="both"/>
      </w:pPr>
      <w:r>
        <w:t>Petrinja, BREZJE 13</w:t>
      </w:r>
    </w:p>
    <w:p w:rsidRDefault="00F71F58" w:rsidP="00F77D02" w:rsidR="00F77D02">
      <w:pPr>
        <w:pStyle w:val="Odlomakpopisa"/>
        <w:numPr>
          <w:ilvl w:val="0"/>
          <w:numId w:val="6"/>
        </w:numPr>
        <w:jc w:val="both"/>
      </w:pPr>
      <w:r>
        <w:t>E oglasna ploč</w:t>
      </w:r>
      <w:r w:rsidR="00F77D02">
        <w:t>a</w:t>
      </w:r>
    </w:p>
    <w:p w:rsidRDefault="00F77D02" w:rsidP="00F77D02" w:rsidR="00F77D02" w:rsidRPr="00B77765">
      <w:pPr>
        <w:pStyle w:val="Odlomakpopisa"/>
        <w:numPr>
          <w:ilvl w:val="0"/>
          <w:numId w:val="6"/>
        </w:numPr>
        <w:jc w:val="both"/>
      </w:pPr>
      <w:r>
        <w:t>spis</w:t>
      </w: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E5E7B">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C720BC">
          <w:rPr>
            <w:szCs w:val="20"/>
            <w:lang w:eastAsia="hr-HR" w:val="en-GB"/>
          </w:rPr>
          <w:t>2408/</w:t>
        </w:r>
        <w:r w:rsidR="00B90663">
          <w:rPr>
            <w:szCs w:val="20"/>
            <w:lang w:eastAsia="hr-HR" w:val="en-GB"/>
          </w:rPr>
          <w:t>2016</w:t>
        </w:r>
        <w:r w:rsidR="00DE5E7B">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0F91"/>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87BFC"/>
    <w:rsid w:val="00A94094"/>
    <w:rsid w:val="00AA3B71"/>
    <w:rsid w:val="00AA6FF2"/>
    <w:rsid w:val="00AC37E3"/>
    <w:rsid w:val="00AD1D41"/>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3810"/>
    <w:rsid w:val="00D924AE"/>
    <w:rsid w:val="00DC3A99"/>
    <w:rsid w:val="00DE5E7B"/>
    <w:rsid w:val="00DF39A9"/>
    <w:rsid w:val="00E03A89"/>
    <w:rsid w:val="00E41EB3"/>
    <w:rsid w:val="00E43B53"/>
    <w:rsid w:val="00E93760"/>
    <w:rsid w:val="00E97BDB"/>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E5E7B"/>
    <w:rPr>
      <w:color w:val="808080"/>
      <w:bdr w:space="0" w:sz="0" w:color="auto" w:val="none"/>
      <w:shd w:fill="CCFFFF" w:color="auto" w:val="clear"/>
    </w:rPr>
  </w:style>
  <w:style w:customStyle="true" w:styleId="eSPISCCParagraphDefaultFont" w:type="character">
    <w:name w:val="eSPIS_CC_Paragraph Default Font"/>
    <w:basedOn w:val="Zadanifontodlomka"/>
    <w:rsid w:val="00DE5E7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E5E7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E5E7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E5E7B"/>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E5E7B"/>
    <w:rPr>
      <w:color w:val="808080"/>
      <w:bdr w:color="auto" w:space="0" w:sz="0" w:val="none"/>
      <w:shd w:color="auto" w:fill="CCFFFF" w:val="clear"/>
    </w:rPr>
  </w:style>
  <w:style w:customStyle="1" w:styleId="eSPISCCParagraphDefaultFont" w:type="character">
    <w:name w:val="eSPIS_CC_Paragraph Default Font"/>
    <w:basedOn w:val="Zadanifontodlomka"/>
    <w:rsid w:val="00DE5E7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E5E7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E5E7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E5E7B"/>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2408</izvorni_sadrzaj>
    <derivirana_varijabla naziv="DomainObject.Predmet.Broj_1">2408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St-2408/2016</izvorni_sadrzaj>
    <derivirana_varijabla naziv="DomainObject.Predmet.OznakaBroj_1">St-2408/2016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NIVES KOZMETIČKI SALON j.d.o.o. za njegu i održavanje tijela</izvorni_sadrzaj>
    <derivirana_varijabla naziv="DomainObject.Predmet.ProtustrankaFormated_1">  NIVES KOZMETIČKI SALON j.d.o.o. za njegu i održavanje tijela</derivirana_varijabla>
  </DomainObject.Predmet.ProtustrankaFormated>
  <DomainObject.Predmet.ProtustrankaFormatedOIB>
    <izvorni_sadrzaj>  NIVES KOZMETIČKI SALON j.d.o.o. za njegu i održavanje tijela, OIB 29124626070</izvorni_sadrzaj>
    <derivirana_varijabla naziv="DomainObject.Predmet.ProtustrankaFormatedOIB_1">  NIVES KOZMETIČKI SALON j.d.o.o. za njegu i održavanje tijela, OIB 29124626070</derivirana_varijabla>
  </DomainObject.Predmet.ProtustrankaFormatedOIB>
  <DomainObject.Predmet.ProtustrankaFormatedWithAdress>
    <izvorni_sadrzaj> NIVES KOZMETIČKI SALON j.d.o.o. za njegu i održavanje tijela, Brezje 13, 44250 Petrinja</izvorni_sadrzaj>
    <derivirana_varijabla naziv="DomainObject.Predmet.ProtustrankaFormatedWithAdress_1"> NIVES KOZMETIČKI SALON j.d.o.o. za njegu i održavanje tijela, Brezje 13, 44250 Petrinja</derivirana_varijabla>
  </DomainObject.Predmet.ProtustrankaFormatedWithAdress>
  <DomainObject.Predmet.ProtustrankaFormatedWithAdressOIB>
    <izvorni_sadrzaj> NIVES KOZMETIČKI SALON j.d.o.o. za njegu i održavanje tijela, OIB 29124626070, Brezje 13, 44250 Petrinja</izvorni_sadrzaj>
    <derivirana_varijabla naziv="DomainObject.Predmet.ProtustrankaFormatedWithAdressOIB_1"> NIVES KOZMETIČKI SALON j.d.o.o. za njegu i održavanje tijela, OIB 29124626070, Brezje 13, 44250 Petrinja</derivirana_varijabla>
  </DomainObject.Predmet.ProtustrankaFormatedWithAdressOIB>
  <DomainObject.Predmet.ProtustrankaWithAdress>
    <izvorni_sadrzaj>NIVES KOZMETIČKI SALON j.d.o.o. za njegu i održavanje tijela Brezje 13, 44250 Petrinja</izvorni_sadrzaj>
    <derivirana_varijabla naziv="DomainObject.Predmet.ProtustrankaWithAdress_1">NIVES KOZMETIČKI SALON j.d.o.o. za njegu i održavanje tijela Brezje 13, 44250 Petrinja</derivirana_varijabla>
  </DomainObject.Predmet.ProtustrankaWithAdress>
  <DomainObject.Predmet.ProtustrankaWithAdressOIB>
    <izvorni_sadrzaj>NIVES KOZMETIČKI SALON j.d.o.o. za njegu i održavanje tijela, OIB 29124626070, Brezje 13, 44250 Petrinja</izvorni_sadrzaj>
    <derivirana_varijabla naziv="DomainObject.Predmet.ProtustrankaWithAdressOIB_1">NIVES KOZMETIČKI SALON j.d.o.o. za njegu i održavanje tijela, OIB 29124626070, Brezje 13, 44250 Petrinja</derivirana_varijabla>
  </DomainObject.Predmet.ProtustrankaWithAdressOIB>
  <DomainObject.Predmet.ProtustrankaNazivFormated>
    <izvorni_sadrzaj>NIVES KOZMETIČKI SALON j.d.o.o. za njegu i održavanje tijela</izvorni_sadrzaj>
    <derivirana_varijabla naziv="DomainObject.Predmet.ProtustrankaNazivFormated_1">NIVES KOZMETIČKI SALON j.d.o.o. za njegu i održavanje tijela</derivirana_varijabla>
  </DomainObject.Predmet.ProtustrankaNazivFormated>
  <DomainObject.Predmet.ProtustrankaNazivFormatedOIB>
    <izvorni_sadrzaj>NIVES KOZMETIČKI SALON j.d.o.o. za njegu i održavanje tijela, OIB 29124626070</izvorni_sadrzaj>
    <derivirana_varijabla naziv="DomainObject.Predmet.ProtustrankaNazivFormatedOIB_1">NIVES KOZMETIČKI SALON j.d.o.o. za njegu i održavanje tijela, OIB 29124626070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NIVES KOZMETIČKI SALON j.d.o.o. za njegu i održavanje tijela</item>
    </izvorni_sadrzaj>
    <derivirana_varijabla naziv="DomainObject.Predmet.ProtuStrankaListFormated_1">
      <item>NIVES KOZMETIČKI SALON j.d.o.o. za njegu i održavanje tijela</item>
    </derivirana_varijabla>
  </DomainObject.Predmet.ProtuStrankaListFormated>
  <DomainObject.Predmet.ProtuStrankaListFormatedOIB>
    <izvorni_sadrzaj>
      <item>NIVES KOZMETIČKI SALON j.d.o.o. za njegu i održavanje tijela, OIB 29124626070</item>
    </izvorni_sadrzaj>
    <derivirana_varijabla naziv="DomainObject.Predmet.ProtuStrankaListFormatedOIB_1">
      <item>NIVES KOZMETIČKI SALON j.d.o.o. za njegu i održavanje tijela, OIB 29124626070</item>
    </derivirana_varijabla>
  </DomainObject.Predmet.ProtuStrankaListFormatedOIB>
  <DomainObject.Predmet.ProtuStrankaListFormatedWithAdress>
    <izvorni_sadrzaj>
      <item>NIVES KOZMETIČKI SALON j.d.o.o. za njegu i održavanje tijela, Brezje 13, 44250 Petrinja</item>
    </izvorni_sadrzaj>
    <derivirana_varijabla naziv="DomainObject.Predmet.ProtuStrankaListFormatedWithAdress_1">
      <item>NIVES KOZMETIČKI SALON j.d.o.o. za njegu i održavanje tijela, Brezje 13, 44250 Petrinja</item>
    </derivirana_varijabla>
  </DomainObject.Predmet.ProtuStrankaListFormatedWithAdress>
  <DomainObject.Predmet.ProtuStrankaListFormatedWithAdressOIB>
    <izvorni_sadrzaj>
      <item>NIVES KOZMETIČKI SALON j.d.o.o. za njegu i održavanje tijela, OIB 29124626070, Brezje 13, 44250 Petrinja</item>
    </izvorni_sadrzaj>
    <derivirana_varijabla naziv="DomainObject.Predmet.ProtuStrankaListFormatedWithAdressOIB_1">
      <item>NIVES KOZMETIČKI SALON j.d.o.o. za njegu i održavanje tijela, OIB 29124626070, Brezje 13, 44250 Petrinja</item>
    </derivirana_varijabla>
  </DomainObject.Predmet.ProtuStrankaListFormatedWithAdressOIB>
  <DomainObject.Predmet.ProtuStrankaListNazivFormated>
    <izvorni_sadrzaj>
      <item>NIVES KOZMETIČKI SALON j.d.o.o. za njegu i održavanje tijela</item>
    </izvorni_sadrzaj>
    <derivirana_varijabla naziv="DomainObject.Predmet.ProtuStrankaListNazivFormated_1">
      <item>NIVES KOZMETIČKI SALON j.d.o.o. za njegu i održavanje tijela</item>
    </derivirana_varijabla>
  </DomainObject.Predmet.ProtuStrankaListNazivFormated>
  <DomainObject.Predmet.ProtuStrankaListNazivFormatedOIB>
    <izvorni_sadrzaj>
      <item>NIVES KOZMETIČKI SALON j.d.o.o. za njegu i održavanje tijela, OIB 29124626070</item>
    </izvorni_sadrzaj>
    <derivirana_varijabla naziv="DomainObject.Predmet.ProtuStrankaListNazivFormatedOIB_1">
      <item>NIVES KOZMETIČKI SALON j.d.o.o. za njegu i održavanje tijela, OIB 29124626070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NIVES KOZMETIČKI SALON j.d.o.o. za njegu i održavanje tijela</izvorni_sadrzaj>
    <derivirana_varijabla naziv="DomainObject.Predmet.ProtustrankaIDrugi_1">NIVES KOZMETIČKI SALON j.d.o.o. za njegu i održavanje tijela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NIVES KOZMETIČKI SALON j.d.o.o. za njegu i održavanje tijela, OIB 29124626070, Brezje 13, 44250 Petrinja</izvorni_sadrzaj>
    <derivirana_varijabla naziv="DomainObject.Predmet.ProtustrankaIDrugiAdressOIB_1">NIVES KOZMETIČKI SALON j.d.o.o. za njegu i održavanje tijela, OIB 29124626070, Brezje 13,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NIVES KOZMETIČKI SALON j.d.o.o. za njegu i održavanje tijela</item>
    </izvorni_sadrzaj>
    <derivirana_varijabla naziv="DomainObject.Predmet.SudioniciListNaziv_1">
      <item>FINA Regionalni centar Zagreb</item>
      <item>NIVES KOZMETIČKI SALON j.d.o.o. za njegu i održavanje tijela</item>
    </derivirana_varijabla>
  </DomainObject.Predmet.SudioniciListNaziv>
  <DomainObject.Predmet.SudioniciListAdressOIB>
    <izvorni_sadrzaj>
      <item>FINA Regionalni centar Zagreb, OIB 85821130368, Trg svibanjskih žrtava 1995. br 1,10000 Zagreb</item>
      <item>NIVES KOZMETIČKI SALON j.d.o.o. za njegu i održavanje tijela, OIB 29124626070, Brezje 13,44250 Petrinja</item>
    </izvorni_sadrzaj>
    <derivirana_varijabla naziv="DomainObject.Predmet.SudioniciListAdressOIB_1">
      <item>FINA Regionalni centar Zagreb, OIB 85821130368, Trg svibanjskih žrtava 1995. br 1,10000 Zagreb</item>
      <item>NIVES KOZMETIČKI SALON j.d.o.o. za njegu i održavanje tijela, OIB 29124626070, Brezje 13,44250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29124626070</item>
    </izvorni_sadrzaj>
    <derivirana_varijabla naziv="DomainObject.Predmet.SudioniciListNazivOIB_1">
      <item>, OIB 85821130368</item>
      <item>, OIB 29124626070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EE254B-6B69-4EC7-8BCC-88E6D2F20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1014</properties:Words>
  <properties:Characters>5430</properties:Characters>
  <properties:Lines>144</properties:Lines>
  <properties:Paragraphs>55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2017-03-20T13:48:00Z</dcterms:created>
  <dc:creator>nmarkovic</dc:creator>
  <cp:lastModifiedBy>Jadranka Zelić</cp:lastModifiedBy>
  <cp:lastPrinted>2017-03-27T10:49:00Z</cp:lastPrinted>
  <dcterms:modified xmlns:xsi="http://www.w3.org/2001/XMLSchema-instance" xsi:type="dcterms:W3CDTF">2017-03-27T10:49:00Z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