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0c9a" w14:paraId="5c20c9a" w:rsidRDefault="000F64F7" w:rsidP="000F64F7" w:rsidR="000F64F7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</w:t>
      </w:r>
    </w:p>
    <w:p w:rsidRDefault="00A50862" w:rsidP="000F64F7" w:rsidR="00A50862">
      <w:pPr>
        <w:jc w:val="both"/>
      </w:pPr>
      <w:r>
        <w:t>REPUBLIKA HRVATSKA</w:t>
      </w:r>
    </w:p>
    <w:p w:rsidRDefault="00A50862" w:rsidP="000F64F7" w:rsidR="00A50862">
      <w:pPr>
        <w:jc w:val="both"/>
      </w:pPr>
      <w:r>
        <w:t>TRGOVAČKI SUD U ZAGREBU</w:t>
      </w:r>
    </w:p>
    <w:p w:rsidRDefault="00A50862" w:rsidP="000F64F7" w:rsidR="00A50862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</w:p>
    <w:p w:rsidRDefault="00A50862" w:rsidP="000F64F7" w:rsidR="00A5086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18. St-36/2011-</w:t>
      </w:r>
    </w:p>
    <w:p w:rsidRDefault="00A50862" w:rsidP="008971D5" w:rsidR="00A50862">
      <w:pPr>
        <w:ind w:firstLine="708" w:left="2124"/>
        <w:jc w:val="both"/>
      </w:pPr>
      <w:r>
        <w:t>R E P U B L I K A  H R V A T S K A</w:t>
      </w:r>
    </w:p>
    <w:p w:rsidRDefault="00A50862" w:rsidP="000F64F7" w:rsidR="00A50862">
      <w:pPr>
        <w:jc w:val="both"/>
      </w:pPr>
      <w:r>
        <w:t xml:space="preserve">                                                           Z A K L J U Č A K</w:t>
      </w:r>
    </w:p>
    <w:p w:rsidRDefault="00A50862" w:rsidP="000F64F7" w:rsidR="00A50862">
      <w:pPr>
        <w:jc w:val="both"/>
      </w:pPr>
    </w:p>
    <w:p w:rsidRDefault="00A50862" w:rsidP="008971D5" w:rsidR="00A50862">
      <w:pPr>
        <w:ind w:firstLine="708"/>
        <w:jc w:val="both"/>
      </w:pPr>
      <w:r>
        <w:t xml:space="preserve">Trgovački sud u Zagrebu, sudac Danijela Uzelac, u stečajnom postupku nad dužnikom MIKAS-COMMERCE d.o.o. u stečaju, OIB 12714494708, Ogulin, </w:t>
      </w:r>
      <w:proofErr w:type="spellStart"/>
      <w:r>
        <w:t>Dobrina</w:t>
      </w:r>
      <w:proofErr w:type="spellEnd"/>
      <w:r>
        <w:t xml:space="preserve"> ulica 35, 19. srpnja 2019.</w:t>
      </w:r>
    </w:p>
    <w:p w:rsidRDefault="000F64F7" w:rsidP="000F64F7" w:rsidR="00A50862">
      <w:pPr>
        <w:ind w:firstLine="708" w:left="2124"/>
        <w:jc w:val="both"/>
      </w:pPr>
      <w:r>
        <w:t xml:space="preserve">            </w:t>
      </w:r>
      <w:r w:rsidR="00A50862">
        <w:t>z a k l j u č i o  j e</w:t>
      </w:r>
    </w:p>
    <w:p w:rsidRDefault="00957718" w:rsidP="000F64F7" w:rsidR="00957718">
      <w:pPr>
        <w:jc w:val="both"/>
      </w:pPr>
    </w:p>
    <w:p w:rsidRDefault="00A50862" w:rsidP="000F64F7" w:rsidR="00A50862">
      <w:pPr>
        <w:jc w:val="both"/>
      </w:pPr>
      <w:r>
        <w:tab/>
        <w:t>Odobrava se stečajnom upravitelju Mati Balenoviću, Zagreb, Zeleni Dol 6A, OIB: 50117846393, sklapanje novih dvanaest (12) Ugovora o radu na određeno vrijeme za razdoblje od 1.  kolovoza 2019. do 31. listopada 2019. za sljedećih dvanaest (12) radnika:</w:t>
      </w:r>
    </w:p>
    <w:p w:rsidRDefault="00A50862" w:rsidP="000F64F7" w:rsidR="00A50862">
      <w:pPr>
        <w:jc w:val="both"/>
      </w:pPr>
      <w:r>
        <w:t>1.</w:t>
      </w:r>
      <w:r>
        <w:tab/>
        <w:t>Boško Marković, rukovoditelj poslova</w:t>
      </w:r>
    </w:p>
    <w:p w:rsidRDefault="00A50862" w:rsidP="000F64F7" w:rsidR="00A50862">
      <w:pPr>
        <w:jc w:val="both"/>
      </w:pPr>
      <w:r>
        <w:t>2.</w:t>
      </w:r>
      <w:r>
        <w:tab/>
        <w:t>Renata Marković, konobarica-voditeljica kafića</w:t>
      </w:r>
    </w:p>
    <w:p w:rsidRDefault="00A50862" w:rsidP="000F64F7" w:rsidR="00A50862">
      <w:pPr>
        <w:jc w:val="both"/>
      </w:pPr>
      <w:r>
        <w:t>3.</w:t>
      </w:r>
      <w:r>
        <w:tab/>
        <w:t xml:space="preserve">Đorđe </w:t>
      </w:r>
      <w:proofErr w:type="spellStart"/>
      <w:r>
        <w:t>Jovetić</w:t>
      </w:r>
      <w:proofErr w:type="spellEnd"/>
      <w:r>
        <w:t>, voditelj računovodstva, financija i knjigovodstva</w:t>
      </w:r>
    </w:p>
    <w:p w:rsidRDefault="00A50862" w:rsidP="000F64F7" w:rsidR="00A50862">
      <w:pPr>
        <w:jc w:val="both"/>
      </w:pPr>
      <w:r>
        <w:t>4.</w:t>
      </w:r>
      <w:r>
        <w:tab/>
        <w:t>Boris Marković, rukovatelj građevinskim strojevima</w:t>
      </w:r>
    </w:p>
    <w:p w:rsidRDefault="00A50862" w:rsidP="000F64F7" w:rsidR="00A50862">
      <w:pPr>
        <w:jc w:val="both"/>
      </w:pPr>
      <w:r>
        <w:t>5.</w:t>
      </w:r>
      <w:r>
        <w:tab/>
        <w:t>Zdravko Galetić, građevinski tehničar</w:t>
      </w:r>
    </w:p>
    <w:p w:rsidRDefault="00A50862" w:rsidP="000F64F7" w:rsidR="00A50862">
      <w:pPr>
        <w:jc w:val="both"/>
      </w:pPr>
      <w:r>
        <w:t>6.</w:t>
      </w:r>
      <w:r>
        <w:tab/>
        <w:t>Krešimir Krznarić, građevinski radnik</w:t>
      </w:r>
    </w:p>
    <w:p w:rsidRDefault="00A50862" w:rsidP="000F64F7" w:rsidR="00A50862">
      <w:pPr>
        <w:jc w:val="both"/>
      </w:pPr>
      <w:r>
        <w:t>7.</w:t>
      </w:r>
      <w:r>
        <w:tab/>
        <w:t>Dragoljub Božičević, građevinski radnik</w:t>
      </w:r>
    </w:p>
    <w:p w:rsidRDefault="00A50862" w:rsidP="000F64F7" w:rsidR="00A50862">
      <w:pPr>
        <w:jc w:val="both"/>
      </w:pPr>
      <w:r>
        <w:t>8.</w:t>
      </w:r>
      <w:r>
        <w:tab/>
        <w:t>Milan Fumić, građevinski radnik</w:t>
      </w:r>
    </w:p>
    <w:p w:rsidRDefault="00A50862" w:rsidP="000F64F7" w:rsidR="00A50862">
      <w:pPr>
        <w:jc w:val="both"/>
      </w:pPr>
      <w:r>
        <w:t>9.</w:t>
      </w:r>
      <w:r>
        <w:tab/>
        <w:t>Davor Jelić, pomoćni građevinski radnik</w:t>
      </w:r>
    </w:p>
    <w:p w:rsidRDefault="00A50862" w:rsidP="000F64F7" w:rsidR="00A50862">
      <w:pPr>
        <w:jc w:val="both"/>
      </w:pPr>
      <w:r>
        <w:t>10.</w:t>
      </w:r>
      <w:r>
        <w:tab/>
        <w:t>Milena Dobrić, konobarica</w:t>
      </w:r>
    </w:p>
    <w:p w:rsidRDefault="00A50862" w:rsidP="000F64F7" w:rsidR="00A50862">
      <w:pPr>
        <w:jc w:val="both"/>
      </w:pPr>
      <w:r>
        <w:t>11.</w:t>
      </w:r>
      <w:r>
        <w:tab/>
      </w:r>
      <w:r w:rsidR="003915BC">
        <w:t xml:space="preserve">Rea </w:t>
      </w:r>
      <w:proofErr w:type="spellStart"/>
      <w:r w:rsidR="003915BC">
        <w:t>Požek</w:t>
      </w:r>
      <w:proofErr w:type="spellEnd"/>
      <w:r>
        <w:t>, konobarica</w:t>
      </w:r>
    </w:p>
    <w:p w:rsidRDefault="00A50862" w:rsidP="000F64F7" w:rsidR="00A50862">
      <w:pPr>
        <w:jc w:val="both"/>
      </w:pPr>
      <w:r>
        <w:t xml:space="preserve">12.       Jurica </w:t>
      </w:r>
      <w:proofErr w:type="spellStart"/>
      <w:r>
        <w:t>Udurović</w:t>
      </w:r>
      <w:proofErr w:type="spellEnd"/>
      <w:r>
        <w:t>, građevinski radnik</w:t>
      </w:r>
    </w:p>
    <w:p w:rsidRDefault="00A50862" w:rsidP="000F64F7" w:rsidR="00A50862">
      <w:pPr>
        <w:jc w:val="both"/>
      </w:pPr>
      <w:r>
        <w:t>kako bi stečajni dužnik mogao nastaviti obavljati djelatnost, i to: graditeljstvo i ugostiteljstvo tipa *kafić*, a sve u skladu s odredbom članka 120. stavka 5. Stečajnog zakona („Narodne novine“ broj 44/96., 161/98., 29/99., 129/00., 123/03., 197/03., 187/04., 82/06. i 116/10.; dalje: SZ), koji se primjenjuje na temelju odredbe članka 441. stavka 1. Stečajnog zakona („Narodne novine“ broj 71/15. i 104/17.).</w:t>
      </w:r>
    </w:p>
    <w:p w:rsidRDefault="00A50862" w:rsidP="000F64F7" w:rsidR="00A50862">
      <w:pPr>
        <w:jc w:val="both"/>
      </w:pPr>
    </w:p>
    <w:p w:rsidRDefault="00A50862" w:rsidP="000F64F7" w:rsidR="00A50862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U Zagrebu 19. srpnja 2019.</w:t>
      </w:r>
    </w:p>
    <w:p w:rsidRDefault="00957718" w:rsidP="000F64F7" w:rsidR="00A50862">
      <w:pPr>
        <w:jc w:val="both"/>
      </w:pPr>
      <w:r>
        <w:tab/>
      </w:r>
      <w:r>
        <w:tab/>
      </w:r>
      <w:r w:rsidR="005167A3">
        <w:tab/>
      </w:r>
      <w:r w:rsidR="00A50862">
        <w:tab/>
      </w:r>
      <w:r w:rsidR="00A50862">
        <w:tab/>
      </w:r>
      <w:r w:rsidR="00A50862">
        <w:tab/>
      </w:r>
      <w:r w:rsidR="00A50862">
        <w:tab/>
        <w:t xml:space="preserve">      </w:t>
      </w:r>
      <w:r w:rsidR="00A50862">
        <w:tab/>
      </w:r>
      <w:r w:rsidR="00A50862">
        <w:tab/>
      </w:r>
      <w:r w:rsidR="00A50862">
        <w:tab/>
      </w:r>
      <w:r w:rsidR="00A50862">
        <w:tab/>
      </w:r>
      <w:r w:rsidR="00A50862">
        <w:tab/>
      </w:r>
      <w:r w:rsidR="00A50862">
        <w:tab/>
      </w:r>
      <w:r w:rsidR="00A50862">
        <w:tab/>
      </w:r>
      <w:r w:rsidR="00A50862">
        <w:tab/>
      </w:r>
      <w:r w:rsidR="00A50862">
        <w:tab/>
      </w:r>
      <w:r w:rsidR="005167A3">
        <w:t xml:space="preserve">             </w:t>
      </w:r>
      <w:r>
        <w:t xml:space="preserve">                                              </w:t>
      </w:r>
      <w:r w:rsidR="00A50862">
        <w:t xml:space="preserve"> </w:t>
      </w:r>
      <w:r>
        <w:t xml:space="preserve">           </w:t>
      </w:r>
      <w:r w:rsidR="00A50862">
        <w:t>Sudac</w:t>
      </w:r>
    </w:p>
    <w:p w:rsidRDefault="00A50862" w:rsidP="000F64F7" w:rsidR="00A50862">
      <w:pPr>
        <w:ind w:left="6372"/>
        <w:jc w:val="both"/>
      </w:pPr>
      <w:r>
        <w:t xml:space="preserve">      Danijela Uzelac, v.r.</w:t>
      </w:r>
    </w:p>
    <w:p w:rsidRDefault="00A50862" w:rsidP="000F64F7" w:rsidR="00A50862">
      <w:pPr>
        <w:jc w:val="both"/>
      </w:pPr>
    </w:p>
    <w:p w:rsidRDefault="00A50862" w:rsidP="000F64F7" w:rsidR="00A50862">
      <w:pPr>
        <w:jc w:val="both"/>
      </w:pPr>
      <w:r>
        <w:t>Uputa o pravnom lijeku: Protiv zaključka nije dopuštena žal</w:t>
      </w:r>
      <w:r w:rsidR="005167A3">
        <w:t>ba (članak 11. stavak 9. SZ-a).</w:t>
      </w:r>
    </w:p>
    <w:p w:rsidRDefault="00957718" w:rsidP="000F64F7" w:rsidR="00957718">
      <w:pPr>
        <w:jc w:val="both"/>
      </w:pPr>
    </w:p>
    <w:p w:rsidRDefault="003915BC" w:rsidP="000F64F7" w:rsidR="00A50862">
      <w:pPr>
        <w:ind w:firstLine="708" w:left="4956"/>
        <w:jc w:val="both"/>
      </w:pPr>
      <w:r>
        <w:t xml:space="preserve">    </w:t>
      </w:r>
      <w:r w:rsidR="005167A3">
        <w:t xml:space="preserve">          </w:t>
      </w:r>
      <w:r w:rsidR="00A50862">
        <w:t xml:space="preserve">Za točnost </w:t>
      </w:r>
      <w:proofErr w:type="spellStart"/>
      <w:r w:rsidR="00A50862">
        <w:t>otpravka</w:t>
      </w:r>
      <w:proofErr w:type="spellEnd"/>
      <w:r w:rsidR="00A50862">
        <w:t>:</w:t>
      </w:r>
    </w:p>
    <w:p w:rsidRDefault="003915BC" w:rsidP="00677A93" w:rsidR="00A50862">
      <w:pPr>
        <w:ind w:firstLine="708" w:left="4956"/>
        <w:jc w:val="both"/>
      </w:pPr>
      <w:r>
        <w:t xml:space="preserve">     </w:t>
      </w:r>
      <w:r w:rsidR="005167A3">
        <w:t xml:space="preserve">          </w:t>
      </w:r>
      <w:r>
        <w:t xml:space="preserve"> </w:t>
      </w:r>
      <w:r w:rsidR="00A50862">
        <w:t>Katarina Franjić</w:t>
      </w:r>
    </w:p>
    <w:p w:rsidRDefault="00940147" w:rsidP="000F64F7" w:rsidR="00940147">
      <w:pPr>
        <w:jc w:val="both"/>
      </w:pPr>
    </w:p>
    <w:sectPr w:rsidR="0094014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015"/>
    <w:rsid w:val="000F64F7"/>
    <w:rsid w:val="003915BC"/>
    <w:rsid w:val="005167A3"/>
    <w:rsid w:val="00677A93"/>
    <w:rsid w:val="007C5582"/>
    <w:rsid w:val="008971D5"/>
    <w:rsid w:val="00940147"/>
    <w:rsid w:val="00957718"/>
    <w:rsid w:val="009A0015"/>
    <w:rsid w:val="00A5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7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71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5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5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5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5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7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71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5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5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5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5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starom broju St-5/10 ima ostatak predujma u iznosu od 16.000,00 kn</izvorni_sadrzaj>
    <derivirana_varijabla naziv="DomainObject.Predmet.PrimjedbaSuca_1">Na starom broju St-5/10 ima ostatak predujma u iznosu od 16.000,00 kn</derivirana_varijabla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ODV. PAVLE FELLNER</item>
      <item>Odvj. ZORAN PULJIZ punomoćnik sudionika u postupku PRIVREDNA BANKA  ZAGREB d.d.</item>
      <item>ODV. JOSIP TABAK</item>
      <item>POREZNA UPRAVA OGULIN</item>
      <item>ĐORĐE JOVETIĆ</item>
      <item>ODV. SRĐAN BAROVIĆ</item>
      <item>BOŠKO MARKOVIĆ</item>
      <item>DAMIR KIRASIĆ</item>
      <item>TRGOVAČI SUD U KARLOVCU SUDSKI REGISTAR</item>
      <item>Općinski sud u Crikvenici ZEMLJIŠNO-KNJIŽNI ODJEL</item>
      <item>općinski sud u ogulinu ZEMLJIŠNO-KNJIŽNI ODJEL</item>
      <item>NARODNE NOVINE OGLASNA SLUŽBA ZAGREB</item>
      <item>Mate Balenović</item>
    </izvorni_sadrzaj>
    <derivirana_varijabla naziv="DomainObject.Predmet.OstaliListFormated_1">
      <item>POREZNA UPRAVA KARLOVAC</item>
      <item>ODV. PAVLE FELLNER</item>
      <item>Odvj. ZORAN PULJIZ punomoćnik sudionika u postupku PRIVREDNA BANKA  ZAGREB d.d.</item>
      <item>ODV. JOSIP TABAK</item>
      <item>POREZNA UPRAVA OGULIN</item>
      <item>ĐORĐE JOVETIĆ</item>
      <item>ODV. SRĐAN BAROVIĆ</item>
      <item>BOŠKO MARKOVIĆ</item>
      <item>DAMIR KIRASIĆ</item>
      <item>TRGOVAČI SUD U KARLOVCU SUDSKI REGISTAR</item>
      <item>Općinski sud u Crikvenici ZEMLJIŠNO-KNJIŽNI ODJEL</item>
      <item>općinski sud u ogulinu ZEMLJIŠNO-KNJIŽNI ODJEL</item>
      <item>NARODNE NOVINE OGLASNA SLUŽBA ZAGREB</item>
      <item>Mate Balenović</item>
    </derivirana_varijabla>
  </DomainObject.Predmet.OstaliListFormated>
  <DomainObject.Predmet.OstaliListFormatedOIB>
    <izvorni_sadrzaj>
      <item>POREZNA UPRAVA KARLOVAC</item>
      <item>ODV. PAVLE FELLNER, OIB 66210646862</item>
      <item>Odvj. ZORAN PULJIZ, OIB 58345109800 punomoćnik sudionika u postupku PRIVREDNA BANKA  ZAGREB d.d.</item>
      <item>ODV. JOSIP TABAK</item>
      <item>POREZNA UPRAVA OGULIN</item>
      <item>ĐORĐE JOVETIĆ</item>
      <item>ODV. SRĐAN BAROVIĆ</item>
      <item>BOŠKO MARKOVIĆ</item>
      <item>DAMIR KIRASIĆ</item>
      <item>TRGOVAČI SUD U KARLOVCU SUDSKI REGISTAR</item>
      <item>Općinski sud u Crikvenici ZEMLJIŠNO-KNJIŽNI ODJEL</item>
      <item>općinski sud u ogulinu ZEMLJIŠNO-KNJIŽNI ODJEL</item>
      <item>NARODNE NOVINE OGLASNA SLUŽBA ZAGREB, OIB 64546066176</item>
      <item>Mate Balenović, OIB 50117846393</item>
    </izvorni_sadrzaj>
    <derivirana_varijabla naziv="DomainObject.Predmet.OstaliListFormatedOIB_1">
      <item>POREZNA UPRAVA KARLOVAC</item>
      <item>ODV. PAVLE FELLNER, OIB 66210646862</item>
      <item>Odvj. ZORAN PULJIZ, OIB 58345109800 punomoćnik sudionika u postupku PRIVREDNA BANKA  ZAGREB d.d.</item>
      <item>ODV. JOSIP TABAK</item>
      <item>POREZNA UPRAVA OGULIN</item>
      <item>ĐORĐE JOVETIĆ</item>
      <item>ODV. SRĐAN BAROVIĆ</item>
      <item>BOŠKO MARKOVIĆ</item>
      <item>DAMIR KIRASIĆ</item>
      <item>TRGOVAČI SUD U KARLOVCU SUDSKI REGISTAR</item>
      <item>Općinski sud u Crikvenici ZEMLJIŠNO-KNJIŽNI ODJEL</item>
      <item>općinski sud u ogulinu ZEMLJIŠNO-KNJIŽNI ODJEL</item>
      <item>NARODNE NOVINE OGLASNA SLUŽBA ZAGREB, OIB 64546066176</item>
      <item>Mate Balenović, OIB 50117846393</item>
    </derivirana_varijabla>
  </DomainObject.Predmet.OstaliListFormatedOIB>
  <DomainObject.Predmet.OstaliListFormatedWithAdress>
    <izvorni_sadrzaj>
      <item>POREZNA UPRAVA KARLOVAC</item>
      <item>ODV. PAVLE FELLNER, JURIŠIĆEVA 1A, 10000 Zagreb</item>
      <item>Odvj. ZORAN PULJIZ, Međimurska 21, 10000 Zagreb punomoćnik sudionika u postupku PRIVREDNA BANKA  ZAGREB d.d.</item>
      <item>ODV. JOSIP TABAK, JORDANOVAC 113/II, 10000 Zagreb</item>
      <item>POREZNA UPRAVA OGULIN</item>
      <item>ĐORĐE JOVETIĆ, OŠTARIJSKI OTOK 10E, 47 300 Ogulin</item>
      <item>ODV. SRĐAN BAROVIĆ, Boškovićeva 7, 10 000 Zagreb</item>
      <item>BOŠKO MARKOVIĆ</item>
      <item>DAMIR KIRASIĆ, Sveti Petar 37, 47 300 OGULN</item>
      <item>TRGOVAČI SUD U KARLOVCU SUDSKI REGISTAR</item>
      <item>Općinski sud u Crikvenici ZEMLJIŠNO-KNJIŽNI ODJEL</item>
      <item>općinski sud u ogulinu ZEMLJIŠNO-KNJIŽNI ODJEL</item>
      <item>NARODNE NOVINE OGLASNA SLUŽBA ZAGREB</item>
      <item>Mate Balenović, ZELENI DOL 6A, 10 000 Zagreb</item>
    </izvorni_sadrzaj>
    <derivirana_varijabla naziv="DomainObject.Predmet.OstaliListFormatedWithAdress_1">
      <item>POREZNA UPRAVA KARLOVAC</item>
      <item>ODV. PAVLE FELLNER, JURIŠIĆEVA 1A, 10000 Zagreb</item>
      <item>Odvj. ZORAN PULJIZ, Međimurska 21, 10000 Zagreb punomoćnik sudionika u postupku PRIVREDNA BANKA  ZAGREB d.d.</item>
      <item>ODV. JOSIP TABAK, JORDANOVAC 113/II, 10000 Zagreb</item>
      <item>POREZNA UPRAVA OGULIN</item>
      <item>ĐORĐE JOVETIĆ, OŠTARIJSKI OTOK 10E, 47 300 Ogulin</item>
      <item>ODV. SRĐAN BAROVIĆ, Boškovićeva 7, 10 000 Zagreb</item>
      <item>BOŠKO MARKOVIĆ</item>
      <item>DAMIR KIRASIĆ, Sveti Petar 37, 47 300 OGULN</item>
      <item>TRGOVAČI SUD U KARLOVCU SUDSKI REGISTAR</item>
      <item>Općinski sud u Crikvenici ZEMLJIŠNO-KNJIŽNI ODJEL</item>
      <item>općinski sud u ogulinu ZEMLJIŠNO-KNJIŽNI ODJEL</item>
      <item>NARODNE NOVINE OGLASNA SLUŽBA ZAGREB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ODV. PAVLE FELLNER, OIB 66210646862, JURIŠIĆEVA 1A, 10000 Zagreb</item>
      <item>Odvj. ZORAN PULJIZ, OIB 58345109800, Međimurska 21, 10000 Zagreb punomoćnik sudionika u postupku PRIVREDNA BANKA  ZAGREB d.d.</item>
      <item>ODV. JOSIP TABAK, JORDANOVAC 113/II, 10000 Zagreb</item>
      <item>POREZNA UPRAVA OGULIN</item>
      <item>ĐORĐE JOVETIĆ, OŠTARIJSKI OTOK 10E, 47 300 Ogulin</item>
      <item>ODV. SRĐAN BAROVIĆ, Boškovićeva 7, 10 000 Zagreb</item>
      <item>BOŠKO MARKOVIĆ</item>
      <item>DAMIR KIRASIĆ, Sveti Petar 37, 47 300 OGULN</item>
      <item>TRGOVAČI SUD U KARLOVCU SUDSKI REGISTAR</item>
      <item>Općinski sud u Crikvenici ZEMLJIŠNO-KNJIŽNI ODJEL</item>
      <item>općinski sud u ogulinu ZEMLJIŠNO-KNJIŽNI ODJEL</item>
      <item>NARODNE NOVINE OGLASNA SLUŽBA ZAGREB, OIB 64546066176</item>
      <item>Mate Balenović, OIB 50117846393, ZELENI DOL 6A, 10 000 Zagreb</item>
    </izvorni_sadrzaj>
    <derivirana_varijabla naziv="DomainObject.Predmet.OstaliListFormatedWithAdressOIB_1">
      <item>POREZNA UPRAVA KARLOVAC</item>
      <item>ODV. PAVLE FELLNER, OIB 66210646862, JURIŠIĆEVA 1A, 10000 Zagreb</item>
      <item>Odvj. ZORAN PULJIZ, OIB 58345109800, Međimurska 21, 10000 Zagreb punomoćnik sudionika u postupku PRIVREDNA BANKA  ZAGREB d.d.</item>
      <item>ODV. JOSIP TABAK, JORDANOVAC 113/II, 10000 Zagreb</item>
      <item>POREZNA UPRAVA OGULIN</item>
      <item>ĐORĐE JOVETIĆ, OŠTARIJSKI OTOK 10E, 47 300 Ogulin</item>
      <item>ODV. SRĐAN BAROVIĆ, Boškovićeva 7, 10 000 Zagreb</item>
      <item>BOŠKO MARKOVIĆ</item>
      <item>DAMIR KIRASIĆ, Sveti Petar 37, 47 300 OGULN</item>
      <item>TRGOVAČI SUD U KARLOVCU SUDSKI REGISTAR</item>
      <item>Općinski sud u Crikvenici ZEMLJIŠNO-KNJIŽNI ODJEL</item>
      <item>općinski sud u ogulinu ZEMLJIŠNO-KNJIŽNI ODJEL</item>
      <item>NARODNE NOVINE OGLASNA SLUŽBA ZAGREB, OIB 64546066176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ODV. PAVLE FELLNER</item>
      <item>Odvj. ZORAN PULJIZ</item>
      <item>ODV. JOSIP TABAK</item>
      <item>POREZNA UPRAVA OGULIN</item>
      <item>ĐORĐE JOVETIĆ</item>
      <item>ODV. SRĐAN BAROVIĆ</item>
      <item>BOŠKO MARKOVIĆ</item>
      <item>DAMIR KIRASIĆ</item>
      <item>TRGOVAČI SUD U KARLOVCU SUDSKI REGISTAR</item>
      <item>Općinski sud u Crikvenici ZEMLJIŠNO-KNJIŽNI ODJEL</item>
      <item>općinski sud u ogulinu ZEMLJIŠNO-KNJIŽNI ODJEL</item>
      <item>NARODNE NOVINE OGLASNA SLUŽBA ZAGREB</item>
      <item>Mate Balenović</item>
    </izvorni_sadrzaj>
    <derivirana_varijabla naziv="DomainObject.Predmet.OstaliListNazivFormated_1">
      <item>POREZNA UPRAVA KARLOVAC</item>
      <item>ODV. PAVLE FELLNER</item>
      <item>Odvj. ZORAN PULJIZ</item>
      <item>ODV. JOSIP TABAK</item>
      <item>POREZNA UPRAVA OGULIN</item>
      <item>ĐORĐE JOVETIĆ</item>
      <item>ODV. SRĐAN BAROVIĆ</item>
      <item>BOŠKO MARKOVIĆ</item>
      <item>DAMIR KIRASIĆ</item>
      <item>TRGOVAČI SUD U KARLOVCU SUDSKI REGISTAR</item>
      <item>Općinski sud u Crikvenici ZEMLJIŠNO-KNJIŽNI ODJEL</item>
      <item>općinski sud u ogulinu ZEMLJIŠNO-KNJIŽNI ODJEL</item>
      <item>NARODNE NOVINE OGLASNA SLUŽBA ZAGREB</item>
      <item>Mate Balenović</item>
    </derivirana_varijabla>
  </DomainObject.Predmet.OstaliListNazivFormated>
  <DomainObject.Predmet.OstaliListNazivFormatedOIB>
    <izvorni_sadrzaj>
      <item>POREZNA UPRAVA KARLOVAC</item>
      <item>ODV. PAVLE FELLNER, OIB 66210646862</item>
      <item>Odvj. ZORAN PULJIZ, OIB 58345109800</item>
      <item>ODV. JOSIP TABAK</item>
      <item>POREZNA UPRAVA OGULIN</item>
      <item>ĐORĐE JOVETIĆ</item>
      <item>ODV. SRĐAN BAROVIĆ</item>
      <item>BOŠKO MARKOVIĆ</item>
      <item>DAMIR KIRASIĆ</item>
      <item>TRGOVAČI SUD U KARLOVCU SUDSKI REGISTAR</item>
      <item>Općinski sud u Crikvenici ZEMLJIŠNO-KNJIŽNI ODJEL</item>
      <item>općinski sud u ogulinu ZEMLJIŠNO-KNJIŽNI ODJEL</item>
      <item>NARODNE NOVINE OGLASNA SLUŽBA ZAGREB, OIB 64546066176</item>
      <item>Mate Balenović, OIB 50117846393</item>
    </izvorni_sadrzaj>
    <derivirana_varijabla naziv="DomainObject.Predmet.OstaliListNazivFormatedOIB_1">
      <item>POREZNA UPRAVA KARLOVAC</item>
      <item>ODV. PAVLE FELLNER, OIB 66210646862</item>
      <item>Odvj. ZORAN PULJIZ, OIB 58345109800</item>
      <item>ODV. JOSIP TABAK</item>
      <item>POREZNA UPRAVA OGULIN</item>
      <item>ĐORĐE JOVETIĆ</item>
      <item>ODV. SRĐAN BAROVIĆ</item>
      <item>BOŠKO MARKOVIĆ</item>
      <item>DAMIR KIRASIĆ</item>
      <item>TRGOVAČI SUD U KARLOVCU SUDSKI REGISTAR</item>
      <item>Općinski sud u Crikvenici ZEMLJIŠNO-KNJIŽNI ODJEL</item>
      <item>općinski sud u ogulinu ZEMLJIŠNO-KNJIŽNI ODJEL</item>
      <item>NARODNE NOVINE OGLASNA SLUŽBA ZAGREB, OIB 64546066176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 ZAGREB d.d.</item>
      <item>MIKAS-COMMERCE d.o.o.</item>
      <item>POREZNA UPRAVA KARLOVAC</item>
      <item>ODV. PAVLE FELLNER</item>
      <item>Odvj. ZORAN PULJIZ</item>
      <item>ODV. JOSIP TABAK</item>
      <item>POREZNA UPRAVA OGULIN</item>
      <item>ĐORĐE JOVETIĆ</item>
      <item>ODV. SRĐAN BAROVIĆ</item>
      <item>BOŠKO MARKOVIĆ</item>
      <item>DAMIR KIRASIĆ</item>
      <item>TRGOVAČI SUD U KARLOVCU SUDSKI REGISTAR</item>
      <item>Općinski sud u Crikvenici ZEMLJIŠNO-KNJIŽNI ODJEL</item>
      <item>općinski sud u ogulinu ZEMLJIŠNO-KNJIŽNI ODJEL</item>
      <item>NARODNE NOVINE OGLASNA SLUŽBA ZAGREB</item>
      <item>Mate Balenović</item>
    </izvorni_sadrzaj>
    <derivirana_varijabla naziv="DomainObject.Predmet.SudioniciListNaziv_1">
      <item>PRIVREDNA BANKA  ZAGREB d.d.</item>
      <item>MIKAS-COMMERCE d.o.o.</item>
      <item>POREZNA UPRAVA KARLOVAC</item>
      <item>ODV. PAVLE FELLNER</item>
      <item>Odvj. ZORAN PULJIZ</item>
      <item>ODV. JOSIP TABAK</item>
      <item>POREZNA UPRAVA OGULIN</item>
      <item>ĐORĐE JOVETIĆ</item>
      <item>ODV. SRĐAN BAROVIĆ</item>
      <item>BOŠKO MARKOVIĆ</item>
      <item>DAMIR KIRASIĆ</item>
      <item>TRGOVAČI SUD U KARLOVCU SUDSKI REGISTAR</item>
      <item>Općinski sud u Crikvenici ZEMLJIŠNO-KNJIŽNI ODJEL</item>
      <item>općinski sud u ogulinu ZEMLJIŠNO-KNJIŽNI ODJEL</item>
      <item>NARODNE NOVINE OGLASNA SLUŽBA ZAGREB</item>
      <item>Mate Balenović</item>
    </derivirana_varijabla>
  </DomainObject.Predmet.SudioniciListNaziv>
  <DomainObject.Predmet.SudioniciListAdressOIB>
    <izvorni_sadrzaj>
      <item>PRIVREDNA BANKA  ZAGREB d.d., OIB 02535697732, RAČKOGA 6,10000 Zagreb</item>
      <item>MIKAS-COMMERCE d.o.o., OIB 12714494708, Dobrina ulica 35,47 300 Ogulin</item>
      <item>POREZNA UPRAVA KARLOVAC</item>
      <item>ODV. PAVLE FELLNER, OIB 66210646862, JURIŠIĆEVA 1A,10000 Zagreb</item>
      <item>Odvj. ZORAN PULJIZ, OIB 58345109800, Međimurska 21,10000 Zagreb</item>
      <item>ODV. JOSIP TABAK, JORDANOVAC 113/II,10000 Zagreb</item>
      <item>POREZNA UPRAVA OGULIN</item>
      <item>ĐORĐE JOVETIĆ, OŠTARIJSKI OTOK 10E,47 300 Ogulin</item>
      <item>ODV. SRĐAN BAROVIĆ, Boškovićeva 7,10 000 Zagreb</item>
      <item>BOŠKO MARKOVIĆ</item>
      <item>DAMIR KIRASIĆ, Sveti Petar 37,47 300 OGULN</item>
      <item>TRGOVAČI SUD U KARLOVCU SUDSKI REGISTAR</item>
      <item>Općinski sud u Crikvenici ZEMLJIŠNO-KNJIŽNI ODJEL</item>
      <item>općinski sud u ogulinu ZEMLJIŠNO-KNJIŽNI ODJEL</item>
      <item>NARODNE NOVINE OGLASNA SLUŽBA ZAGREB, OIB 64546066176</item>
      <item>Mate Balenović, OIB 50117846393, ZELENI DOL 6A,10 000 Zagreb</item>
    </izvorni_sadrzaj>
    <derivirana_varijabla naziv="DomainObject.Predmet.SudioniciListAdressOIB_1">
      <item>PRIVREDNA BANKA  ZAGREB d.d., OIB 02535697732, RAČKOGA 6,10000 Zagreb</item>
      <item>MIKAS-COMMERCE d.o.o., OIB 12714494708, Dobrina ulica 35,47 300 Ogulin</item>
      <item>POREZNA UPRAVA KARLOVAC</item>
      <item>ODV. PAVLE FELLNER, OIB 66210646862, JURIŠIĆEVA 1A,10000 Zagreb</item>
      <item>Odvj. ZORAN PULJIZ, OIB 58345109800, Međimurska 21,10000 Zagreb</item>
      <item>ODV. JOSIP TABAK, JORDANOVAC 113/II,10000 Zagreb</item>
      <item>POREZNA UPRAVA OGULIN</item>
      <item>ĐORĐE JOVETIĆ, OŠTARIJSKI OTOK 10E,47 300 Ogulin</item>
      <item>ODV. SRĐAN BAROVIĆ, Boškovićeva 7,10 000 Zagreb</item>
      <item>BOŠKO MARKOVIĆ</item>
      <item>DAMIR KIRASIĆ, Sveti Petar 37,47 300 OGULN</item>
      <item>TRGOVAČI SUD U KARLOVCU SUDSKI REGISTAR</item>
      <item>Općinski sud u Crikvenici ZEMLJIŠNO-KNJIŽNI ODJEL</item>
      <item>općinski sud u ogulinu ZEMLJIŠNO-KNJIŽNI ODJEL</item>
      <item>NARODNE NOVINE OGLASNA SLUŽBA ZAGREB, OIB 64546066176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12714494708</item>
      <item>, OIB null</item>
      <item>, OIB 66210646862</item>
      <item>, OIB 58345109800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64546066176</item>
      <item>, OIB 50117846393</item>
    </izvorni_sadrzaj>
    <derivirana_varijabla naziv="DomainObject.Predmet.SudioniciListNazivOIB_1">
      <item>, OIB 02535697732</item>
      <item>, OIB 12714494708</item>
      <item>, OIB null</item>
      <item>, OIB 66210646862</item>
      <item>, OIB 58345109800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64546066176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St-36/2011-171</izvorni_sadrzaj>
    <derivirana_varijabla naziv="DomainObject.PredzadnjaOdlukaIzPredmeta.Oznaka_1">St-36/2011-171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261</properties:Words>
  <properties:Characters>1426</properties:Characters>
  <properties:Lines>43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2019-07-19T06:18:00Z</dcterms:created>
  <dc:creator>Danijela Uzelac</dc:creator>
  <dc:description/>
  <cp:keywords/>
  <cp:lastModifiedBy>Katarina Franjić</cp:lastModifiedBy>
  <dcterms:modified xmlns:xsi="http://www.w3.org/2001/XMLSchema-instance" xsi:type="dcterms:W3CDTF">2019-07-19T06:31:00Z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(st-36-11 zaključak odobrenje ugovora o 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