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43394" w14:paraId="db4339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E27A8">
        <w:rPr>
          <w:b/>
          <w:color w:themeColor="text1" w:val="000000"/>
        </w:rPr>
        <w:t>2093</w:t>
      </w:r>
      <w:r w:rsidR="006C6DD3" w:rsidRPr="00C661A7">
        <w:rPr>
          <w:b/>
          <w:color w:themeColor="text1" w:val="000000"/>
        </w:rPr>
        <w:t>/</w:t>
      </w:r>
      <w:r w:rsidR="008118F3" w:rsidRPr="00C661A7">
        <w:rPr>
          <w:b/>
          <w:color w:themeColor="text1" w:val="000000"/>
        </w:rPr>
        <w:t>201</w:t>
      </w:r>
      <w:r w:rsidR="00236FA4">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E27A8" w:rsidRPr="00AE27A8">
        <w:t>LIGNUM za proizvodnju namještaja, društvo s ograničenom odgovornošću, Magistrala-Solin 23 B, Split, OIB: 93415699781, MBS: 060198092</w:t>
      </w:r>
      <w:r w:rsidR="00236FA4">
        <w:t>,</w:t>
      </w:r>
      <w:r w:rsidRPr="00916C6F">
        <w:t xml:space="preserve"> dana </w:t>
      </w:r>
      <w:r w:rsidR="00097EDF">
        <w:t>19</w:t>
      </w:r>
      <w:r w:rsidRPr="00C661A7">
        <w:t xml:space="preserve">. </w:t>
      </w:r>
      <w:r w:rsidR="00097EDF">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36FA4">
        <w:rPr>
          <w:caps/>
        </w:rPr>
        <w:t xml:space="preserve"> </w:t>
      </w:r>
      <w:r w:rsidR="00AE27A8">
        <w:rPr>
          <w:caps/>
        </w:rPr>
        <w:t>MARTIN PAVIĆ</w:t>
      </w:r>
      <w:r w:rsidR="00B9173A" w:rsidRPr="00C661A7">
        <w:t>,</w:t>
      </w:r>
      <w:r w:rsidR="00974344">
        <w:t xml:space="preserve"> </w:t>
      </w:r>
      <w:r w:rsidR="00791088">
        <w:t>Split</w:t>
      </w:r>
      <w:r w:rsidR="00974344">
        <w:t xml:space="preserve">, </w:t>
      </w:r>
      <w:r w:rsidR="00AE27A8">
        <w:t>Magistrala-Solin 23/B</w:t>
      </w:r>
      <w:r w:rsidR="00C84496">
        <w:t>,</w:t>
      </w:r>
      <w:r w:rsidR="00B9173A" w:rsidRPr="00C661A7">
        <w:t xml:space="preserve"> OIB: </w:t>
      </w:r>
      <w:r w:rsidR="00AE27A8">
        <w:t>32304744364</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E27A8" w:rsidRPr="00AE27A8">
        <w:t>LIGNUM za proizvodnju namještaja, društvo s ograničenom odgovornošću, Magistrala-Solin 23 B, Split, OIB: 93415699781, MBS: 060198092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E27A8">
        <w:t>2093</w:t>
      </w:r>
      <w:r w:rsidR="00236FA4">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AE27A8">
        <w:t>2093</w:t>
      </w:r>
      <w:r w:rsidRPr="00C661A7">
        <w:t>201</w:t>
      </w:r>
      <w:r w:rsidR="00236FA4">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C1277F">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1277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91088">
        <w:t>139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C1277F">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97EDF">
        <w:rPr>
          <w:b/>
        </w:rPr>
        <w:t>19</w:t>
      </w:r>
      <w:r w:rsidR="00A31ED9" w:rsidRPr="00C661A7">
        <w:rPr>
          <w:b/>
        </w:rPr>
        <w:t xml:space="preserve">. </w:t>
      </w:r>
      <w:r w:rsidR="00097EDF">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9418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AE27A8">
      <w:rPr>
        <w:rFonts w:hAnsi="Book Antiqua" w:ascii="Book Antiqua"/>
        <w:b/>
        <w:sz w:val="20"/>
        <w:szCs w:val="20"/>
      </w:rPr>
      <w:t>2093</w:t>
    </w:r>
    <w:r w:rsidR="000437A1">
      <w:rPr>
        <w:rFonts w:hAnsi="Book Antiqua" w:ascii="Book Antiqua"/>
        <w:b/>
        <w:sz w:val="20"/>
        <w:szCs w:val="20"/>
      </w:rPr>
      <w:t>/201</w:t>
    </w:r>
    <w:r w:rsidR="00236FA4">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97EDF"/>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36FA4"/>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00D6"/>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31084"/>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7A8"/>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94181"/>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5EAF"/>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94181"/>
    <w:rPr>
      <w:color w:val="808080"/>
      <w:bdr w:space="0" w:sz="0" w:color="auto" w:val="none"/>
      <w:shd w:fill="auto" w:color="auto" w:val="clear"/>
    </w:rPr>
  </w:style>
  <w:style w:customStyle="true" w:styleId="eSPISCCParagraphDefaultFont" w:type="character">
    <w:name w:val="eSPIS_CC_Paragraph Default Font"/>
    <w:basedOn w:val="Zadanifontodlomka"/>
    <w:rsid w:val="00C941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4181"/>
    <w:rPr>
      <w:b/>
      <w:bdr w:space="0" w:sz="0" w:color="auto" w:val="none"/>
      <w:shd w:fill="FFFFCC" w:color="auto" w:val="clear"/>
      <w:lang w:val="hr-HR"/>
    </w:rPr>
  </w:style>
  <w:style w:customStyle="true" w:styleId="PozadinaSvijetloCrvena" w:type="character">
    <w:name w:val="Pozadina_SvijetloCrvena"/>
    <w:basedOn w:val="eSPISCCParagraphDefaultFont"/>
    <w:rsid w:val="00C941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41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94181"/>
    <w:rPr>
      <w:color w:val="808080"/>
      <w:bdr w:color="auto" w:space="0" w:sz="0" w:val="none"/>
      <w:shd w:color="auto" w:fill="auto" w:val="clear"/>
    </w:rPr>
  </w:style>
  <w:style w:customStyle="1" w:styleId="eSPISCCParagraphDefaultFont" w:type="character">
    <w:name w:val="eSPIS_CC_Paragraph Default Font"/>
    <w:basedOn w:val="Zadanifontodlomka"/>
    <w:rsid w:val="00C941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4181"/>
    <w:rPr>
      <w:b/>
      <w:bdr w:color="auto" w:space="0" w:sz="0" w:val="none"/>
      <w:shd w:color="auto" w:fill="FFFFCC" w:val="clear"/>
      <w:lang w:val="hr-HR"/>
    </w:rPr>
  </w:style>
  <w:style w:customStyle="1" w:styleId="PozadinaSvijetloCrvena" w:type="character">
    <w:name w:val="Pozadina_SvijetloCrvena"/>
    <w:basedOn w:val="eSPISCCParagraphDefaultFont"/>
    <w:rsid w:val="00C941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41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2093</izvorni_sadrzaj>
    <derivirana_varijabla naziv="DomainObject.Predmet.Broj_1">2093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St-2093/2016</izvorni_sadrzaj>
    <derivirana_varijabla naziv="DomainObject.Predmet.OznakaBroj_1">St-2093/2016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LIGNUM za proizvodnju namještaja, društvo s ograničenom odgovornošću</izvorni_sadrzaj>
    <derivirana_varijabla naziv="DomainObject.Predmet.ProtustrankaFormated_1">  LIGNUM za proizvodnju namještaja, društvo s ograničenom odgovornošću</derivirana_varijabla>
  </DomainObject.Predmet.ProtustrankaFormated>
  <DomainObject.Predmet.ProtustrankaFormatedOIB>
    <izvorni_sadrzaj>  LIGNUM za proizvodnju namještaja, društvo s ograničenom odgovornošću, OIB 93415699781</izvorni_sadrzaj>
    <derivirana_varijabla naziv="DomainObject.Predmet.ProtustrankaFormatedOIB_1">  LIGNUM za proizvodnju namještaja, društvo s ograničenom odgovornošću, OIB 93415699781</derivirana_varijabla>
  </DomainObject.Predmet.ProtustrankaFormatedOIB>
  <DomainObject.Predmet.ProtustrankaFormatedWithAdress>
    <izvorni_sadrzaj> LIGNUM za proizvodnju namještaja, društvo s ograničenom odgovornošću, Magistrala-Solin 23/B, 21000 Split</izvorni_sadrzaj>
    <derivirana_varijabla naziv="DomainObject.Predmet.ProtustrankaFormatedWithAdress_1"> LIGNUM za proizvodnju namještaja, društvo s ograničenom odgovornošću, Magistrala-Solin 23/B, 21000 Split</derivirana_varijabla>
  </DomainObject.Predmet.ProtustrankaFormatedWithAdress>
  <DomainObject.Predmet.ProtustrankaFormatedWithAdressOIB>
    <izvorni_sadrzaj> LIGNUM za proizvodnju namještaja, društvo s ograničenom odgovornošću, OIB 93415699781, Magistrala-Solin 23/B, 21000 Split</izvorni_sadrzaj>
    <derivirana_varijabla naziv="DomainObject.Predmet.ProtustrankaFormatedWithAdressOIB_1"> LIGNUM za proizvodnju namještaja, društvo s ograničenom odgovornošću, OIB 93415699781, Magistrala-Solin 23/B, 21000 Split</derivirana_varijabla>
  </DomainObject.Predmet.ProtustrankaFormatedWithAdressOIB>
  <DomainObject.Predmet.ProtustrankaWithAdress>
    <izvorni_sadrzaj>LIGNUM za proizvodnju namještaja, društvo s ograničenom odgovornošću Magistrala-Solin 23/B, 21000 Split</izvorni_sadrzaj>
    <derivirana_varijabla naziv="DomainObject.Predmet.ProtustrankaWithAdress_1">LIGNUM za proizvodnju namještaja, društvo s ograničenom odgovornošću Magistrala-Solin 23/B, 21000 Split</derivirana_varijabla>
  </DomainObject.Predmet.ProtustrankaWithAdress>
  <DomainObject.Predmet.ProtustrankaWithAdressOIB>
    <izvorni_sadrzaj>LIGNUM za proizvodnju namještaja, društvo s ograničenom odgovornošću, OIB 93415699781, Magistrala-Solin 23/B, 21000 Split</izvorni_sadrzaj>
    <derivirana_varijabla naziv="DomainObject.Predmet.ProtustrankaWithAdressOIB_1">LIGNUM za proizvodnju namještaja, društvo s ograničenom odgovornošću, OIB 93415699781, Magistrala-Solin 23/B, 21000 Split</derivirana_varijabla>
  </DomainObject.Predmet.ProtustrankaWithAdressOIB>
  <DomainObject.Predmet.ProtustrankaNazivFormated>
    <izvorni_sadrzaj>LIGNUM za proizvodnju namještaja, društvo s ograničenom odgovornošću</izvorni_sadrzaj>
    <derivirana_varijabla naziv="DomainObject.Predmet.ProtustrankaNazivFormated_1">LIGNUM za proizvodnju namještaja, društvo s ograničenom odgovornošću</derivirana_varijabla>
  </DomainObject.Predmet.ProtustrankaNazivFormated>
  <DomainObject.Predmet.ProtustrankaNazivFormatedOIB>
    <izvorni_sadrzaj>LIGNUM za proizvodnju namještaja, društvo s ograničenom odgovornošću, OIB 93415699781</izvorni_sadrzaj>
    <derivirana_varijabla naziv="DomainObject.Predmet.ProtustrankaNazivFormatedOIB_1">LIGNUM za proizvodnju namještaja, društvo s ograničenom odgovornošću, OIB 93415699781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48311.09</izvorni_sadrzaj>
    <derivirana_varijabla naziv="DomainObject.Predmet.TrenutnaVrijednost_1">48311.09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LIGNUM za proizvodnju namještaja, društvo s ograničenom odgovornošću</item>
    </izvorni_sadrzaj>
    <derivirana_varijabla naziv="DomainObject.Predmet.ProtuStrankaListFormated_1">
      <item>LIGNUM za proizvodnju namještaja, društvo s ograničenom odgovornošću</item>
    </derivirana_varijabla>
  </DomainObject.Predmet.ProtuStrankaListFormated>
  <DomainObject.Predmet.ProtuStrankaListFormatedOIB>
    <izvorni_sadrzaj>
      <item>LIGNUM za proizvodnju namještaja, društvo s ograničenom odgovornošću, OIB 93415699781</item>
    </izvorni_sadrzaj>
    <derivirana_varijabla naziv="DomainObject.Predmet.ProtuStrankaListFormatedOIB_1">
      <item>LIGNUM za proizvodnju namještaja, društvo s ograničenom odgovornošću, OIB 93415699781</item>
    </derivirana_varijabla>
  </DomainObject.Predmet.ProtuStrankaListFormatedOIB>
  <DomainObject.Predmet.ProtuStrankaListFormatedWithAdress>
    <izvorni_sadrzaj>
      <item>LIGNUM za proizvodnju namještaja, društvo s ograničenom odgovornošću, Magistrala-Solin 23/B, 21000 Split</item>
    </izvorni_sadrzaj>
    <derivirana_varijabla naziv="DomainObject.Predmet.ProtuStrankaListFormatedWithAdress_1">
      <item>LIGNUM za proizvodnju namještaja, društvo s ograničenom odgovornošću, Magistrala-Solin 23/B, 21000 Split</item>
    </derivirana_varijabla>
  </DomainObject.Predmet.ProtuStrankaListFormatedWithAdress>
  <DomainObject.Predmet.ProtuStrankaListFormatedWithAdressOIB>
    <izvorni_sadrzaj>
      <item>LIGNUM za proizvodnju namještaja, društvo s ograničenom odgovornošću, OIB 93415699781, Magistrala-Solin 23/B, 21000 Split</item>
    </izvorni_sadrzaj>
    <derivirana_varijabla naziv="DomainObject.Predmet.ProtuStrankaListFormatedWithAdressOIB_1">
      <item>LIGNUM za proizvodnju namještaja, društvo s ograničenom odgovornošću, OIB 93415699781, Magistrala-Solin 23/B, 21000 Split</item>
    </derivirana_varijabla>
  </DomainObject.Predmet.ProtuStrankaListFormatedWithAdressOIB>
  <DomainObject.Predmet.ProtuStrankaListNazivFormated>
    <izvorni_sadrzaj>
      <item>LIGNUM za proizvodnju namještaja, društvo s ograničenom odgovornošću</item>
    </izvorni_sadrzaj>
    <derivirana_varijabla naziv="DomainObject.Predmet.ProtuStrankaListNazivFormated_1">
      <item>LIGNUM za proizvodnju namještaja, društvo s ograničenom odgovornošću</item>
    </derivirana_varijabla>
  </DomainObject.Predmet.ProtuStrankaListNazivFormated>
  <DomainObject.Predmet.ProtuStrankaListNazivFormatedOIB>
    <izvorni_sadrzaj>
      <item>LIGNUM za proizvodnju namještaja, društvo s ograničenom odgovornošću, OIB 93415699781</item>
    </izvorni_sadrzaj>
    <derivirana_varijabla naziv="DomainObject.Predmet.ProtuStrankaListNazivFormatedOIB_1">
      <item>LIGNUM za proizvodnju namještaja, društvo s ograničenom odgovornošću, OIB 93415699781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LIGNUM za proizvodnju namještaja, društvo s ograničenom odgovornošću</izvorni_sadrzaj>
    <derivirana_varijabla naziv="DomainObject.Predmet.ProtustrankaIDrugi_1">LIGNUM za proizvodnju namještaja,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LIGNUM za proizvodnju namještaja, društvo s ograničenom odgovornošću, OIB 93415699781, Magistrala-Solin 23/B, 21000 Split</izvorni_sadrzaj>
    <derivirana_varijabla naziv="DomainObject.Predmet.ProtustrankaIDrugiAdressOIB_1">LIGNUM za proizvodnju namještaja, društvo s ograničenom odgovornošću, OIB 93415699781, Magistrala-Solin 23/B,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za proizvodnju namještaja, društvo s ograničenom odgovornošću</item>
      <item>FINANCIJSKA AGENCIJA, RC SPLIT</item>
    </izvorni_sadrzaj>
    <derivirana_varijabla naziv="DomainObject.Predmet.SudioniciListNaziv_1">
      <item>LIGNUM za proizvodnju namještaja, društvo s ograničenom odgovornošću</item>
      <item>FINANCIJSKA AGENCIJA, RC SPLIT</item>
    </derivirana_varijabla>
  </DomainObject.Predmet.SudioniciListNaziv>
  <DomainObject.Predmet.SudioniciListAdressOIB>
    <izvorni_sadrzaj>
      <item>LIGNUM za proizvodnju namještaja, društvo s ograničenom odgovornošću, OIB 93415699781, Magistrala-Solin 23/B,21000 Split</item>
      <item>FINANCIJSKA AGENCIJA, RC SPLIT, OIB 85821130368, Mažuranićevo šetalište 24 b,21000 Split</item>
    </izvorni_sadrzaj>
    <derivirana_varijabla naziv="DomainObject.Predmet.SudioniciListAdressOIB_1">
      <item>LIGNUM za proizvodnju namještaja, društvo s ograničenom odgovornošću, OIB 93415699781, Magistrala-Solin 23/B,21000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93415699781</item>
      <item>, OIB 85821130368</item>
    </izvorni_sadrzaj>
    <derivirana_varijabla naziv="DomainObject.Predmet.SudioniciListNazivOIB_1">
      <item>, OIB 93415699781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4810</properties:Characters>
  <properties:Lines>120</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2017-12-19T12:06:00Z</dcterms:created>
  <dc:creator>Katarina Franković</dc:creator>
  <cp:lastModifiedBy>Katarina Franković</cp:lastModifiedBy>
  <cp:lastPrinted>2017-12-19T12:06:00Z</cp:lastPrinted>
  <dcterms:modified xmlns:xsi="http://www.w3.org/2001/XMLSchema-instance" xsi:type="dcterms:W3CDTF">2017-12-19T12:06:00Z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