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196bf" w14:paraId="42196bf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3B584E">
        <w:t>5</w:t>
      </w:r>
      <w:r w:rsidR="005B4201">
        <w:t>893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5B4201">
        <w:rPr>
          <w:rFonts w:cs="Times New Roman" w:eastAsia="Times New Roman"/>
          <w:szCs w:val="20"/>
          <w:lang w:eastAsia="hr-HR"/>
        </w:rPr>
        <w:t>VAT</w:t>
      </w:r>
      <w:r w:rsidR="001A491F">
        <w:rPr>
          <w:rFonts w:cs="Times New Roman" w:eastAsia="Times New Roman"/>
          <w:szCs w:val="20"/>
          <w:lang w:eastAsia="hr-HR"/>
        </w:rPr>
        <w:t xml:space="preserve"> d.o.o., Zagreb, </w:t>
      </w:r>
      <w:proofErr w:type="spellStart"/>
      <w:r w:rsidR="005B4201">
        <w:rPr>
          <w:rFonts w:cs="Times New Roman" w:eastAsia="Times New Roman"/>
          <w:szCs w:val="20"/>
          <w:lang w:eastAsia="hr-HR"/>
        </w:rPr>
        <w:t>Nadinska</w:t>
      </w:r>
      <w:proofErr w:type="spellEnd"/>
      <w:r w:rsidR="005B4201">
        <w:rPr>
          <w:rFonts w:cs="Times New Roman" w:eastAsia="Times New Roman"/>
          <w:szCs w:val="20"/>
          <w:lang w:eastAsia="hr-HR"/>
        </w:rPr>
        <w:t xml:space="preserve"> 10E/I</w:t>
      </w:r>
      <w:r w:rsidR="003B584E">
        <w:rPr>
          <w:rFonts w:cs="Times New Roman" w:eastAsia="Times New Roman"/>
          <w:szCs w:val="20"/>
          <w:lang w:eastAsia="hr-HR"/>
        </w:rPr>
        <w:t>, MBS: 080</w:t>
      </w:r>
      <w:r w:rsidR="005B4201">
        <w:rPr>
          <w:rFonts w:cs="Times New Roman" w:eastAsia="Times New Roman"/>
          <w:szCs w:val="20"/>
          <w:lang w:eastAsia="hr-HR"/>
        </w:rPr>
        <w:t>300767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5B4201">
        <w:rPr>
          <w:rFonts w:cs="Times New Roman" w:eastAsia="Times New Roman"/>
          <w:szCs w:val="20"/>
          <w:lang w:eastAsia="hr-HR"/>
        </w:rPr>
        <w:t>13278675141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DA0F22">
        <w:rPr>
          <w:rFonts w:cs="Times New Roman" w:eastAsia="Times New Roman"/>
          <w:szCs w:val="20"/>
          <w:lang w:eastAsia="hr-HR"/>
        </w:rPr>
        <w:t>18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5B4201">
        <w:rPr>
          <w:rFonts w:cs="Times New Roman" w:eastAsia="Times New Roman"/>
          <w:szCs w:val="20"/>
          <w:lang w:eastAsia="hr-HR"/>
        </w:rPr>
        <w:t xml:space="preserve">VAT d.o.o., Zagreb, </w:t>
      </w:r>
      <w:proofErr w:type="spellStart"/>
      <w:r w:rsidR="005B4201">
        <w:rPr>
          <w:rFonts w:cs="Times New Roman" w:eastAsia="Times New Roman"/>
          <w:szCs w:val="20"/>
          <w:lang w:eastAsia="hr-HR"/>
        </w:rPr>
        <w:t>Nadinska</w:t>
      </w:r>
      <w:proofErr w:type="spellEnd"/>
      <w:r w:rsidR="005B4201">
        <w:rPr>
          <w:rFonts w:cs="Times New Roman" w:eastAsia="Times New Roman"/>
          <w:szCs w:val="20"/>
          <w:lang w:eastAsia="hr-HR"/>
        </w:rPr>
        <w:t xml:space="preserve"> 10E/I, MBS: 080300767, OIB: 13278675141</w:t>
      </w:r>
      <w:r w:rsidR="0098448C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5B4201">
        <w:rPr>
          <w:rFonts w:cs="Times New Roman" w:eastAsia="Times New Roman"/>
          <w:szCs w:val="20"/>
          <w:lang w:eastAsia="hr-HR"/>
        </w:rPr>
        <w:t xml:space="preserve">VAT d.o.o., Zagreb, </w:t>
      </w:r>
      <w:proofErr w:type="spellStart"/>
      <w:r w:rsidR="005B4201">
        <w:rPr>
          <w:rFonts w:cs="Times New Roman" w:eastAsia="Times New Roman"/>
          <w:szCs w:val="20"/>
          <w:lang w:eastAsia="hr-HR"/>
        </w:rPr>
        <w:t>Nadinska</w:t>
      </w:r>
      <w:proofErr w:type="spellEnd"/>
      <w:r w:rsidR="005B4201">
        <w:rPr>
          <w:rFonts w:cs="Times New Roman" w:eastAsia="Times New Roman"/>
          <w:szCs w:val="20"/>
          <w:lang w:eastAsia="hr-HR"/>
        </w:rPr>
        <w:t xml:space="preserve"> 10E/I, MBS: 080300767, OIB: 13278675141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106552">
        <w:rPr>
          <w:rFonts w:cs="Times New Roman" w:eastAsia="Times New Roman"/>
          <w:szCs w:val="24"/>
          <w:lang w:eastAsia="hr-HR"/>
        </w:rPr>
        <w:t>18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4C8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9711A"/>
    <w:rsid w:val="001A1D04"/>
    <w:rsid w:val="001A491F"/>
    <w:rsid w:val="001E07D2"/>
    <w:rsid w:val="003024C8"/>
    <w:rsid w:val="003967B1"/>
    <w:rsid w:val="003B584E"/>
    <w:rsid w:val="00457286"/>
    <w:rsid w:val="00457EF8"/>
    <w:rsid w:val="004D17E3"/>
    <w:rsid w:val="004D50DF"/>
    <w:rsid w:val="005303F1"/>
    <w:rsid w:val="00564BBC"/>
    <w:rsid w:val="005B4201"/>
    <w:rsid w:val="00612636"/>
    <w:rsid w:val="00647178"/>
    <w:rsid w:val="006F5AC2"/>
    <w:rsid w:val="00721C2C"/>
    <w:rsid w:val="00773500"/>
    <w:rsid w:val="007867D2"/>
    <w:rsid w:val="007A1913"/>
    <w:rsid w:val="007C124B"/>
    <w:rsid w:val="007E4EB5"/>
    <w:rsid w:val="00861D6E"/>
    <w:rsid w:val="009422BD"/>
    <w:rsid w:val="00950F54"/>
    <w:rsid w:val="0098448C"/>
    <w:rsid w:val="009B76B8"/>
    <w:rsid w:val="00A11916"/>
    <w:rsid w:val="00A47FBB"/>
    <w:rsid w:val="00A50427"/>
    <w:rsid w:val="00A53DC3"/>
    <w:rsid w:val="00A6039E"/>
    <w:rsid w:val="00B03F60"/>
    <w:rsid w:val="00B25F68"/>
    <w:rsid w:val="00B4105F"/>
    <w:rsid w:val="00BF02FF"/>
    <w:rsid w:val="00C5122F"/>
    <w:rsid w:val="00CA63C1"/>
    <w:rsid w:val="00D05353"/>
    <w:rsid w:val="00D33F38"/>
    <w:rsid w:val="00D90085"/>
    <w:rsid w:val="00D910B7"/>
    <w:rsid w:val="00D95BC5"/>
    <w:rsid w:val="00DA0F22"/>
    <w:rsid w:val="00EB2D95"/>
    <w:rsid w:val="00ED29BC"/>
    <w:rsid w:val="00ED3004"/>
    <w:rsid w:val="00EE7981"/>
    <w:rsid w:val="00F40CA7"/>
    <w:rsid w:val="00F74D29"/>
    <w:rsid w:val="00FB0436"/>
    <w:rsid w:val="00FB5703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3024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4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4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4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4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3024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4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4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4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4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412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5893</izvorni_sadrzaj>
    <derivirana_varijabla naziv="DomainObject.Predmet.Broj_1">5893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St-5893/2015</izvorni_sadrzaj>
    <derivirana_varijabla naziv="DomainObject.Predmet.OznakaBroj_1">St-5893/2015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 d.o.o. zastupanog po punomoćniku Vlade Borić</izvorni_sadrzaj>
    <derivirana_varijabla naziv="DomainObject.Predmet.ProtustrankaFormated_1">  VAT d.o.o. zastupanog po punomoćniku Vlade Borić</derivirana_varijabla>
  </DomainObject.Predmet.ProtustrankaFormated>
  <DomainObject.Predmet.ProtustrankaFormatedOIB>
    <izvorni_sadrzaj>  VAT d.o.o., OIB 13278675141 zastupanog po punomoćniku Vlade Borić</izvorni_sadrzaj>
    <derivirana_varijabla naziv="DomainObject.Predmet.ProtustrankaFormatedOIB_1">  VAT d.o.o., OIB 13278675141 zastupanog po punomoćniku Vlade Borić</derivirana_varijabla>
  </DomainObject.Predmet.ProtustrankaFormatedOIB>
  <DomainObject.Predmet.ProtustrankaFormatedWithAdress>
    <izvorni_sadrzaj> VAT d.o.o., Nadinska 10E/I, 10000 Zagreb zastupanog po punomoćniku Vlade Borić</izvorni_sadrzaj>
    <derivirana_varijabla naziv="DomainObject.Predmet.ProtustrankaFormatedWithAdress_1"> VAT d.o.o., Nadinska 10E/I, 10000 Zagreb zastupanog po punomoćniku Vlade Borić</derivirana_varijabla>
  </DomainObject.Predmet.ProtustrankaFormatedWithAdress>
  <DomainObject.Predmet.ProtustrankaFormatedWithAdressOIB>
    <izvorni_sadrzaj> VAT d.o.o., OIB 13278675141, Nadinska 10E/I, 10000 Zagreb zastupanog po punomoćniku Vlade Borić</izvorni_sadrzaj>
    <derivirana_varijabla naziv="DomainObject.Predmet.ProtustrankaFormatedWithAdressOIB_1"> VAT d.o.o., OIB 13278675141, Nadinska 10E/I, 10000 Zagreb zastupanog po punomoćniku Vlade Borić</derivirana_varijabla>
  </DomainObject.Predmet.ProtustrankaFormatedWithAdressOIB>
  <DomainObject.Predmet.ProtustrankaWithAdress>
    <izvorni_sadrzaj>VAT d.o.o. Nadinska 10E/I, 10000 Zagreb</izvorni_sadrzaj>
    <derivirana_varijabla naziv="DomainObject.Predmet.ProtustrankaWithAdress_1">VAT d.o.o. Nadinska 10E/I, 10000 Zagreb</derivirana_varijabla>
  </DomainObject.Predmet.ProtustrankaWithAdress>
  <DomainObject.Predmet.ProtustrankaWithAdressOIB>
    <izvorni_sadrzaj>VAT d.o.o., OIB 13278675141, Nadinska 10E/I, 10000 Zagreb</izvorni_sadrzaj>
    <derivirana_varijabla naziv="DomainObject.Predmet.ProtustrankaWithAdressOIB_1">VAT d.o.o., OIB 13278675141, Nadinska 10E/I, 10000 Zagreb</derivirana_varijabla>
  </DomainObject.Predmet.ProtustrankaWithAdressOIB>
  <DomainObject.Predmet.ProtustrankaNazivFormated>
    <izvorni_sadrzaj>VAT d.o.o.</izvorni_sadrzaj>
    <derivirana_varijabla naziv="DomainObject.Predmet.ProtustrankaNazivFormated_1">VAT d.o.o.</derivirana_varijabla>
  </DomainObject.Predmet.ProtustrankaNazivFormated>
  <DomainObject.Predmet.ProtustrankaNazivFormatedOIB>
    <izvorni_sadrzaj>VAT d.o.o., OIB 13278675141</izvorni_sadrzaj>
    <derivirana_varijabla naziv="DomainObject.Predmet.ProtustrankaNazivFormatedOIB_1">VAT d.o.o., OIB 13278675141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VAT d.o.o. zastupanog po punomoćniku Vlade Borić</item>
    </izvorni_sadrzaj>
    <derivirana_varijabla naziv="DomainObject.Predmet.ProtuStrankaListFormated_1">
      <item>VAT d.o.o. zastupanog po punomoćniku Vlade Borić</item>
    </derivirana_varijabla>
  </DomainObject.Predmet.ProtuStrankaListFormated>
  <DomainObject.Predmet.ProtuStrankaListFormatedOIB>
    <izvorni_sadrzaj>
      <item>VAT d.o.o., OIB 13278675141 zastupanog po punomoćniku Vlade Borić</item>
    </izvorni_sadrzaj>
    <derivirana_varijabla naziv="DomainObject.Predmet.ProtuStrankaListFormatedOIB_1">
      <item>VAT d.o.o., OIB 13278675141 zastupanog po punomoćniku Vlade Borić</item>
    </derivirana_varijabla>
  </DomainObject.Predmet.ProtuStrankaListFormatedOIB>
  <DomainObject.Predmet.ProtuStrankaListFormatedWithAdress>
    <izvorni_sadrzaj>
      <item>VAT d.o.o., Nadinska 10E/I, 10000 Zagreb zastupanog po punomoćniku Vlade Borić</item>
    </izvorni_sadrzaj>
    <derivirana_varijabla naziv="DomainObject.Predmet.ProtuStrankaListFormatedWithAdress_1">
      <item>VAT d.o.o., Nadinska 10E/I, 10000 Zagreb zastupanog po punomoćniku Vlade Borić</item>
    </derivirana_varijabla>
  </DomainObject.Predmet.ProtuStrankaListFormatedWithAdress>
  <DomainObject.Predmet.ProtuStrankaListFormatedWithAdressOIB>
    <izvorni_sadrzaj>
      <item>VAT d.o.o., OIB 13278675141, Nadinska 10E/I, 10000 Zagreb zastupanog po punomoćniku Vlade Borić</item>
    </izvorni_sadrzaj>
    <derivirana_varijabla naziv="DomainObject.Predmet.ProtuStrankaListFormatedWithAdressOIB_1">
      <item>VAT d.o.o., OIB 13278675141, Nadinska 10E/I, 10000 Zagreb zastupanog po punomoćniku Vlade Borić</item>
    </derivirana_varijabla>
  </DomainObject.Predmet.ProtuStrankaListFormatedWithAdressOIB>
  <DomainObject.Predmet.ProtuStrankaListNazivFormated>
    <izvorni_sadrzaj>
      <item>VAT d.o.o.</item>
    </izvorni_sadrzaj>
    <derivirana_varijabla naziv="DomainObject.Predmet.ProtuStrankaListNazivFormated_1">
      <item>VAT d.o.o.</item>
    </derivirana_varijabla>
  </DomainObject.Predmet.ProtuStrankaListNazivFormated>
  <DomainObject.Predmet.ProtuStrankaListNazivFormatedOIB>
    <izvorni_sadrzaj>
      <item>VAT d.o.o., OIB 13278675141</item>
    </izvorni_sadrzaj>
    <derivirana_varijabla naziv="DomainObject.Predmet.ProtuStrankaListNazivFormatedOIB_1">
      <item>VAT d.o.o., OIB 13278675141</item>
    </derivirana_varijabla>
  </DomainObject.Predmet.ProtuStrankaListNazivFormatedOIB>
  <DomainObject.Predmet.OstaliListFormated>
    <izvorni_sadrzaj>
      <item>Vlade Borić punomoćnik sudionika u postupku VAT d.o.o.</item>
    </izvorni_sadrzaj>
    <derivirana_varijabla naziv="DomainObject.Predmet.OstaliListFormated_1">
      <item>Vlade Borić punomoćnik sudionika u postupku VAT d.o.o.</item>
    </derivirana_varijabla>
  </DomainObject.Predmet.OstaliListFormated>
  <DomainObject.Predmet.OstaliListFormatedOIB>
    <izvorni_sadrzaj>
      <item>Vlade Borić, OIB 08254607268 punomoćnik sudionika u postupku VAT d.o.o.</item>
    </izvorni_sadrzaj>
    <derivirana_varijabla naziv="DomainObject.Predmet.OstaliListFormatedOIB_1">
      <item>Vlade Borić, OIB 08254607268 punomoćnik sudionika u postupku VAT d.o.o.</item>
    </derivirana_varijabla>
  </DomainObject.Predmet.OstaliListFormatedOIB>
  <DomainObject.Predmet.OstaliListFormatedWithAdress>
    <izvorni_sadrzaj>
      <item>Vlade Borić, Kopernikova 30/III, 10000 Zagreb punomoćnik sudionika u postupku VAT d.o.o.</item>
    </izvorni_sadrzaj>
    <derivirana_varijabla naziv="DomainObject.Predmet.OstaliListFormatedWithAdress_1">
      <item>Vlade Borić, Kopernikova 30/III, 10000 Zagreb punomoćnik sudionika u postupku VAT d.o.o.</item>
    </derivirana_varijabla>
  </DomainObject.Predmet.OstaliListFormatedWithAdress>
  <DomainObject.Predmet.OstaliListFormatedWithAdressOIB>
    <izvorni_sadrzaj>
      <item>Vlade Borić, OIB 08254607268, Kopernikova 30/III, 10000 Zagreb punomoćnik sudionika u postupku VAT d.o.o.</item>
    </izvorni_sadrzaj>
    <derivirana_varijabla naziv="DomainObject.Predmet.OstaliListFormatedWithAdressOIB_1">
      <item>Vlade Borić, OIB 08254607268, Kopernikova 30/III, 10000 Zagreb punomoćnik sudionika u postupku VAT d.o.o.</item>
    </derivirana_varijabla>
  </DomainObject.Predmet.OstaliListFormatedWithAdressOIB>
  <DomainObject.Predmet.OstaliListNazivFormated>
    <izvorni_sadrzaj>
      <item>Vlade Borić</item>
    </izvorni_sadrzaj>
    <derivirana_varijabla naziv="DomainObject.Predmet.OstaliListNazivFormated_1">
      <item>Vlade Borić</item>
    </derivirana_varijabla>
  </DomainObject.Predmet.OstaliListNazivFormated>
  <DomainObject.Predmet.OstaliListNazivFormatedOIB>
    <izvorni_sadrzaj>
      <item>Vlade Borić, OIB 08254607268</item>
    </izvorni_sadrzaj>
    <derivirana_varijabla naziv="DomainObject.Predmet.OstaliListNazivFormatedOIB_1">
      <item>Vlade Borić, OIB 08254607268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VAT d.o.o.</izvorni_sadrzaj>
    <derivirana_varijabla naziv="DomainObject.Predmet.ProtustrankaIDrugi_1">VAT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VAT d.o.o., OIB 13278675141, Nadinska 10E/I, 10000 Zagreb</izvorni_sadrzaj>
    <derivirana_varijabla naziv="DomainObject.Predmet.ProtustrankaIDrugiAdressOIB_1">VAT d.o.o., OIB 13278675141, Nadinska 10E/I,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VAT d.o.o.</item>
      <item>Vlade Borić</item>
    </izvorni_sadrzaj>
    <derivirana_varijabla naziv="DomainObject.Predmet.SudioniciListNaziv_1">
      <item>FINA Regionalni centar Zagreb</item>
      <item>VAT d.o.o.</item>
      <item>Vlade Borić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VAT d.o.o., OIB 13278675141, Nadinska 10E/I,10000 Zagreb</item>
      <item>Vlade Borić, OIB 08254607268, Kopernikova 30/III,10000 Zagreb</item>
    </izvorni_sadrzaj>
    <derivirana_varijabla naziv="DomainObject.Predmet.SudioniciListAdressOIB_1">
      <item>FINA Regionalni centar Zagreb, OIB 85821130368, Trg svibanjskih žrtava 1995. br.1,10000 Zagreb</item>
      <item>VAT d.o.o., OIB 13278675141, Nadinska 10E/I,10000 Zagreb</item>
      <item>Vlade Borić, OIB 08254607268, Kopernikova 30/III,10000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13278675141</item>
      <item>, OIB 08254607268</item>
    </izvorni_sadrzaj>
    <derivirana_varijabla naziv="DomainObject.Predmet.SudioniciListNazivOIB_1">
      <item>, OIB 85821130368</item>
      <item>, OIB 13278675141</item>
      <item>, OIB 08254607268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1785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2016-02-17T10:19:00Z</dcterms:created>
  <dc:creator>Ivana Manestar</dc:creator>
  <cp:lastModifiedBy>Ksenija Nol</cp:lastModifiedBy>
  <cp:lastPrinted>2016-02-18T09:18:00Z</cp:lastPrinted>
  <dcterms:modified xmlns:xsi="http://www.w3.org/2001/XMLSchema-instance" xsi:type="dcterms:W3CDTF">2016-02-18T09:18:00Z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