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618c5" w14:paraId="db618c5" w:rsidRDefault="00672563" w:rsidP="00754327" w:rsidR="00754327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327">
        <w:t xml:space="preserve">     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REPUBLIKA HRVATSKA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TRGOVAČKI SUD U OSIJEKU</w:t>
      </w:r>
    </w:p>
    <w:p w:rsidRDefault="00754327" w:rsidP="003042A1" w:rsidR="003042A1" w:rsidRPr="003042A1">
      <w:pPr>
        <w:rPr>
          <w:b/>
        </w:rPr>
      </w:pPr>
      <w:r w:rsidRPr="007F7A21">
        <w:rPr>
          <w:b/>
        </w:rPr>
        <w:t>STALNA SLUŽBA</w:t>
      </w:r>
      <w:r w:rsidR="00826CC2">
        <w:rPr>
          <w:b/>
        </w:rPr>
        <w:t xml:space="preserve"> </w:t>
      </w:r>
      <w:r w:rsidR="00B718E9">
        <w:rPr>
          <w:b/>
        </w:rPr>
        <w:t>U SLAVONSKOM BRODU</w:t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 pobjede 14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SLAVONSKI BROD</w:t>
      </w:r>
    </w:p>
    <w:p w:rsidRDefault="00754327" w:rsidP="00754327" w:rsidR="00754327"/>
    <w:p w:rsidRDefault="007F7A21" w:rsidP="007F7A21" w:rsidR="00754327">
      <w:pPr>
        <w:jc w:val="center"/>
        <w:rPr>
          <w:b/>
        </w:rPr>
      </w:pPr>
      <w:r w:rsidRPr="007F7A21">
        <w:rPr>
          <w:b/>
        </w:rPr>
        <w:t>R E P U B L I K A  H R V A T S K A</w:t>
      </w:r>
    </w:p>
    <w:p w:rsidRDefault="00826CC2" w:rsidP="007F7A21" w:rsidR="00826CC2" w:rsidRPr="007F7A21">
      <w:pPr>
        <w:jc w:val="center"/>
        <w:rPr>
          <w:b/>
        </w:rPr>
      </w:pPr>
    </w:p>
    <w:p w:rsidRDefault="00754327" w:rsidP="007F7A21" w:rsidR="00754327" w:rsidRPr="007F7A21">
      <w:pPr>
        <w:jc w:val="center"/>
        <w:rPr>
          <w:b/>
        </w:rPr>
      </w:pPr>
      <w:r w:rsidRPr="007F7A21">
        <w:rPr>
          <w:b/>
        </w:rPr>
        <w:t>R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Š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N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</w:p>
    <w:p w:rsidRDefault="00754327" w:rsidP="00754327" w:rsidR="00754327"/>
    <w:p w:rsidRDefault="00754327" w:rsidP="00826CC2" w:rsidR="00754327">
      <w:pPr>
        <w:ind w:firstLine="1440"/>
        <w:jc w:val="both"/>
      </w:pPr>
      <w:r w:rsidRPr="00135E86">
        <w:t xml:space="preserve">TRGOVAČKI SUD U OSIJEKU, STALNA SLUŽBA </w:t>
      </w:r>
      <w:r w:rsidR="00B718E9" w:rsidRPr="00135E86">
        <w:t>U SLAVONSKOM BRODU</w:t>
      </w:r>
      <w:r w:rsidRPr="00135E86">
        <w:t>, po stečajnoj</w:t>
      </w:r>
      <w:r>
        <w:t xml:space="preserve"> sutkinji Mirni Vujčić, </w:t>
      </w:r>
      <w:r w:rsidR="00135E86" w:rsidRPr="00135E86">
        <w:t xml:space="preserve">postupajući po prijedlogu  predlagatelja FINANCIJSKE AGENCIJE, Regionalnog centra </w:t>
      </w:r>
      <w:r w:rsidR="0086632F">
        <w:t>Zagreb</w:t>
      </w:r>
      <w:r w:rsidR="00135E86" w:rsidRPr="00135E86">
        <w:t xml:space="preserve">, Podružnice </w:t>
      </w:r>
      <w:r w:rsidR="0086632F">
        <w:t>Zagreb</w:t>
      </w:r>
      <w:r w:rsidR="00135E86" w:rsidRPr="00135E86">
        <w:t xml:space="preserve">, za otvaranje stečajnog postupka </w:t>
      </w:r>
      <w:r>
        <w:t xml:space="preserve">nad stečajnim dužnikom </w:t>
      </w:r>
      <w:r w:rsidR="009B7705" w:rsidRPr="009B7705">
        <w:t xml:space="preserve">Pure </w:t>
      </w:r>
      <w:proofErr w:type="spellStart"/>
      <w:r w:rsidR="009B7705" w:rsidRPr="009B7705">
        <w:t>smart</w:t>
      </w:r>
      <w:proofErr w:type="spellEnd"/>
      <w:r w:rsidR="009B7705" w:rsidRPr="009B7705">
        <w:t xml:space="preserve"> </w:t>
      </w:r>
      <w:proofErr w:type="spellStart"/>
      <w:r w:rsidR="009B7705" w:rsidRPr="009B7705">
        <w:t>drive</w:t>
      </w:r>
      <w:proofErr w:type="spellEnd"/>
      <w:r w:rsidR="009B7705" w:rsidRPr="009B7705">
        <w:t xml:space="preserve"> j.d.o.o. za usluge, skraćena tvrtka: Pure </w:t>
      </w:r>
      <w:proofErr w:type="spellStart"/>
      <w:r w:rsidR="009B7705" w:rsidRPr="009B7705">
        <w:t>smart</w:t>
      </w:r>
      <w:proofErr w:type="spellEnd"/>
      <w:r w:rsidR="009B7705" w:rsidRPr="009B7705">
        <w:t xml:space="preserve"> </w:t>
      </w:r>
      <w:proofErr w:type="spellStart"/>
      <w:r w:rsidR="009B7705" w:rsidRPr="009B7705">
        <w:t>drive</w:t>
      </w:r>
      <w:proofErr w:type="spellEnd"/>
      <w:r w:rsidR="009B7705" w:rsidRPr="009B7705">
        <w:t xml:space="preserve"> j.d.o.o., Zagreb, </w:t>
      </w:r>
      <w:proofErr w:type="spellStart"/>
      <w:r w:rsidR="009B7705" w:rsidRPr="009B7705">
        <w:t>Fallerovo</w:t>
      </w:r>
      <w:proofErr w:type="spellEnd"/>
      <w:r w:rsidR="009B7705" w:rsidRPr="009B7705">
        <w:t xml:space="preserve"> šetalište 4, OIB 46576711106</w:t>
      </w:r>
      <w:r w:rsidR="00B804C6">
        <w:t>,</w:t>
      </w:r>
      <w:r w:rsidR="00461CB1">
        <w:t xml:space="preserve"> nakon održanog ročišta dana</w:t>
      </w:r>
      <w:r w:rsidR="008E0E01">
        <w:t xml:space="preserve"> </w:t>
      </w:r>
      <w:r w:rsidR="00A46F02">
        <w:t>06. lipnja</w:t>
      </w:r>
      <w:r w:rsidR="00786C07">
        <w:t xml:space="preserve"> 2018</w:t>
      </w:r>
      <w:r w:rsidR="00461CB1">
        <w:t>. godine</w:t>
      </w:r>
      <w:r w:rsidR="00B40FD6">
        <w:t xml:space="preserve"> </w:t>
      </w:r>
      <w:r w:rsidR="00461CB1">
        <w:t xml:space="preserve"> radi</w:t>
      </w:r>
      <w:r w:rsidR="00461CB1" w:rsidRPr="009A171D">
        <w:t xml:space="preserve"> rasprave o pretpostavkama za otvaranje stečajnog postupka i očitovanja o prijedlogu za otvaranje stečajnog postupka</w:t>
      </w:r>
      <w:r w:rsidR="00461CB1">
        <w:t xml:space="preserve">, </w:t>
      </w:r>
      <w:r w:rsidR="00B804C6">
        <w:t xml:space="preserve"> dana </w:t>
      </w:r>
      <w:r w:rsidR="009B7705">
        <w:t>12</w:t>
      </w:r>
      <w:r w:rsidR="00B718E9">
        <w:t>.</w:t>
      </w:r>
      <w:r w:rsidR="009B7705">
        <w:t xml:space="preserve"> lipnja</w:t>
      </w:r>
      <w:r w:rsidR="005A14F0">
        <w:t xml:space="preserve"> ožujka</w:t>
      </w:r>
      <w:r w:rsidR="00B804C6">
        <w:t xml:space="preserve"> 201</w:t>
      </w:r>
      <w:r w:rsidR="005A14F0">
        <w:t>8</w:t>
      </w:r>
      <w:r>
        <w:t xml:space="preserve">. godine </w:t>
      </w:r>
    </w:p>
    <w:p w:rsidRDefault="00754327" w:rsidP="00754327" w:rsidR="00754327"/>
    <w:p w:rsidRDefault="00754327" w:rsidP="007F7A21" w:rsidR="00754327">
      <w:pPr>
        <w:jc w:val="center"/>
      </w:pPr>
      <w:r>
        <w:t>r i j e š i o     j e</w:t>
      </w:r>
    </w:p>
    <w:p w:rsidRDefault="00754327" w:rsidP="00754327" w:rsidR="00754327"/>
    <w:p w:rsidRDefault="00005C84" w:rsidP="00005C84" w:rsidR="00005C84">
      <w:pPr>
        <w:ind w:firstLine="1440"/>
        <w:jc w:val="both"/>
      </w:pPr>
      <w:r w:rsidRPr="007F7A21">
        <w:rPr>
          <w:b/>
        </w:rPr>
        <w:t>I</w:t>
      </w:r>
      <w:r>
        <w:t xml:space="preserve">  Pozivaju se osobe koje imaju pravni interes za provedbom stečajnog postupka nad stečajnim dužnikom</w:t>
      </w:r>
      <w:r w:rsidRPr="005D0CF8">
        <w:t xml:space="preserve"> </w:t>
      </w:r>
      <w:r w:rsidR="003205C3" w:rsidRPr="003205C3">
        <w:t xml:space="preserve">Pure </w:t>
      </w:r>
      <w:proofErr w:type="spellStart"/>
      <w:r w:rsidR="003205C3" w:rsidRPr="003205C3">
        <w:t>smart</w:t>
      </w:r>
      <w:proofErr w:type="spellEnd"/>
      <w:r w:rsidR="003205C3" w:rsidRPr="003205C3">
        <w:t xml:space="preserve"> </w:t>
      </w:r>
      <w:proofErr w:type="spellStart"/>
      <w:r w:rsidR="003205C3" w:rsidRPr="003205C3">
        <w:t>drive</w:t>
      </w:r>
      <w:proofErr w:type="spellEnd"/>
      <w:r w:rsidR="003205C3" w:rsidRPr="003205C3">
        <w:t xml:space="preserve"> j.d.o.o. za usluge, skraćena tvrtka: Pure </w:t>
      </w:r>
      <w:proofErr w:type="spellStart"/>
      <w:r w:rsidR="003205C3" w:rsidRPr="003205C3">
        <w:t>smart</w:t>
      </w:r>
      <w:proofErr w:type="spellEnd"/>
      <w:r w:rsidR="003205C3" w:rsidRPr="003205C3">
        <w:t xml:space="preserve"> </w:t>
      </w:r>
      <w:proofErr w:type="spellStart"/>
      <w:r w:rsidR="003205C3" w:rsidRPr="003205C3">
        <w:t>drive</w:t>
      </w:r>
      <w:proofErr w:type="spellEnd"/>
      <w:r w:rsidR="003205C3" w:rsidRPr="003205C3">
        <w:t xml:space="preserve"> j.d.o.o., Zagreb, </w:t>
      </w:r>
      <w:proofErr w:type="spellStart"/>
      <w:r w:rsidR="003205C3" w:rsidRPr="003205C3">
        <w:t>Fallerovo</w:t>
      </w:r>
      <w:proofErr w:type="spellEnd"/>
      <w:r w:rsidR="003205C3" w:rsidRPr="003205C3">
        <w:t xml:space="preserve"> šetalište 4, OIB 46576711106 </w:t>
      </w:r>
      <w:r>
        <w:t>da u roku od 15 dana</w:t>
      </w:r>
      <w:r w:rsidR="009A171D">
        <w:t xml:space="preserve"> </w:t>
      </w:r>
      <w:r>
        <w:t>uplate predujam za namirenje troškova  prethodnog i otvorenog st</w:t>
      </w:r>
      <w:r w:rsidR="007A54B1">
        <w:t>ečajno</w:t>
      </w:r>
      <w:r w:rsidR="006457AC">
        <w:t xml:space="preserve">g postupka u  iznosu od </w:t>
      </w:r>
      <w:r w:rsidR="002272DA">
        <w:t>28.500,00</w:t>
      </w:r>
      <w:r>
        <w:t xml:space="preserve"> Kn nad navedenim stečajnim dužnikom na račun Trgovačkog suda u Osijeku br. IBAN HR31 2390 0011 3000 0020 0 s pozivom na br. HR05 221-</w:t>
      </w:r>
      <w:r w:rsidR="00D866FC">
        <w:rPr>
          <w:b/>
        </w:rPr>
        <w:t>1204</w:t>
      </w:r>
      <w:r>
        <w:t>-</w:t>
      </w:r>
      <w:r w:rsidR="004F4880">
        <w:rPr>
          <w:b/>
        </w:rPr>
        <w:t>2017</w:t>
      </w:r>
      <w:r>
        <w:t>.</w:t>
      </w:r>
      <w:r w:rsidR="003205C3">
        <w:t xml:space="preserve"> </w:t>
      </w:r>
    </w:p>
    <w:p w:rsidRDefault="00005C84" w:rsidP="00005C84" w:rsidR="00005C84">
      <w:pPr>
        <w:jc w:val="both"/>
      </w:pPr>
    </w:p>
    <w:p w:rsidRDefault="00005C84" w:rsidP="009937DC" w:rsidR="00005C84">
      <w:pPr>
        <w:ind w:firstLine="1440"/>
        <w:jc w:val="both"/>
      </w:pPr>
      <w:r w:rsidRPr="007F7A21">
        <w:rPr>
          <w:b/>
        </w:rPr>
        <w:t>II</w:t>
      </w:r>
      <w:r>
        <w:t xml:space="preserve"> Ukoliko osobe koje imaju pravni interes za provedbu stečajnog postupka ne uplate predujam u iznosu i u roku iz točke I ovoga rješenja, sud će donijeti rješenje o otvaranju i zaključenju stečajnog postupka nad stečajnim dužnikom </w:t>
      </w:r>
      <w:r w:rsidR="003205C3" w:rsidRPr="003205C3">
        <w:t xml:space="preserve">Pure </w:t>
      </w:r>
      <w:proofErr w:type="spellStart"/>
      <w:r w:rsidR="003205C3" w:rsidRPr="003205C3">
        <w:t>smart</w:t>
      </w:r>
      <w:proofErr w:type="spellEnd"/>
      <w:r w:rsidR="003205C3" w:rsidRPr="003205C3">
        <w:t xml:space="preserve"> </w:t>
      </w:r>
      <w:proofErr w:type="spellStart"/>
      <w:r w:rsidR="003205C3" w:rsidRPr="003205C3">
        <w:t>drive</w:t>
      </w:r>
      <w:proofErr w:type="spellEnd"/>
      <w:r w:rsidR="003205C3" w:rsidRPr="003205C3">
        <w:t xml:space="preserve"> j.d.o.o. za usluge, skraćena tvrtka: Pure </w:t>
      </w:r>
      <w:proofErr w:type="spellStart"/>
      <w:r w:rsidR="003205C3" w:rsidRPr="003205C3">
        <w:t>smart</w:t>
      </w:r>
      <w:proofErr w:type="spellEnd"/>
      <w:r w:rsidR="003205C3" w:rsidRPr="003205C3">
        <w:t xml:space="preserve"> </w:t>
      </w:r>
      <w:proofErr w:type="spellStart"/>
      <w:r w:rsidR="003205C3" w:rsidRPr="003205C3">
        <w:t>drive</w:t>
      </w:r>
      <w:proofErr w:type="spellEnd"/>
      <w:r w:rsidR="003205C3" w:rsidRPr="003205C3">
        <w:t xml:space="preserve"> j.d.o.o., Zagreb, </w:t>
      </w:r>
      <w:proofErr w:type="spellStart"/>
      <w:r w:rsidR="003205C3" w:rsidRPr="003205C3">
        <w:t>Fallerovo</w:t>
      </w:r>
      <w:proofErr w:type="spellEnd"/>
      <w:r w:rsidR="003205C3" w:rsidRPr="003205C3">
        <w:t xml:space="preserve"> šetalište 4, OIB 46576711106</w:t>
      </w:r>
      <w:r>
        <w:t>, a na temelju odredbe čl. 132. Stečajnog zakona ( NN 71/15</w:t>
      </w:r>
      <w:r w:rsidR="00F22146">
        <w:t xml:space="preserve"> i 104/17 </w:t>
      </w:r>
      <w:r>
        <w:t xml:space="preserve">).  </w:t>
      </w:r>
    </w:p>
    <w:p w:rsidRDefault="001B04CE" w:rsidP="009937DC" w:rsidR="001B04CE">
      <w:pPr>
        <w:ind w:firstLine="1440"/>
        <w:jc w:val="both"/>
      </w:pPr>
    </w:p>
    <w:p w:rsidRDefault="00005C84" w:rsidP="00005C84" w:rsidR="00005C84">
      <w:pPr>
        <w:jc w:val="center"/>
      </w:pPr>
      <w:r>
        <w:t>Obrazloženje</w:t>
      </w:r>
    </w:p>
    <w:p w:rsidRDefault="00005C84" w:rsidP="00005C84" w:rsidR="00005C84"/>
    <w:p w:rsidRDefault="001B04CE" w:rsidP="00F0528D" w:rsidR="001B04CE">
      <w:pPr>
        <w:ind w:firstLine="1440"/>
        <w:jc w:val="both"/>
      </w:pPr>
      <w:r w:rsidRPr="00D723EF">
        <w:t xml:space="preserve">Zaključkom </w:t>
      </w:r>
      <w:r>
        <w:t xml:space="preserve"> ovoga suda poslovni broj 7/St-</w:t>
      </w:r>
      <w:r w:rsidR="003205C3">
        <w:t>1204</w:t>
      </w:r>
      <w:r w:rsidRPr="00D723EF">
        <w:t>/201</w:t>
      </w:r>
      <w:r>
        <w:t>7</w:t>
      </w:r>
      <w:r w:rsidRPr="00D723EF">
        <w:t>-</w:t>
      </w:r>
      <w:r w:rsidR="003205C3">
        <w:t>4</w:t>
      </w:r>
      <w:r w:rsidRPr="00D723EF">
        <w:t xml:space="preserve">  </w:t>
      </w:r>
      <w:r w:rsidR="003205C3">
        <w:t>od 19</w:t>
      </w:r>
      <w:r w:rsidR="00A30F5B">
        <w:t xml:space="preserve">. </w:t>
      </w:r>
      <w:r w:rsidR="003205C3">
        <w:t>veljače</w:t>
      </w:r>
      <w:r w:rsidR="00A30F5B">
        <w:t xml:space="preserve"> 2018</w:t>
      </w:r>
      <w:r w:rsidRPr="00D723EF">
        <w:t>. godine</w:t>
      </w:r>
      <w:r>
        <w:t>, a nakon što je predmet rješenjem Visokog trgovačkog suda</w:t>
      </w:r>
      <w:r w:rsidRPr="00D723EF">
        <w:t xml:space="preserve">  </w:t>
      </w:r>
      <w:r>
        <w:t>Republike Hrvatske posl.br. 31 Su-525/17-10 od 26.</w:t>
      </w:r>
      <w:r w:rsidR="00FC737A">
        <w:t xml:space="preserve"> </w:t>
      </w:r>
      <w:r>
        <w:t xml:space="preserve">lipnja 2017.godine ustupljen ovome sudu na postupanje </w:t>
      </w:r>
      <w:r w:rsidRPr="00D723EF">
        <w:t xml:space="preserve">zakazano je ročište radi rasprave o pretpostavkama za otvaranje stečajnog postupka i očitovanja o prijedlogu za otvaranje stečajnog postupka nad stečajnim dužnikom </w:t>
      </w:r>
      <w:r w:rsidR="003205C3" w:rsidRPr="003205C3">
        <w:t xml:space="preserve">Pure </w:t>
      </w:r>
      <w:proofErr w:type="spellStart"/>
      <w:r w:rsidR="003205C3" w:rsidRPr="003205C3">
        <w:t>smart</w:t>
      </w:r>
      <w:proofErr w:type="spellEnd"/>
      <w:r w:rsidR="003205C3" w:rsidRPr="003205C3">
        <w:t xml:space="preserve"> </w:t>
      </w:r>
      <w:proofErr w:type="spellStart"/>
      <w:r w:rsidR="003205C3" w:rsidRPr="003205C3">
        <w:t>drive</w:t>
      </w:r>
      <w:proofErr w:type="spellEnd"/>
      <w:r w:rsidR="003205C3" w:rsidRPr="003205C3">
        <w:t xml:space="preserve"> j.d.o.o. za usluge, skraćena tvrtka: Pure </w:t>
      </w:r>
      <w:proofErr w:type="spellStart"/>
      <w:r w:rsidR="003205C3" w:rsidRPr="003205C3">
        <w:t>smart</w:t>
      </w:r>
      <w:proofErr w:type="spellEnd"/>
      <w:r w:rsidR="003205C3" w:rsidRPr="003205C3">
        <w:t xml:space="preserve"> </w:t>
      </w:r>
      <w:proofErr w:type="spellStart"/>
      <w:r w:rsidR="003205C3" w:rsidRPr="003205C3">
        <w:t>drive</w:t>
      </w:r>
      <w:proofErr w:type="spellEnd"/>
      <w:r w:rsidR="003205C3" w:rsidRPr="003205C3">
        <w:t xml:space="preserve"> j.d.o.o., Zagreb, </w:t>
      </w:r>
      <w:proofErr w:type="spellStart"/>
      <w:r w:rsidR="003205C3" w:rsidRPr="003205C3">
        <w:t>Fallerovo</w:t>
      </w:r>
      <w:proofErr w:type="spellEnd"/>
      <w:r w:rsidR="003205C3" w:rsidRPr="003205C3">
        <w:t xml:space="preserve"> šetalište 4, OIB 46576711106</w:t>
      </w:r>
      <w:r w:rsidRPr="005B7258">
        <w:t xml:space="preserve"> </w:t>
      </w:r>
      <w:r>
        <w:t xml:space="preserve">za </w:t>
      </w:r>
      <w:r w:rsidRPr="005B7258">
        <w:t xml:space="preserve">dan </w:t>
      </w:r>
      <w:r w:rsidR="007A579E">
        <w:t>22. ožujka</w:t>
      </w:r>
      <w:r w:rsidR="00A30F5B">
        <w:t xml:space="preserve"> 2018</w:t>
      </w:r>
      <w:r w:rsidRPr="005B7258">
        <w:t>. godine</w:t>
      </w:r>
      <w:r>
        <w:t>,</w:t>
      </w:r>
      <w:r w:rsidR="00AF73A7">
        <w:t xml:space="preserve"> a potom i za dan 23. travnja 2018. godine,</w:t>
      </w:r>
      <w:r w:rsidR="00A30F5B">
        <w:t xml:space="preserve"> </w:t>
      </w:r>
      <w:r w:rsidRPr="00D723EF">
        <w:t xml:space="preserve"> a na temelju prijedloga Financijske agencije, Regionalnog centra </w:t>
      </w:r>
      <w:r>
        <w:t>Zagreb</w:t>
      </w:r>
      <w:r w:rsidRPr="00D723EF">
        <w:t xml:space="preserve"> Podružnice </w:t>
      </w:r>
      <w:r>
        <w:t>Zagreb</w:t>
      </w:r>
      <w:r w:rsidRPr="00D723EF">
        <w:t>, podnesenog na temelju odredbe čl. 110. st. 1. Stečajnog zakona (dalje: SZ, NN 71/15</w:t>
      </w:r>
      <w:r>
        <w:t xml:space="preserve"> i 104/17</w:t>
      </w:r>
      <w:r w:rsidRPr="00D723EF">
        <w:t>)</w:t>
      </w:r>
      <w:r w:rsidR="008E7513">
        <w:t>, na koja</w:t>
      </w:r>
      <w:r w:rsidR="00A30F5B">
        <w:t xml:space="preserve"> nije pristupio zakonski zastupnik dužni</w:t>
      </w:r>
      <w:r w:rsidR="00665418">
        <w:t>ka. Stoga je rješenjem 7/St-</w:t>
      </w:r>
      <w:r w:rsidR="00F0528D">
        <w:lastRenderedPageBreak/>
        <w:t>1204/2017-14 od 15. ožujka 2018. godine</w:t>
      </w:r>
      <w:r w:rsidR="00A30F5B">
        <w:t xml:space="preserve"> imenovana</w:t>
      </w:r>
      <w:r w:rsidR="0098793D">
        <w:t xml:space="preserve"> privremena stečajna upravitelji</w:t>
      </w:r>
      <w:r w:rsidR="00A30F5B">
        <w:t xml:space="preserve">ca </w:t>
      </w:r>
      <w:r w:rsidR="00F0528D">
        <w:t xml:space="preserve">Ivana </w:t>
      </w:r>
      <w:proofErr w:type="spellStart"/>
      <w:r w:rsidR="00F0528D">
        <w:t>Kalkan</w:t>
      </w:r>
      <w:proofErr w:type="spellEnd"/>
      <w:r w:rsidR="00A30F5B">
        <w:t xml:space="preserve"> iz Osijeka sa dužnošću utvrd</w:t>
      </w:r>
      <w:r w:rsidR="004F37F9">
        <w:t>i</w:t>
      </w:r>
      <w:r w:rsidR="00A2337A">
        <w:t xml:space="preserve">ti postoji li i stečajni razlog </w:t>
      </w:r>
      <w:r w:rsidR="00A30F5B">
        <w:t xml:space="preserve"> prezaduženosti te mogu li se imovinom dužnika namiriti troškovi stečajnog postupka. </w:t>
      </w:r>
    </w:p>
    <w:p w:rsidRDefault="001B04CE" w:rsidP="001B04CE" w:rsidR="00167A03">
      <w:pPr>
        <w:ind w:firstLine="1440"/>
        <w:jc w:val="both"/>
      </w:pPr>
      <w:r>
        <w:t>T</w:t>
      </w:r>
      <w:r w:rsidRPr="00A50B50">
        <w:t xml:space="preserve">ijekom postupka </w:t>
      </w:r>
      <w:r>
        <w:t>p</w:t>
      </w:r>
      <w:r w:rsidRPr="004256CE">
        <w:t>o službenoj dužnosti pribavljen</w:t>
      </w:r>
      <w:r w:rsidR="004E6A50">
        <w:t>i su</w:t>
      </w:r>
      <w:r>
        <w:t xml:space="preserve">  podaci o vlasništvu nekretnina i motornih vozila dužnika, </w:t>
      </w:r>
      <w:r w:rsidR="000D4EBA">
        <w:t xml:space="preserve">pribavljen je javno objavljeni financijski izvještaj za 2016. godinu, </w:t>
      </w:r>
      <w:r w:rsidR="00167A03">
        <w:t>izvršen je uvid u Očevidnik redoslijeda osnova za plaćanje FINA-e, te u sve isprave priložene spisu.</w:t>
      </w:r>
      <w:r w:rsidR="004E6A50">
        <w:t xml:space="preserve"> </w:t>
      </w:r>
    </w:p>
    <w:p w:rsidRDefault="001B04CE" w:rsidP="001B04CE" w:rsidR="00496347">
      <w:pPr>
        <w:ind w:firstLine="1440"/>
        <w:jc w:val="both"/>
      </w:pPr>
      <w:r>
        <w:t xml:space="preserve">Iz prijedloga za otvaranje stečajnog postupka Financijske agencije ( dalje  FINA ) proizlazi da je dužnik na dan </w:t>
      </w:r>
      <w:r w:rsidR="00C0184F">
        <w:t>01</w:t>
      </w:r>
      <w:r w:rsidR="005B18A6">
        <w:t>. svibnja 2017</w:t>
      </w:r>
      <w:r>
        <w:t xml:space="preserve">. godine u Očevidniku redoslijeda osnova za plaćanje ima evidentirane neizvršene osnove za plaćanje u neprekinutom razdoblju od </w:t>
      </w:r>
      <w:r w:rsidR="005B18A6">
        <w:t>120</w:t>
      </w:r>
      <w:r>
        <w:t xml:space="preserve"> dana u ukupnom iznosu od </w:t>
      </w:r>
      <w:r w:rsidR="00E93B48">
        <w:t>8.832,88</w:t>
      </w:r>
      <w:r>
        <w:t xml:space="preserve"> Kn, te da ima </w:t>
      </w:r>
      <w:r w:rsidR="00E93B48">
        <w:t>osam</w:t>
      </w:r>
      <w:r w:rsidR="004370DE">
        <w:t xml:space="preserve"> </w:t>
      </w:r>
      <w:r>
        <w:t>zaposlen</w:t>
      </w:r>
      <w:r w:rsidR="00E93B48">
        <w:t>ih</w:t>
      </w:r>
      <w:r>
        <w:t xml:space="preserve"> osob</w:t>
      </w:r>
      <w:r w:rsidR="00E93B48">
        <w:t>a</w:t>
      </w:r>
      <w:r w:rsidR="005B18A6">
        <w:t xml:space="preserve">. </w:t>
      </w:r>
      <w:r w:rsidR="00496347">
        <w:t xml:space="preserve">I dopisima od 21. veljače 2018. godine i 03. svibnja 2018. godine FINA se očitovala da ostaje kod prijedloga za otvaranje stečajnog postupka od 02. svibnja 2018. godine i da je dužnik na dan 01. svibnja 2017. godine imao neizvršene osnove za plaćanje u neprekinutom </w:t>
      </w:r>
      <w:r w:rsidR="00165FA8">
        <w:t>razdoblju</w:t>
      </w:r>
      <w:r w:rsidR="00496347">
        <w:t xml:space="preserve"> od 120 dana u iznosu od 8.832,88 Kn. </w:t>
      </w:r>
    </w:p>
    <w:p w:rsidRDefault="005B18A6" w:rsidP="001B04CE" w:rsidR="005B18A6">
      <w:pPr>
        <w:ind w:firstLine="1440"/>
        <w:jc w:val="both"/>
      </w:pPr>
      <w:r>
        <w:t xml:space="preserve">Uvidom u </w:t>
      </w:r>
      <w:r w:rsidR="00A84E98">
        <w:t xml:space="preserve">preglednik </w:t>
      </w:r>
      <w:r>
        <w:t>Očevidnik</w:t>
      </w:r>
      <w:r w:rsidR="00A84E98">
        <w:t>a</w:t>
      </w:r>
      <w:r>
        <w:t xml:space="preserve"> redosl</w:t>
      </w:r>
      <w:r w:rsidR="00A84E98">
        <w:t>ijeda osnova za plaćanje FINA-e</w:t>
      </w:r>
      <w:r>
        <w:t xml:space="preserve"> na dan </w:t>
      </w:r>
      <w:r w:rsidR="00C61A1D">
        <w:t>06. lipnja 2018</w:t>
      </w:r>
      <w:r>
        <w:t xml:space="preserve">. godine </w:t>
      </w:r>
      <w:r w:rsidR="00A84E98">
        <w:t xml:space="preserve">utvrđeno je da </w:t>
      </w:r>
      <w:r w:rsidR="00E175C9">
        <w:t>neizvršene osnove za plaćanje dužnika iznose 32.003,82 Kn</w:t>
      </w:r>
      <w:r w:rsidR="00540538">
        <w:t xml:space="preserve"> </w:t>
      </w:r>
      <w:r w:rsidR="00B111E8">
        <w:t>pa je nastavno tome ostvaren stečajni razlog nesposobnosti za plaćanje iz odredbe čl. 5. SZ-a.</w:t>
      </w:r>
    </w:p>
    <w:p w:rsidRDefault="001B04CE" w:rsidP="001B04CE" w:rsidR="003410DD">
      <w:pPr>
        <w:jc w:val="both"/>
      </w:pPr>
      <w:r>
        <w:tab/>
        <w:t xml:space="preserve"> </w:t>
      </w:r>
      <w:r>
        <w:tab/>
        <w:t xml:space="preserve">Uvidom u </w:t>
      </w:r>
      <w:r w:rsidR="00B26E69">
        <w:t>dopis</w:t>
      </w:r>
      <w:r>
        <w:t xml:space="preserve"> Općinskog građanskog suda u Zagrebu od </w:t>
      </w:r>
      <w:r w:rsidR="00B26E69">
        <w:t>27. veljače</w:t>
      </w:r>
      <w:r w:rsidR="00C60FD1">
        <w:t xml:space="preserve"> 2018</w:t>
      </w:r>
      <w:r>
        <w:t>. godine utvrđeno je da dužnik nije vlasnik nekretnina na području nadležnosti toga suda</w:t>
      </w:r>
      <w:r w:rsidR="000E39B2">
        <w:t xml:space="preserve"> za knjigu položenih ugovora i zemljišnoknjižne uloške koji se vode u digitalnom obliku, </w:t>
      </w:r>
      <w:r w:rsidR="00662296">
        <w:t xml:space="preserve">a uvidom u uvjerenje Centra za vozila Hrvatske d.d. od </w:t>
      </w:r>
      <w:r w:rsidR="00E5750C">
        <w:t>27. veljače</w:t>
      </w:r>
      <w:r w:rsidR="00662296">
        <w:t xml:space="preserve"> 2018. godine da </w:t>
      </w:r>
      <w:r w:rsidR="00E5750C">
        <w:t xml:space="preserve">je </w:t>
      </w:r>
      <w:r w:rsidR="00662296">
        <w:t xml:space="preserve">na taj dan </w:t>
      </w:r>
      <w:r w:rsidR="00FC7319">
        <w:t>evide</w:t>
      </w:r>
      <w:r w:rsidR="00D504D8">
        <w:t>ntiran</w:t>
      </w:r>
      <w:r w:rsidR="00FE6955">
        <w:t xml:space="preserve"> kao vlasnik vozila i to: m1 marka CITROEN 2.0 HDI god. proizvodnje 2003. i m1 marka CITROEN 2.2 HDI SX god. proizvodnje 2004.</w:t>
      </w:r>
    </w:p>
    <w:p w:rsidRDefault="003410DD" w:rsidP="001B04CE" w:rsidR="00D504D8">
      <w:pPr>
        <w:jc w:val="both"/>
      </w:pPr>
      <w:r>
        <w:t xml:space="preserve"> </w:t>
      </w:r>
      <w:r>
        <w:tab/>
      </w:r>
      <w:r>
        <w:tab/>
      </w:r>
      <w:r w:rsidR="00D504D8">
        <w:t>Nadalje uvidom u uvjerenje Centra za vozila Hrvatske d.d. od 24. svibnja 2018. godine koje je dostavila privremena stečajna upraviteljica uz svoje izvješće, utvrđeno je da je dužnik vlasnik samo motornog vozila marke</w:t>
      </w:r>
      <w:r w:rsidR="00FE6955">
        <w:t xml:space="preserve"> </w:t>
      </w:r>
      <w:r w:rsidR="00FE6955" w:rsidRPr="00FE6955">
        <w:t>CITROEN 2.2 HDI SX god. proizvodnje 2004</w:t>
      </w:r>
      <w:r w:rsidR="004E4A29">
        <w:t>,</w:t>
      </w:r>
      <w:r w:rsidR="00D504D8">
        <w:t xml:space="preserve"> iz čega proizlazi da je jedno vozilo otuđio. </w:t>
      </w:r>
    </w:p>
    <w:p w:rsidRDefault="00662296" w:rsidP="00F95413" w:rsidR="00F95413">
      <w:pPr>
        <w:jc w:val="both"/>
      </w:pPr>
      <w:r>
        <w:t xml:space="preserve"> </w:t>
      </w:r>
      <w:r>
        <w:tab/>
      </w:r>
      <w:r>
        <w:tab/>
        <w:t>Na temelju Izvješća i saslušanjem privremene stečajne up</w:t>
      </w:r>
      <w:r w:rsidR="00FE346A">
        <w:t>raviteljice utvrđeno je da su</w:t>
      </w:r>
      <w:r>
        <w:t xml:space="preserve"> </w:t>
      </w:r>
      <w:r w:rsidR="00FE346A">
        <w:t xml:space="preserve">na </w:t>
      </w:r>
      <w:r>
        <w:t>strani stečajnog dužnika ostvaren</w:t>
      </w:r>
      <w:r w:rsidR="00FE346A">
        <w:t>i</w:t>
      </w:r>
      <w:r>
        <w:t xml:space="preserve"> stečajni razlo</w:t>
      </w:r>
      <w:r w:rsidR="00FE346A">
        <w:t>zi</w:t>
      </w:r>
      <w:r>
        <w:t xml:space="preserve"> nesposobnosti </w:t>
      </w:r>
      <w:r w:rsidR="00FE346A">
        <w:t>za plaćanje i prezaduženosti</w:t>
      </w:r>
      <w:r w:rsidR="00AC1EC5">
        <w:t xml:space="preserve">, da dužnik od imovine ima samo motorno vozilo marke Citroen 2.2. HDI SX god. </w:t>
      </w:r>
      <w:proofErr w:type="spellStart"/>
      <w:r w:rsidR="00AC1EC5">
        <w:t>proizodnje</w:t>
      </w:r>
      <w:proofErr w:type="spellEnd"/>
      <w:r w:rsidR="00AC1EC5">
        <w:t xml:space="preserve"> 2004. koje je odjavljeno 27. srpnja 2017. godine, ali nije mogla utvrditi da je dužnik u posjedu tog vozila i gdje se isto n</w:t>
      </w:r>
      <w:r w:rsidR="007F1AEF">
        <w:t>alazi, da je dužnik u međuvremenu otuđio vozilo marke Citroen 2.2. HDI što bi predst</w:t>
      </w:r>
      <w:r w:rsidR="00F95413">
        <w:t xml:space="preserve">avljalo </w:t>
      </w:r>
      <w:proofErr w:type="spellStart"/>
      <w:r w:rsidR="00F95413">
        <w:t>pobojnu</w:t>
      </w:r>
      <w:proofErr w:type="spellEnd"/>
      <w:r w:rsidR="00F95413">
        <w:t xml:space="preserve"> </w:t>
      </w:r>
      <w:r w:rsidR="0043656A">
        <w:t>pravnu</w:t>
      </w:r>
      <w:r w:rsidR="00F95413">
        <w:t xml:space="preserve"> radnju i da druge imovine dužnik nema, te i kad bi se prodalo ovo motorno vozilo kojeg je dužnik vlasnik u korist stečajne mase polučio bi se iznos od maksimalno 18.000,00 Kn što ne bi bilo dostatno za pokriće troškova stečajnog postupka. </w:t>
      </w:r>
    </w:p>
    <w:p w:rsidRDefault="00F95413" w:rsidP="00F95413" w:rsidR="001B04CE">
      <w:pPr>
        <w:jc w:val="both"/>
      </w:pPr>
      <w:r>
        <w:t xml:space="preserve"> </w:t>
      </w:r>
      <w:r>
        <w:tab/>
      </w:r>
      <w:r>
        <w:tab/>
      </w:r>
      <w:r w:rsidR="001B04CE">
        <w:t xml:space="preserve">Nastavno tome je utvrđeno da je stečajni dužnik </w:t>
      </w:r>
      <w:r w:rsidR="0006039D">
        <w:t xml:space="preserve"> nesposoban za plaćanje </w:t>
      </w:r>
      <w:r w:rsidR="00247181">
        <w:t xml:space="preserve">i prezadužen </w:t>
      </w:r>
      <w:r w:rsidR="001B04CE">
        <w:t>odnosno da</w:t>
      </w:r>
      <w:r w:rsidR="0006039D">
        <w:t xml:space="preserve"> </w:t>
      </w:r>
      <w:r w:rsidR="00247181">
        <w:t>su</w:t>
      </w:r>
      <w:r w:rsidR="001B04CE">
        <w:t xml:space="preserve"> ostvaren</w:t>
      </w:r>
      <w:r w:rsidR="00247181">
        <w:t>i</w:t>
      </w:r>
      <w:r w:rsidR="0006039D">
        <w:t xml:space="preserve"> stečajni razlo</w:t>
      </w:r>
      <w:r w:rsidR="00247181">
        <w:t>zi</w:t>
      </w:r>
      <w:r w:rsidR="001B04CE">
        <w:t xml:space="preserve"> koje propisuje odredba čl. 5. SZ-a. </w:t>
      </w:r>
    </w:p>
    <w:p w:rsidRDefault="001B04CE" w:rsidP="00674C17" w:rsidR="001B04CE">
      <w:pPr>
        <w:ind w:firstLine="1440"/>
        <w:jc w:val="both"/>
      </w:pPr>
      <w:r>
        <w:t>Kako je nadalje, utvrđeno da stečajni dužnik u trenutku odlučivanja o prijedlogu nema imovine koja bi bila dostatna za namiren</w:t>
      </w:r>
      <w:r w:rsidR="00BC6D7C">
        <w:t>je troškova stečajnog postupka (</w:t>
      </w:r>
      <w:r w:rsidR="00674C17">
        <w:t xml:space="preserve"> </w:t>
      </w:r>
      <w:r w:rsidR="00284D2C">
        <w:t xml:space="preserve">osim motornog vozila </w:t>
      </w:r>
      <w:r w:rsidR="00BC6D7C">
        <w:t>god. proizvodnje 2004. čija vrijednost nije dostatna za pokriće troškova stečajnog postupka )</w:t>
      </w:r>
      <w:r>
        <w:t>to je sukladno odredbi čl. 132. Stečajnog zakona valjalo pozvati osobe koje imaju pravni interes za provedbom stečajnog postupka da u roku od 15 dana uplate predujam za namirenje troškova prethodnog i otvorenog stečajnog postupka, jer je prije otvaranja stečajnog postupka utvrđeno da imovina dužnika koja bi ušla u stečajnu masu nije dovoljna  za namirenje troškova tog postupka odnosno da je neznatne vrijednosti.</w:t>
      </w:r>
    </w:p>
    <w:p w:rsidRDefault="001B04CE" w:rsidP="0011267C" w:rsidR="001B04CE">
      <w:pPr>
        <w:ind w:firstLine="1440"/>
        <w:jc w:val="both"/>
      </w:pPr>
      <w:r w:rsidRPr="004256CE">
        <w:t xml:space="preserve">Novčani iznos predujma naveden u točci I. ovoga rješenja, po ocjeni ovog suda, a vodeći računa i o očitovanju privremenog stečajnog upravitelja, potreban je i dostatan </w:t>
      </w:r>
    </w:p>
    <w:p w:rsidRDefault="001B04CE" w:rsidP="001B04CE" w:rsidR="001B04CE">
      <w:pPr>
        <w:jc w:val="both"/>
      </w:pPr>
      <w:r w:rsidRPr="004256CE">
        <w:lastRenderedPageBreak/>
        <w:t xml:space="preserve">za predvidive troškove postupka koji obuhvaćaju nagradu za rad </w:t>
      </w:r>
      <w:r w:rsidR="00616844">
        <w:t xml:space="preserve">privremenog stečajnog upravitelja u bruto iznosu od 3.000,00 Kn, te nagradu za rad stečajnog upravitelja u bruto iznosu od </w:t>
      </w:r>
      <w:r w:rsidRPr="004256CE">
        <w:t>16.000,00 Kn  sukladno čl. 7. Uredbe o kriterijima i načinu obračuna i plaćanju</w:t>
      </w:r>
    </w:p>
    <w:p w:rsidRDefault="001B04CE" w:rsidP="00AB1F3A" w:rsidR="00F4250D">
      <w:pPr>
        <w:jc w:val="both"/>
      </w:pPr>
      <w:r w:rsidRPr="004256CE">
        <w:t xml:space="preserve"> nagrade stečajnim upraviteljima (NN 105/15) te stvarne troškove stečajnog upravitelja u iznosu od </w:t>
      </w:r>
      <w:r w:rsidR="00342D13">
        <w:t>3.000,00</w:t>
      </w:r>
      <w:r w:rsidRPr="004256CE">
        <w:t xml:space="preserve"> Kn, troškove </w:t>
      </w:r>
      <w:r w:rsidR="0097118F">
        <w:t>otvaranja i</w:t>
      </w:r>
      <w:r w:rsidRPr="004256CE">
        <w:t xml:space="preserve"> zatvaranja žiro računa i izrade pečata 500,00 Kn,  </w:t>
      </w:r>
    </w:p>
    <w:p w:rsidRDefault="001B04CE" w:rsidP="00AB1F3A" w:rsidR="00AB1F3A">
      <w:pPr>
        <w:jc w:val="both"/>
      </w:pPr>
      <w:r w:rsidRPr="004256CE">
        <w:t>te troškove angažiranja knjigovodstvenog servisa</w:t>
      </w:r>
      <w:r w:rsidR="002C45EB">
        <w:t>, sudskih pristojbi za potrebe pokretanja postupka za pobijanje pravnih radnji</w:t>
      </w:r>
      <w:r w:rsidR="00530AA5">
        <w:t xml:space="preserve"> </w:t>
      </w:r>
      <w:r w:rsidRPr="004256CE">
        <w:t xml:space="preserve">i arhiviranja u predvidivom iznosu od </w:t>
      </w:r>
      <w:r w:rsidR="00D45FB8">
        <w:t>6</w:t>
      </w:r>
      <w:r w:rsidR="00530AA5">
        <w:t>.000,00</w:t>
      </w:r>
      <w:r w:rsidRPr="004256CE">
        <w:t xml:space="preserve"> Kn.</w:t>
      </w:r>
    </w:p>
    <w:p w:rsidRDefault="00AB1F3A" w:rsidP="00AB1F3A" w:rsidR="001B04CE">
      <w:pPr>
        <w:jc w:val="both"/>
      </w:pPr>
      <w:r>
        <w:t xml:space="preserve"> </w:t>
      </w:r>
      <w:r>
        <w:tab/>
      </w:r>
      <w:r>
        <w:tab/>
      </w:r>
      <w:r w:rsidR="001B04CE" w:rsidRPr="004256CE">
        <w:t>Stoga je na temelju odredbe čl.132.  SZ-a odlučeno kao u izreci rješenja.</w:t>
      </w:r>
    </w:p>
    <w:p w:rsidRDefault="001B04CE" w:rsidP="001B04CE" w:rsidR="001B04CE">
      <w:pPr>
        <w:jc w:val="both"/>
      </w:pPr>
    </w:p>
    <w:p w:rsidRDefault="001B04CE" w:rsidP="00AB1F3A" w:rsidR="001B04CE">
      <w:pPr>
        <w:jc w:val="center"/>
      </w:pPr>
      <w:r>
        <w:t xml:space="preserve">U Slavonskom Brodu, </w:t>
      </w:r>
      <w:r w:rsidR="00BB14DE">
        <w:t>12. lipnja</w:t>
      </w:r>
      <w:r w:rsidR="006D1A14">
        <w:t xml:space="preserve"> 2018</w:t>
      </w:r>
      <w:r>
        <w:t xml:space="preserve">. godine           </w:t>
      </w:r>
    </w:p>
    <w:p w:rsidRDefault="001B04CE" w:rsidP="001B04CE" w:rsidR="001B04CE">
      <w:pPr>
        <w:jc w:val="both"/>
      </w:pPr>
    </w:p>
    <w:p w:rsidRDefault="001B04CE" w:rsidP="001B04CE" w:rsidR="001B04CE">
      <w:pPr>
        <w:ind w:firstLine="5142" w:left="708"/>
        <w:rPr>
          <w:lang w:eastAsia="en-US"/>
        </w:rPr>
      </w:pPr>
      <w:r>
        <w:rPr>
          <w:lang w:eastAsia="en-US"/>
        </w:rPr>
        <w:t>Stečajna sutkinja</w:t>
      </w:r>
    </w:p>
    <w:p w:rsidRDefault="001B04CE" w:rsidP="00BC3155" w:rsidR="001B762C" w:rsidRPr="00D2330E">
      <w:pPr>
        <w:ind w:left="708"/>
        <w:rPr>
          <w:lang w:eastAsia="en-US"/>
        </w:rPr>
      </w:pPr>
      <w:r w:rsidRPr="00D2330E">
        <w:rPr>
          <w:lang w:eastAsia="en-US"/>
        </w:rPr>
        <w:tab/>
        <w:t xml:space="preserve">            </w:t>
      </w:r>
      <w:r w:rsidRPr="00D2330E">
        <w:rPr>
          <w:lang w:eastAsia="en-US"/>
        </w:rPr>
        <w:tab/>
      </w:r>
      <w:r w:rsidRPr="00D2330E">
        <w:rPr>
          <w:lang w:eastAsia="en-US"/>
        </w:rPr>
        <w:tab/>
      </w:r>
      <w:r w:rsidRPr="00D2330E">
        <w:rPr>
          <w:lang w:eastAsia="en-US"/>
        </w:rPr>
        <w:tab/>
      </w:r>
      <w:r w:rsidRPr="00D2330E">
        <w:rPr>
          <w:lang w:eastAsia="en-US"/>
        </w:rPr>
        <w:tab/>
      </w:r>
      <w:r>
        <w:rPr>
          <w:lang w:eastAsia="en-US"/>
        </w:rPr>
        <w:t xml:space="preserve">               </w:t>
      </w:r>
      <w:r w:rsidR="00BC3155">
        <w:rPr>
          <w:lang w:eastAsia="en-US"/>
        </w:rPr>
        <w:t xml:space="preserve">  </w:t>
      </w:r>
      <w:r w:rsidRPr="00D2330E">
        <w:rPr>
          <w:lang w:eastAsia="en-US"/>
        </w:rPr>
        <w:t>Mirna Vujčić</w:t>
      </w:r>
      <w:r w:rsidR="001B762C">
        <w:rPr>
          <w:lang w:eastAsia="en-US"/>
        </w:rPr>
        <w:t xml:space="preserve"> </w:t>
      </w:r>
    </w:p>
    <w:p w:rsidRDefault="001B04CE" w:rsidP="001B04CE" w:rsidR="001B04CE" w:rsidRPr="00742951">
      <w:pPr>
        <w:rPr>
          <w:lang w:eastAsia="en-US"/>
        </w:rPr>
      </w:pPr>
    </w:p>
    <w:p w:rsidRDefault="001B04CE" w:rsidP="001B04CE" w:rsidR="001B04CE">
      <w:pPr>
        <w:jc w:val="both"/>
      </w:pPr>
    </w:p>
    <w:p w:rsidRDefault="001B04CE" w:rsidP="001B04CE" w:rsidR="001B04CE">
      <w:pPr>
        <w:jc w:val="both"/>
      </w:pPr>
    </w:p>
    <w:p w:rsidRDefault="001B04CE" w:rsidP="001B04CE" w:rsidR="001B04CE">
      <w:pPr>
        <w:jc w:val="both"/>
      </w:pPr>
    </w:p>
    <w:p w:rsidRDefault="001B04CE" w:rsidP="001B04CE" w:rsidR="001B04CE"/>
    <w:p w:rsidRDefault="001B04CE" w:rsidP="001B04CE" w:rsidR="001B04CE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1B04CE" w:rsidP="001B04CE" w:rsidR="001B04CE">
      <w:pPr>
        <w:rPr>
          <w:sz w:val="20"/>
          <w:szCs w:val="20"/>
        </w:rPr>
      </w:pPr>
      <w:r w:rsidRPr="00005C84">
        <w:rPr>
          <w:sz w:val="20"/>
          <w:szCs w:val="20"/>
        </w:rPr>
        <w:t>Protiv ovog rješenja dopuštena je žalba u roku od osam dana</w:t>
      </w:r>
      <w:r>
        <w:rPr>
          <w:sz w:val="20"/>
          <w:szCs w:val="20"/>
        </w:rPr>
        <w:t xml:space="preserve"> </w:t>
      </w:r>
      <w:r w:rsidRPr="00005C84">
        <w:rPr>
          <w:sz w:val="20"/>
          <w:szCs w:val="20"/>
        </w:rPr>
        <w:t xml:space="preserve">od isteka </w:t>
      </w:r>
    </w:p>
    <w:p w:rsidRDefault="001B04CE" w:rsidP="001B04CE" w:rsidR="001B04CE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osmog dana od dana objave rješenja na mrežnoj stranici e-Oglasna ploča </w:t>
      </w:r>
    </w:p>
    <w:p w:rsidRDefault="001B04CE" w:rsidP="001B04CE" w:rsidR="001B04CE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sudova. Žalba se podnosi Visokom trgovačkom sudu Republike Hrvatske </w:t>
      </w:r>
    </w:p>
    <w:p w:rsidRDefault="001B04CE" w:rsidP="001B04CE" w:rsidR="001B04CE" w:rsidRPr="00005C84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Zagreb putem ovoga suda u tri primjerka. </w:t>
      </w:r>
    </w:p>
    <w:p w:rsidRDefault="001B04CE" w:rsidP="001B04CE" w:rsidR="001B04CE"/>
    <w:p w:rsidRDefault="001B04CE" w:rsidP="001B04CE" w:rsidR="001B04CE">
      <w:r>
        <w:t xml:space="preserve">  </w:t>
      </w:r>
    </w:p>
    <w:p w:rsidRDefault="001B04CE" w:rsidP="001B04CE" w:rsidR="001B04CE"/>
    <w:p w:rsidRDefault="001B04CE" w:rsidP="001B04CE" w:rsidR="001B04CE"/>
    <w:p w:rsidRDefault="00F4250D" w:rsidP="00F4250D" w:rsidR="00F4250D">
      <w:r>
        <w:t>DNA:</w:t>
      </w:r>
    </w:p>
    <w:p w:rsidRDefault="00F4250D" w:rsidP="00F4250D" w:rsidR="00F4250D">
      <w:r>
        <w:t>1.Rješenje objaviti na mrežnoj stranici e-Oglasna ploča sudova</w:t>
      </w:r>
    </w:p>
    <w:p w:rsidRDefault="00F4250D" w:rsidP="00F4250D" w:rsidR="00F4250D">
      <w:r>
        <w:t>2. Rješenje dostaviti dužniku izravno, te privremenom stečajnom upravitelju</w:t>
      </w:r>
    </w:p>
    <w:p w:rsidRDefault="00014B85" w:rsidP="00F4250D" w:rsidR="00014B85">
      <w:r>
        <w:t xml:space="preserve">3. Rješenje o predujmu dužnika s klauzulom ovršnosti </w:t>
      </w:r>
      <w:r w:rsidR="00A172A1">
        <w:t>dostaviti FINI</w:t>
      </w:r>
    </w:p>
    <w:p w:rsidRDefault="00754327" w:rsidP="00F4250D" w:rsidR="00754327">
      <w:pPr>
        <w:ind w:firstLine="1440"/>
        <w:jc w:val="both"/>
      </w:pPr>
    </w:p>
    <w:sectPr w:rsidR="0075432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7343" w:rsidP="003534B5" w:rsidR="00387343">
      <w:r>
        <w:separator/>
      </w:r>
    </w:p>
  </w:endnote>
  <w:endnote w:id="0" w:type="continuationSeparator">
    <w:p w:rsidRDefault="00387343" w:rsidP="003534B5" w:rsidR="0038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7343" w:rsidP="003534B5" w:rsidR="00387343">
      <w:r>
        <w:separator/>
      </w:r>
    </w:p>
  </w:footnote>
  <w:footnote w:id="0" w:type="continuationSeparator">
    <w:p w:rsidRDefault="00387343" w:rsidP="003534B5" w:rsidR="0038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4B5" w:rsidP="003534B5" w:rsidR="003534B5" w:rsidRPr="003534B5">
    <w:pPr>
      <w:pStyle w:val="Zaglavlje"/>
      <w:jc w:val="right"/>
      <w:rPr>
        <w:b/>
      </w:rPr>
    </w:pPr>
    <w:r w:rsidRPr="003534B5">
      <w:rPr>
        <w:b/>
      </w:rPr>
      <w:t>Broj: 7/St-1204/2017-</w:t>
    </w:r>
    <w:r w:rsidR="004E4A29">
      <w:rPr>
        <w:b/>
      </w:rPr>
      <w:t>20</w:t>
    </w:r>
  </w:p>
  <w:p w:rsidRDefault="003534B5" w:rsidR="003534B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327"/>
    <w:rsid w:val="000002CA"/>
    <w:rsid w:val="00005C84"/>
    <w:rsid w:val="0001324A"/>
    <w:rsid w:val="00014B85"/>
    <w:rsid w:val="00016F2A"/>
    <w:rsid w:val="00035AA2"/>
    <w:rsid w:val="00047EEE"/>
    <w:rsid w:val="0006039D"/>
    <w:rsid w:val="000653FE"/>
    <w:rsid w:val="0007379F"/>
    <w:rsid w:val="00074BB7"/>
    <w:rsid w:val="00081DB9"/>
    <w:rsid w:val="000A1C62"/>
    <w:rsid w:val="000A4A2F"/>
    <w:rsid w:val="000A7787"/>
    <w:rsid w:val="000B045F"/>
    <w:rsid w:val="000B6B44"/>
    <w:rsid w:val="000D4EBA"/>
    <w:rsid w:val="000E39B2"/>
    <w:rsid w:val="00111717"/>
    <w:rsid w:val="001120E7"/>
    <w:rsid w:val="0011267C"/>
    <w:rsid w:val="00114CF3"/>
    <w:rsid w:val="00132439"/>
    <w:rsid w:val="00135E86"/>
    <w:rsid w:val="001417AF"/>
    <w:rsid w:val="0014706C"/>
    <w:rsid w:val="00165FA8"/>
    <w:rsid w:val="00167A03"/>
    <w:rsid w:val="00194FBC"/>
    <w:rsid w:val="001A41EF"/>
    <w:rsid w:val="001B04CE"/>
    <w:rsid w:val="001B702A"/>
    <w:rsid w:val="001B762C"/>
    <w:rsid w:val="001C2081"/>
    <w:rsid w:val="001D3D1E"/>
    <w:rsid w:val="001E6974"/>
    <w:rsid w:val="0020428C"/>
    <w:rsid w:val="002146E9"/>
    <w:rsid w:val="002272DA"/>
    <w:rsid w:val="00246414"/>
    <w:rsid w:val="00247181"/>
    <w:rsid w:val="00284D2C"/>
    <w:rsid w:val="002A4080"/>
    <w:rsid w:val="002B666B"/>
    <w:rsid w:val="002C3E8E"/>
    <w:rsid w:val="002C45EB"/>
    <w:rsid w:val="002C75B6"/>
    <w:rsid w:val="002E64D9"/>
    <w:rsid w:val="003042A1"/>
    <w:rsid w:val="00310142"/>
    <w:rsid w:val="003205C3"/>
    <w:rsid w:val="003410DD"/>
    <w:rsid w:val="00342D13"/>
    <w:rsid w:val="003469D2"/>
    <w:rsid w:val="003534B5"/>
    <w:rsid w:val="0035464E"/>
    <w:rsid w:val="00356077"/>
    <w:rsid w:val="00367FF9"/>
    <w:rsid w:val="00374ED4"/>
    <w:rsid w:val="00382860"/>
    <w:rsid w:val="00387343"/>
    <w:rsid w:val="00396C36"/>
    <w:rsid w:val="003B3314"/>
    <w:rsid w:val="003E05F7"/>
    <w:rsid w:val="003E50EA"/>
    <w:rsid w:val="004039DF"/>
    <w:rsid w:val="00405CF0"/>
    <w:rsid w:val="00407ADF"/>
    <w:rsid w:val="00415A8E"/>
    <w:rsid w:val="00425C64"/>
    <w:rsid w:val="0043656A"/>
    <w:rsid w:val="004370DE"/>
    <w:rsid w:val="00447AD6"/>
    <w:rsid w:val="004507FA"/>
    <w:rsid w:val="00461CB1"/>
    <w:rsid w:val="00465B1A"/>
    <w:rsid w:val="00470977"/>
    <w:rsid w:val="0048664E"/>
    <w:rsid w:val="00496347"/>
    <w:rsid w:val="00497804"/>
    <w:rsid w:val="004A493B"/>
    <w:rsid w:val="004A62AA"/>
    <w:rsid w:val="004C021A"/>
    <w:rsid w:val="004E1249"/>
    <w:rsid w:val="004E4A29"/>
    <w:rsid w:val="004E6267"/>
    <w:rsid w:val="004E6A50"/>
    <w:rsid w:val="004E6D8B"/>
    <w:rsid w:val="004F37F9"/>
    <w:rsid w:val="004F4880"/>
    <w:rsid w:val="004F4AD8"/>
    <w:rsid w:val="00516267"/>
    <w:rsid w:val="00526F3A"/>
    <w:rsid w:val="00530390"/>
    <w:rsid w:val="00530AA5"/>
    <w:rsid w:val="00540538"/>
    <w:rsid w:val="00583B97"/>
    <w:rsid w:val="005841AA"/>
    <w:rsid w:val="00591EA7"/>
    <w:rsid w:val="005A14F0"/>
    <w:rsid w:val="005B18A6"/>
    <w:rsid w:val="005B1B42"/>
    <w:rsid w:val="005B7BFD"/>
    <w:rsid w:val="005C703E"/>
    <w:rsid w:val="005D3854"/>
    <w:rsid w:val="005D51E4"/>
    <w:rsid w:val="005D5812"/>
    <w:rsid w:val="005E4EAE"/>
    <w:rsid w:val="005E4F92"/>
    <w:rsid w:val="00612F46"/>
    <w:rsid w:val="00616844"/>
    <w:rsid w:val="006168A8"/>
    <w:rsid w:val="006279EA"/>
    <w:rsid w:val="006312D5"/>
    <w:rsid w:val="0063681C"/>
    <w:rsid w:val="006457AC"/>
    <w:rsid w:val="00662296"/>
    <w:rsid w:val="00665418"/>
    <w:rsid w:val="00672563"/>
    <w:rsid w:val="00674C17"/>
    <w:rsid w:val="00686D05"/>
    <w:rsid w:val="00690477"/>
    <w:rsid w:val="00692884"/>
    <w:rsid w:val="006B7BD2"/>
    <w:rsid w:val="006C0994"/>
    <w:rsid w:val="006D1A14"/>
    <w:rsid w:val="006D1AC6"/>
    <w:rsid w:val="006E3BF5"/>
    <w:rsid w:val="006E501C"/>
    <w:rsid w:val="006F0169"/>
    <w:rsid w:val="00716A33"/>
    <w:rsid w:val="00737AB9"/>
    <w:rsid w:val="00742951"/>
    <w:rsid w:val="00754327"/>
    <w:rsid w:val="00756DC3"/>
    <w:rsid w:val="0075783C"/>
    <w:rsid w:val="00757C8D"/>
    <w:rsid w:val="0076416D"/>
    <w:rsid w:val="00766AE2"/>
    <w:rsid w:val="00786C07"/>
    <w:rsid w:val="007A54B1"/>
    <w:rsid w:val="007A579E"/>
    <w:rsid w:val="007B4F97"/>
    <w:rsid w:val="007B615B"/>
    <w:rsid w:val="007C0C8A"/>
    <w:rsid w:val="007E22A8"/>
    <w:rsid w:val="007F1AEF"/>
    <w:rsid w:val="007F7A21"/>
    <w:rsid w:val="0080139F"/>
    <w:rsid w:val="00804B8C"/>
    <w:rsid w:val="0082257B"/>
    <w:rsid w:val="00826CC2"/>
    <w:rsid w:val="00831320"/>
    <w:rsid w:val="0086632F"/>
    <w:rsid w:val="0087369D"/>
    <w:rsid w:val="008979AF"/>
    <w:rsid w:val="008A3E24"/>
    <w:rsid w:val="008B0B97"/>
    <w:rsid w:val="008C0528"/>
    <w:rsid w:val="008E0E01"/>
    <w:rsid w:val="008E7513"/>
    <w:rsid w:val="008F290C"/>
    <w:rsid w:val="008F2F61"/>
    <w:rsid w:val="0090221D"/>
    <w:rsid w:val="00910DC8"/>
    <w:rsid w:val="009123D3"/>
    <w:rsid w:val="009201E8"/>
    <w:rsid w:val="009238CF"/>
    <w:rsid w:val="00924634"/>
    <w:rsid w:val="009305A2"/>
    <w:rsid w:val="00931FE3"/>
    <w:rsid w:val="0095335D"/>
    <w:rsid w:val="00967704"/>
    <w:rsid w:val="0097118F"/>
    <w:rsid w:val="0098793D"/>
    <w:rsid w:val="00992AD7"/>
    <w:rsid w:val="009937DC"/>
    <w:rsid w:val="009A171D"/>
    <w:rsid w:val="009A65C6"/>
    <w:rsid w:val="009B3F2C"/>
    <w:rsid w:val="009B7705"/>
    <w:rsid w:val="009C19F3"/>
    <w:rsid w:val="009C7670"/>
    <w:rsid w:val="009D264C"/>
    <w:rsid w:val="009F329F"/>
    <w:rsid w:val="00A172A1"/>
    <w:rsid w:val="00A2337A"/>
    <w:rsid w:val="00A30F5B"/>
    <w:rsid w:val="00A46F02"/>
    <w:rsid w:val="00A51845"/>
    <w:rsid w:val="00A664C3"/>
    <w:rsid w:val="00A73A59"/>
    <w:rsid w:val="00A779B1"/>
    <w:rsid w:val="00A84E98"/>
    <w:rsid w:val="00A90BB5"/>
    <w:rsid w:val="00A9345D"/>
    <w:rsid w:val="00AB1F3A"/>
    <w:rsid w:val="00AB2E35"/>
    <w:rsid w:val="00AB535D"/>
    <w:rsid w:val="00AB77C2"/>
    <w:rsid w:val="00AC1EC5"/>
    <w:rsid w:val="00AD33D5"/>
    <w:rsid w:val="00AE3E4D"/>
    <w:rsid w:val="00AF26BF"/>
    <w:rsid w:val="00AF6AEA"/>
    <w:rsid w:val="00AF73A7"/>
    <w:rsid w:val="00B06A46"/>
    <w:rsid w:val="00B1059A"/>
    <w:rsid w:val="00B111E8"/>
    <w:rsid w:val="00B12789"/>
    <w:rsid w:val="00B26E69"/>
    <w:rsid w:val="00B27957"/>
    <w:rsid w:val="00B40FD6"/>
    <w:rsid w:val="00B50E75"/>
    <w:rsid w:val="00B521C7"/>
    <w:rsid w:val="00B718E9"/>
    <w:rsid w:val="00B760BF"/>
    <w:rsid w:val="00B804C6"/>
    <w:rsid w:val="00B843BA"/>
    <w:rsid w:val="00BA7B2A"/>
    <w:rsid w:val="00BB14DE"/>
    <w:rsid w:val="00BB4C01"/>
    <w:rsid w:val="00BC3155"/>
    <w:rsid w:val="00BC35A9"/>
    <w:rsid w:val="00BC6D7C"/>
    <w:rsid w:val="00BD00CE"/>
    <w:rsid w:val="00C0184F"/>
    <w:rsid w:val="00C14030"/>
    <w:rsid w:val="00C143DA"/>
    <w:rsid w:val="00C22879"/>
    <w:rsid w:val="00C253F2"/>
    <w:rsid w:val="00C268B2"/>
    <w:rsid w:val="00C60FD1"/>
    <w:rsid w:val="00C61A1D"/>
    <w:rsid w:val="00CB51B2"/>
    <w:rsid w:val="00CD1CC2"/>
    <w:rsid w:val="00CD6C05"/>
    <w:rsid w:val="00CE3744"/>
    <w:rsid w:val="00CF7A18"/>
    <w:rsid w:val="00D120C3"/>
    <w:rsid w:val="00D275A0"/>
    <w:rsid w:val="00D329AE"/>
    <w:rsid w:val="00D360FD"/>
    <w:rsid w:val="00D44FDE"/>
    <w:rsid w:val="00D45FB8"/>
    <w:rsid w:val="00D504D8"/>
    <w:rsid w:val="00D77C99"/>
    <w:rsid w:val="00D866FC"/>
    <w:rsid w:val="00DA498E"/>
    <w:rsid w:val="00DC47BF"/>
    <w:rsid w:val="00DF4945"/>
    <w:rsid w:val="00E175C9"/>
    <w:rsid w:val="00E21F62"/>
    <w:rsid w:val="00E223C3"/>
    <w:rsid w:val="00E23866"/>
    <w:rsid w:val="00E257F4"/>
    <w:rsid w:val="00E416A6"/>
    <w:rsid w:val="00E537E8"/>
    <w:rsid w:val="00E5750C"/>
    <w:rsid w:val="00E848CF"/>
    <w:rsid w:val="00E87FAC"/>
    <w:rsid w:val="00E93B48"/>
    <w:rsid w:val="00E97FC1"/>
    <w:rsid w:val="00EC2F60"/>
    <w:rsid w:val="00F02DC9"/>
    <w:rsid w:val="00F0492F"/>
    <w:rsid w:val="00F0528D"/>
    <w:rsid w:val="00F22146"/>
    <w:rsid w:val="00F23180"/>
    <w:rsid w:val="00F4250D"/>
    <w:rsid w:val="00F65722"/>
    <w:rsid w:val="00F70C32"/>
    <w:rsid w:val="00F7248B"/>
    <w:rsid w:val="00F80F64"/>
    <w:rsid w:val="00F87055"/>
    <w:rsid w:val="00F871BC"/>
    <w:rsid w:val="00F87F96"/>
    <w:rsid w:val="00F95413"/>
    <w:rsid w:val="00FA6B14"/>
    <w:rsid w:val="00FB27EE"/>
    <w:rsid w:val="00FB52F7"/>
    <w:rsid w:val="00FC3AD2"/>
    <w:rsid w:val="00FC7319"/>
    <w:rsid w:val="00FC737A"/>
    <w:rsid w:val="00FE0C71"/>
    <w:rsid w:val="00FE346A"/>
    <w:rsid w:val="00FE6955"/>
    <w:rsid w:val="00FE7503"/>
    <w:rsid w:val="00FF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05C8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3534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34B5"/>
    <w:rPr>
      <w:sz w:val="24"/>
      <w:szCs w:val="24"/>
    </w:rPr>
  </w:style>
  <w:style w:styleId="Podnoje" w:type="paragraph">
    <w:name w:val="footer"/>
    <w:basedOn w:val="Normal"/>
    <w:link w:val="PodnojeChar"/>
    <w:rsid w:val="003534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34B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78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78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78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78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78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05C8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3534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34B5"/>
    <w:rPr>
      <w:sz w:val="24"/>
      <w:szCs w:val="24"/>
    </w:rPr>
  </w:style>
  <w:style w:styleId="Podnoje" w:type="paragraph">
    <w:name w:val="footer"/>
    <w:basedOn w:val="Normal"/>
    <w:link w:val="PodnojeChar"/>
    <w:rsid w:val="003534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34B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78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78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78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8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8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1204</izvorni_sadrzaj>
    <derivirana_varijabla naziv="DomainObject.Predmet.Broj_1">1204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St-1204/2017</izvorni_sadrzaj>
    <derivirana_varijabla naziv="DomainObject.Predmet.OznakaBroj_1">St-1204/2017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Pure smart drive j.d.o.o. za usluge</izvorni_sadrzaj>
    <derivirana_varijabla naziv="DomainObject.Predmet.ProtustrankaFormated_1">  Pure smart drive j.d.o.o. za usluge</derivirana_varijabla>
  </DomainObject.Predmet.ProtustrankaFormated>
  <DomainObject.Predmet.ProtustrankaFormatedOIB>
    <izvorni_sadrzaj>  Pure smart drive j.d.o.o. za usluge, OIB 46576711106</izvorni_sadrzaj>
    <derivirana_varijabla naziv="DomainObject.Predmet.ProtustrankaFormatedOIB_1">  Pure smart drive j.d.o.o. za usluge, OIB 46576711106</derivirana_varijabla>
  </DomainObject.Predmet.ProtustrankaFormatedOIB>
  <DomainObject.Predmet.ProtustrankaFormatedWithAdress>
    <izvorni_sadrzaj> Pure smart drive j.d.o.o. za usluge, Fallerovo šetalište 4 , 10000 Zagreb</izvorni_sadrzaj>
    <derivirana_varijabla naziv="DomainObject.Predmet.ProtustrankaFormatedWithAdress_1"> Pure smart drive j.d.o.o. za usluge, Fallerovo šetalište 4 , 10000 Zagreb</derivirana_varijabla>
  </DomainObject.Predmet.ProtustrankaFormatedWithAdress>
  <DomainObject.Predmet.ProtustrankaFormatedWithAdressOIB>
    <izvorni_sadrzaj> Pure smart drive j.d.o.o. za usluge, OIB 46576711106, Fallerovo šetalište 4 , 10000 Zagreb</izvorni_sadrzaj>
    <derivirana_varijabla naziv="DomainObject.Predmet.ProtustrankaFormatedWithAdressOIB_1"> Pure smart drive j.d.o.o. za usluge, OIB 46576711106, Fallerovo šetalište 4 , 10000 Zagreb</derivirana_varijabla>
  </DomainObject.Predmet.ProtustrankaFormatedWithAdressOIB>
  <DomainObject.Predmet.ProtustrankaWithAdress>
    <izvorni_sadrzaj>Pure smart drive j.d.o.o. za usluge Fallerovo šetalište 4 , 10000 Zagreb</izvorni_sadrzaj>
    <derivirana_varijabla naziv="DomainObject.Predmet.ProtustrankaWithAdress_1">Pure smart drive j.d.o.o. za usluge Fallerovo šetalište 4 , 10000 Zagreb</derivirana_varijabla>
  </DomainObject.Predmet.ProtustrankaWithAdress>
  <DomainObject.Predmet.ProtustrankaWithAdressOIB>
    <izvorni_sadrzaj>Pure smart drive j.d.o.o. za usluge, OIB 46576711106, Fallerovo šetalište 4 , 10000 Zagreb</izvorni_sadrzaj>
    <derivirana_varijabla naziv="DomainObject.Predmet.ProtustrankaWithAdressOIB_1">Pure smart drive j.d.o.o. za usluge, OIB 46576711106, Fallerovo šetalište 4 , 10000 Zagreb</derivirana_varijabla>
  </DomainObject.Predmet.ProtustrankaWithAdressOIB>
  <DomainObject.Predmet.ProtustrankaNazivFormated>
    <izvorni_sadrzaj>Pure smart drive j.d.o.o. za usluge</izvorni_sadrzaj>
    <derivirana_varijabla naziv="DomainObject.Predmet.ProtustrankaNazivFormated_1">Pure smart drive j.d.o.o. za usluge</derivirana_varijabla>
  </DomainObject.Predmet.ProtustrankaNazivFormated>
  <DomainObject.Predmet.ProtustrankaNazivFormatedOIB>
    <izvorni_sadrzaj>Pure smart drive j.d.o.o. za usluge, OIB 46576711106</izvorni_sadrzaj>
    <derivirana_varijabla naziv="DomainObject.Predmet.ProtustrankaNazivFormatedOIB_1">Pure smart drive j.d.o.o. za usluge, OIB 46576711106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Pure smart drive j.d.o.o. za usluge</item>
    </izvorni_sadrzaj>
    <derivirana_varijabla naziv="DomainObject.Predmet.ProtuStrankaListFormated_1">
      <item>Pure smart drive j.d.o.o. za usluge</item>
    </derivirana_varijabla>
  </DomainObject.Predmet.ProtuStrankaListFormated>
  <DomainObject.Predmet.ProtuStrankaListFormatedOIB>
    <izvorni_sadrzaj>
      <item>Pure smart drive j.d.o.o. za usluge, OIB 46576711106</item>
    </izvorni_sadrzaj>
    <derivirana_varijabla naziv="DomainObject.Predmet.ProtuStrankaListFormatedOIB_1">
      <item>Pure smart drive j.d.o.o. za usluge, OIB 46576711106</item>
    </derivirana_varijabla>
  </DomainObject.Predmet.ProtuStrankaListFormatedOIB>
  <DomainObject.Predmet.ProtuStrankaListFormatedWithAdress>
    <izvorni_sadrzaj>
      <item>Pure smart drive j.d.o.o. za usluge, Fallerovo šetalište 4 , 10000 Zagreb</item>
    </izvorni_sadrzaj>
    <derivirana_varijabla naziv="DomainObject.Predmet.ProtuStrankaListFormatedWithAdress_1">
      <item>Pure smart drive j.d.o.o. za usluge, Fallerovo šetalište 4 , 10000 Zagreb</item>
    </derivirana_varijabla>
  </DomainObject.Predmet.ProtuStrankaListFormatedWithAdress>
  <DomainObject.Predmet.ProtuStrankaListFormatedWithAdressOIB>
    <izvorni_sadrzaj>
      <item>Pure smart drive j.d.o.o. za usluge, OIB 46576711106, Fallerovo šetalište 4 , 10000 Zagreb</item>
    </izvorni_sadrzaj>
    <derivirana_varijabla naziv="DomainObject.Predmet.ProtuStrankaListFormatedWithAdressOIB_1">
      <item>Pure smart drive j.d.o.o. za usluge, OIB 46576711106, Fallerovo šetalište 4 , 10000 Zagreb</item>
    </derivirana_varijabla>
  </DomainObject.Predmet.ProtuStrankaListFormatedWithAdressOIB>
  <DomainObject.Predmet.ProtuStrankaListNazivFormated>
    <izvorni_sadrzaj>
      <item>Pure smart drive j.d.o.o. za usluge</item>
    </izvorni_sadrzaj>
    <derivirana_varijabla naziv="DomainObject.Predmet.ProtuStrankaListNazivFormated_1">
      <item>Pure smart drive j.d.o.o. za usluge</item>
    </derivirana_varijabla>
  </DomainObject.Predmet.ProtuStrankaListNazivFormated>
  <DomainObject.Predmet.ProtuStrankaListNazivFormatedOIB>
    <izvorni_sadrzaj>
      <item>Pure smart drive j.d.o.o. za usluge, OIB 46576711106</item>
    </izvorni_sadrzaj>
    <derivirana_varijabla naziv="DomainObject.Predmet.ProtuStrankaListNazivFormatedOIB_1">
      <item>Pure smart drive j.d.o.o. za usluge, OIB 46576711106</item>
    </derivirana_varijabla>
  </DomainObject.Predmet.ProtuStrankaListNazivFormatedOIB>
  <DomainObject.Predmet.OstaliListFormated>
    <izvorni_sadrzaj>
      <item>Ivana Kalkan</item>
    </izvorni_sadrzaj>
    <derivirana_varijabla naziv="DomainObject.Predmet.OstaliListFormated_1">
      <item>Ivana Kalkan</item>
    </derivirana_varijabla>
  </DomainObject.Predmet.OstaliListFormated>
  <DomainObject.Predmet.OstaliListFormatedOIB>
    <izvorni_sadrzaj>
      <item>Ivana Kalkan</item>
    </izvorni_sadrzaj>
    <derivirana_varijabla naziv="DomainObject.Predmet.OstaliListFormatedOIB_1">
      <item>Ivana Kalkan</item>
    </derivirana_varijabla>
  </DomainObject.Predmet.OstaliListFormatedOIB>
  <DomainObject.Predmet.OstaliListFormatedWithAdress>
    <izvorni_sadrzaj>
      <item>Ivana Kalkan</item>
    </izvorni_sadrzaj>
    <derivirana_varijabla naziv="DomainObject.Predmet.OstaliListFormatedWithAdress_1">
      <item>Ivana Kalkan</item>
    </derivirana_varijabla>
  </DomainObject.Predmet.OstaliListFormatedWithAdress>
  <DomainObject.Predmet.OstaliListFormatedWithAdressOIB>
    <izvorni_sadrzaj>
      <item>Ivana Kalkan</item>
    </izvorni_sadrzaj>
    <derivirana_varijabla naziv="DomainObject.Predmet.OstaliListFormatedWithAdressOIB_1">
      <item>Ivana Kalkan</item>
    </derivirana_varijabla>
  </DomainObject.Predmet.OstaliListFormatedWithAdressOIB>
  <DomainObject.Predmet.OstaliListNazivFormated>
    <izvorni_sadrzaj>
      <item>Ivana Kalkan</item>
    </izvorni_sadrzaj>
    <derivirana_varijabla naziv="DomainObject.Predmet.OstaliListNazivFormated_1">
      <item>Ivana Kalkan</item>
    </derivirana_varijabla>
  </DomainObject.Predmet.OstaliListNazivFormated>
  <DomainObject.Predmet.OstaliListNazivFormatedOIB>
    <izvorni_sadrzaj>
      <item>Ivana Kalkan</item>
    </izvorni_sadrzaj>
    <derivirana_varijabla naziv="DomainObject.Predmet.OstaliListNazivFormatedOIB_1">
      <item>Ivana Kalkan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Pure smart drive j.d.o.o. za usluge</izvorni_sadrzaj>
    <derivirana_varijabla naziv="DomainObject.Predmet.ProtustrankaIDrugi_1">Pure smart drive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Pure smart drive j.d.o.o. za usluge, OIB 46576711106, Fallerovo šetalište 4 , 10000 Zagreb</izvorni_sadrzaj>
    <derivirana_varijabla naziv="DomainObject.Predmet.ProtustrankaIDrugiAdressOIB_1">Pure smart drive j.d.o.o. za usluge, OIB 46576711106, Fallerovo šetalište 4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Pure smart drive j.d.o.o. za usluge</item>
      <item>FINA Regionalni centar Zagreb</item>
      <item>Ivana Kalkan</item>
    </izvorni_sadrzaj>
    <derivirana_varijabla naziv="DomainObject.Predmet.SudioniciListNaziv_1">
      <item>Pure smart drive j.d.o.o. za usluge</item>
      <item>FINA Regionalni centar Zagreb</item>
      <item>Ivana Kalkan</item>
    </derivirana_varijabla>
  </DomainObject.Predmet.SudioniciListNaziv>
  <DomainObject.Predmet.SudioniciListAdressOIB>
    <izvorni_sadrzaj>
      <item>Pure smart drive j.d.o.o. za usluge, OIB 46576711106, Fallerovo šetalište 4 ,10000 Zagreb</item>
      <item>FINA Regionalni centar Zagreb, OIB 85821130368, Trg svibanjskih žrtava 1995. br. 1,10000 Zagreb</item>
      <item>Ivana Kalkan</item>
    </izvorni_sadrzaj>
    <derivirana_varijabla naziv="DomainObject.Predmet.SudioniciListAdressOIB_1">
      <item>Pure smart drive j.d.o.o. za usluge, OIB 46576711106, Fallerovo šetalište 4 ,10000 Zagreb</item>
      <item>FINA Regionalni centar Zagreb, OIB 85821130368, Trg svibanjskih žrtava 1995. br. 1,10000 Zagreb</item>
      <item>Ivana Kalkan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46576711106</item>
      <item>, OIB 85821130368</item>
      <item>, OIB null</item>
    </izvorni_sadrzaj>
    <derivirana_varijabla naziv="DomainObject.Predmet.SudioniciListNazivOIB_1">
      <item>, OIB 46576711106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50FF3B-EEBE-4BAB-AE64-C4ADD9A829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1212</properties:Words>
  <properties:Characters>6612</properties:Characters>
  <properties:Lines>128</properties:Lines>
  <properties:Paragraphs>38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2018-06-12T10:24:00Z</dcterms:created>
  <dc:creator>alet</dc:creator>
  <cp:lastModifiedBy>wsadmin</cp:lastModifiedBy>
  <cp:lastPrinted>2018-06-12T10:56:00Z</cp:lastPrinted>
  <dcterms:modified xmlns:xsi="http://www.w3.org/2001/XMLSchema-instance" xsi:type="dcterms:W3CDTF">2018-06-12T11:22:00Z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(st-1204-2017 od 12.06.2018.čl.132 RJEŠENJE POZIV NA UPLATU PREDUJMA- 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