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6a170" w14:paraId="c36a170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3A55C9">
        <w:rPr>
          <w:lang w:val="hr-HR"/>
        </w:rPr>
        <w:t>1073</w:t>
      </w:r>
      <w:r w:rsidRPr="00F20BF1">
        <w:rPr>
          <w:lang w:val="hr-HR"/>
        </w:rPr>
        <w:t>/1</w:t>
      </w:r>
      <w:r>
        <w:rPr>
          <w:lang w:val="hr-HR"/>
        </w:rPr>
        <w:t>5</w:t>
      </w:r>
      <w:r w:rsidRPr="00F20BF1">
        <w:rPr>
          <w:lang w:val="hr-HR"/>
        </w:rPr>
        <w:t>-</w:t>
      </w:r>
      <w:r w:rsidR="00AD67CB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stečajnog postupka protiv dužnika</w:t>
      </w:r>
      <w:r w:rsidR="003A55C9">
        <w:t xml:space="preserve"> USLUŽNA,  TRGOVAČKA I PROIZVODNA ZADRUGA-MIBID za usluge, trgovinu i proizvodnju</w:t>
      </w:r>
      <w:r w:rsidR="00552216">
        <w:t>,</w:t>
      </w:r>
      <w:r w:rsidR="00D07ECC">
        <w:t xml:space="preserve"> OIB:</w:t>
      </w:r>
      <w:r w:rsidR="00B908CA">
        <w:t xml:space="preserve"> </w:t>
      </w:r>
      <w:r w:rsidR="003A55C9">
        <w:t>74488808930</w:t>
      </w:r>
      <w:r w:rsidR="00D07ECC">
        <w:t xml:space="preserve"> s</w:t>
      </w:r>
      <w:r w:rsidR="00B71B33">
        <w:t>a sjedišt</w:t>
      </w:r>
      <w:r w:rsidR="003A55C9">
        <w:t>em u Pavelinska 6 a</w:t>
      </w:r>
      <w:r w:rsidR="00247894">
        <w:t xml:space="preserve">, </w:t>
      </w:r>
      <w:r w:rsidR="003A55C9">
        <w:t>48000 Koprivnica</w:t>
      </w:r>
      <w:r w:rsidR="00247894">
        <w:t>,</w:t>
      </w:r>
      <w:r w:rsidR="00B71B33">
        <w:t xml:space="preserve"> dana 17. prosinca</w:t>
      </w:r>
      <w:r w:rsidR="00920620">
        <w:t xml:space="preserve">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3A55C9" w:rsidRPr="003A55C9">
        <w:t xml:space="preserve"> </w:t>
      </w:r>
      <w:r w:rsidR="003A55C9">
        <w:t xml:space="preserve"> USLUŽNA,  TRGOVAČKA I PROIZVODNA ZADRUGA-MIBID za usluge, trgovinu i proizvodnju, OIB: 74488808930 sa sjedištem u Pavelinska 6 a, 48000 Koprivnica</w:t>
      </w:r>
      <w:r w:rsidR="00552216">
        <w:t>,</w:t>
      </w:r>
      <w:r w:rsidR="002E00D7">
        <w:t xml:space="preserve"> </w:t>
      </w:r>
      <w:r w:rsidR="00B82432">
        <w:t>iznosi</w:t>
      </w:r>
      <w:r w:rsidR="003A55C9">
        <w:t xml:space="preserve"> 14.963,88</w:t>
      </w:r>
      <w:r w:rsidR="0020506B">
        <w:t xml:space="preserve"> kn.</w:t>
      </w:r>
    </w:p>
    <w:p w:rsidRDefault="0020506B" w:rsidP="008C6ED6" w:rsidR="0020506B">
      <w:pPr>
        <w:jc w:val="both"/>
      </w:pPr>
    </w:p>
    <w:p w:rsidRDefault="00FC6F90" w:rsidP="008C6ED6" w:rsidR="0020506B">
      <w:pPr>
        <w:jc w:val="both"/>
      </w:pPr>
      <w:r>
        <w:tab/>
        <w:t>II/ Poziva se upravitelj</w:t>
      </w:r>
      <w:r w:rsidR="002E00D7">
        <w:t xml:space="preserve"> dužnika</w:t>
      </w:r>
      <w:r>
        <w:t xml:space="preserve"> Božica Salajec</w:t>
      </w:r>
      <w:r w:rsidR="00247894">
        <w:t>,</w:t>
      </w:r>
      <w:r>
        <w:t xml:space="preserve"> iz Goričkog, Goričko 1/d </w:t>
      </w:r>
      <w:r w:rsidR="00E05A30">
        <w:t>da</w:t>
      </w:r>
      <w:r w:rsidR="00247894">
        <w:t xml:space="preserve">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FC6F90" w:rsidP="008C6ED6" w:rsidR="0020506B">
      <w:pPr>
        <w:jc w:val="both"/>
      </w:pPr>
      <w:r>
        <w:tab/>
        <w:t>III/ Upozorava se upravitelj</w:t>
      </w:r>
      <w:r w:rsidR="0020506B"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lastRenderedPageBreak/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E05A30">
        <w:rPr>
          <w:lang w:val="hr-HR"/>
        </w:rPr>
        <w:t>Dana 14. prosinca</w:t>
      </w:r>
      <w:r>
        <w:rPr>
          <w:lang w:val="hr-HR"/>
        </w:rPr>
        <w:t xml:space="preserve"> 2015.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</w:t>
      </w:r>
      <w:r w:rsidR="003A55C9">
        <w:rPr>
          <w:lang w:val="hr-HR"/>
        </w:rPr>
        <w:t xml:space="preserve"> podnio je prijedlog </w:t>
      </w:r>
      <w:r>
        <w:rPr>
          <w:lang w:val="hr-HR"/>
        </w:rPr>
        <w:t>za otvaranje stečajnog postupka nad dužnikom</w:t>
      </w:r>
      <w:r w:rsidR="003A55C9">
        <w:t xml:space="preserve"> USLUŽNA,  TRGOVAČKA I PROIZVODNA ZADRUGA-MIBID za usluge, trgovinu i proizvodnju, OIB: 74488808930 sa sjedištem u Pavelinska 6 a, 48000 Koprivnica</w:t>
      </w:r>
      <w:r>
        <w:t>, navodeći da du</w:t>
      </w:r>
      <w:r w:rsidR="00B82432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3A55C9">
        <w:t xml:space="preserve"> 14.963,88</w:t>
      </w:r>
      <w:r w:rsidR="00B82432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B71B33">
        <w:rPr>
          <w:lang w:val="hr-HR"/>
        </w:rPr>
        <w:t>17</w:t>
      </w:r>
      <w:r w:rsidR="002E00D7">
        <w:rPr>
          <w:lang w:val="hr-HR"/>
        </w:rPr>
        <w:t>.</w:t>
      </w:r>
      <w:r w:rsidR="00B71B33">
        <w:rPr>
          <w:lang w:val="hr-HR"/>
        </w:rPr>
        <w:t xml:space="preserve"> prosinca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B27695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498A" w:rsidP="007F64E0" w:rsidR="00B1498A">
      <w:r>
        <w:separator/>
      </w:r>
    </w:p>
  </w:endnote>
  <w:endnote w:id="0" w:type="continuationSeparator">
    <w:p w:rsidRDefault="00B1498A" w:rsidP="007F64E0" w:rsidR="00B149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498A" w:rsidP="007F64E0" w:rsidR="00B1498A">
      <w:r>
        <w:separator/>
      </w:r>
    </w:p>
  </w:footnote>
  <w:footnote w:id="0" w:type="continuationSeparator">
    <w:p w:rsidRDefault="00B1498A" w:rsidP="007F64E0" w:rsidR="00B149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3A55C9">
      <w:rPr>
        <w:lang w:val="hr-HR"/>
      </w:rPr>
      <w:t>1073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6B1282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27695" w:rsidRPr="00B27695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29A5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0DF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17D6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A55C9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5B9C"/>
    <w:rsid w:val="004E376A"/>
    <w:rsid w:val="004E40D1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2216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C5AF6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3CC5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A06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05D27"/>
    <w:rsid w:val="00B1498A"/>
    <w:rsid w:val="00B14BE8"/>
    <w:rsid w:val="00B16CA0"/>
    <w:rsid w:val="00B17F04"/>
    <w:rsid w:val="00B25788"/>
    <w:rsid w:val="00B27695"/>
    <w:rsid w:val="00B416DA"/>
    <w:rsid w:val="00B41B30"/>
    <w:rsid w:val="00B41C36"/>
    <w:rsid w:val="00B60F6A"/>
    <w:rsid w:val="00B61DDF"/>
    <w:rsid w:val="00B64251"/>
    <w:rsid w:val="00B64E05"/>
    <w:rsid w:val="00B66E24"/>
    <w:rsid w:val="00B6713B"/>
    <w:rsid w:val="00B674CD"/>
    <w:rsid w:val="00B71B33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20544"/>
    <w:rsid w:val="00D21018"/>
    <w:rsid w:val="00D2316B"/>
    <w:rsid w:val="00D2435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5A30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4EA8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C6F90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05D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D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5D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5D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5D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05D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D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5D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5D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5D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St-1073/2015-4</izvorni_sadrzaj>
    <derivirana_varijabla naziv="DomainObject.Oznaka_1">St-1073/2015-4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1073</izvorni_sadrzaj>
    <derivirana_varijabla naziv="DomainObject.Predmet.Broj_1">1073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St-1073/2015</izvorni_sadrzaj>
    <derivirana_varijabla naziv="DomainObject.Predmet.OznakaBroj_1">St-1073/2015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USLUŽNA, TRGOVAČKA I PROIZVODNA ZADRUGA-MIBID za usluge, trgovinu i proizvodnju</izvorni_sadrzaj>
    <derivirana_varijabla naziv="DomainObject.Predmet.ProtustrankaFormated_1">  USLUŽNA, TRGOVAČKA I PROIZVODNA ZADRUGA-MIBID za usluge, trgovinu i proizvodnju</derivirana_varijabla>
  </DomainObject.Predmet.ProtustrankaFormated>
  <DomainObject.Predmet.ProtustrankaFormatedOIB>
    <izvorni_sadrzaj>  USLUŽNA, TRGOVAČKA I PROIZVODNA ZADRUGA-MIBID za usluge, trgovinu i proizvodnju, OIB 74488808930</izvorni_sadrzaj>
    <derivirana_varijabla naziv="DomainObject.Predmet.ProtustrankaFormatedOIB_1">  USLUŽNA, TRGOVAČKA I PROIZVODNA ZADRUGA-MIBID za usluge, trgovinu i proizvodnju, OIB 74488808930</derivirana_varijabla>
  </DomainObject.Predmet.ProtustrankaFormatedOIB>
  <DomainObject.Predmet.ProtustrankaFormatedWithAdress>
    <izvorni_sadrzaj> USLUŽNA, TRGOVAČKA I PROIZVODNA ZADRUGA-MIBID za usluge, trgovinu i proizvodnju, Pavelinska 6/a, 48000 Koprivnica</izvorni_sadrzaj>
    <derivirana_varijabla naziv="DomainObject.Predmet.ProtustrankaFormatedWithAdress_1"> USLUŽNA, TRGOVAČKA I PROIZVODNA ZADRUGA-MIBID za usluge, trgovinu i proizvodnju, Pavelinska 6/a, 48000 Koprivnica</derivirana_varijabla>
  </DomainObject.Predmet.ProtustrankaFormatedWithAdress>
  <DomainObject.Predmet.ProtustrankaFormatedWithAdressOIB>
    <izvorni_sadrzaj> USLUŽNA, TRGOVAČKA I PROIZVODNA ZADRUGA-MIBID za usluge, trgovinu i proizvodnju, OIB 74488808930, Pavelinska 6/a, 48000 Koprivnica</izvorni_sadrzaj>
    <derivirana_varijabla naziv="DomainObject.Predmet.ProtustrankaFormatedWithAdressOIB_1"> USLUŽNA, TRGOVAČKA I PROIZVODNA ZADRUGA-MIBID za usluge, trgovinu i proizvodnju, OIB 74488808930, Pavelinska 6/a, 48000 Koprivnica</derivirana_varijabla>
  </DomainObject.Predmet.ProtustrankaFormatedWithAdressOIB>
  <DomainObject.Predmet.ProtustrankaWithAdress>
    <izvorni_sadrzaj>USLUŽNA, TRGOVAČKA I PROIZVODNA ZADRUGA-MIBID za usluge, trgovinu i proizvodnju Pavelinska 6/a, 48000 Koprivnica</izvorni_sadrzaj>
    <derivirana_varijabla naziv="DomainObject.Predmet.ProtustrankaWithAdress_1">USLUŽNA, TRGOVAČKA I PROIZVODNA ZADRUGA-MIBID za usluge, trgovinu i proizvodnju Pavelinska 6/a, 48000 Koprivnica</derivirana_varijabla>
  </DomainObject.Predmet.ProtustrankaWithAdress>
  <DomainObject.Predmet.ProtustrankaWithAdressOIB>
    <izvorni_sadrzaj>USLUŽNA, TRGOVAČKA I PROIZVODNA ZADRUGA-MIBID za usluge, trgovinu i proizvodnju, OIB 74488808930, Pavelinska 6/a, 48000 Koprivnica</izvorni_sadrzaj>
    <derivirana_varijabla naziv="DomainObject.Predmet.ProtustrankaWithAdressOIB_1">USLUŽNA, TRGOVAČKA I PROIZVODNA ZADRUGA-MIBID za usluge, trgovinu i proizvodnju, OIB 74488808930, Pavelinska 6/a, 48000 Koprivnica</derivirana_varijabla>
  </DomainObject.Predmet.ProtustrankaWithAdressOIB>
  <DomainObject.Predmet.ProtustrankaNazivFormated>
    <izvorni_sadrzaj>USLUŽNA, TRGOVAČKA I PROIZVODNA ZADRUGA-MIBID za usluge, trgovinu i proizvodnju</izvorni_sadrzaj>
    <derivirana_varijabla naziv="DomainObject.Predmet.ProtustrankaNazivFormated_1">USLUŽNA, TRGOVAČKA I PROIZVODNA ZADRUGA-MIBID za usluge, trgovinu i proizvodnju</derivirana_varijabla>
  </DomainObject.Predmet.ProtustrankaNazivFormated>
  <DomainObject.Predmet.ProtustrankaNazivFormatedOIB>
    <izvorni_sadrzaj>USLUŽNA, TRGOVAČKA I PROIZVODNA ZADRUGA-MIBID za usluge, trgovinu i proizvodnju, OIB 74488808930</izvorni_sadrzaj>
    <derivirana_varijabla naziv="DomainObject.Predmet.ProtustrankaNazivFormatedOIB_1">USLUŽNA, TRGOVAČKA I PROIZVODNA ZADRUGA-MIBID za usluge, trgovinu i proizvodnju, OIB 74488808930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14963.88</izvorni_sadrzaj>
    <derivirana_varijabla naziv="DomainObject.Predmet.TrenutnaVrijednost_1">14963.88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USLUŽNA, TRGOVAČKA I PROIZVODNA ZADRUGA-MIBID za usluge, trgovinu i proizvodnju</item>
    </izvorni_sadrzaj>
    <derivirana_varijabla naziv="DomainObject.Predmet.ProtuStrankaListFormated_1">
      <item>USLUŽNA, TRGOVAČKA I PROIZVODNA ZADRUGA-MIBID za usluge, trgovinu i proizvodnju</item>
    </derivirana_varijabla>
  </DomainObject.Predmet.ProtuStrankaListFormated>
  <DomainObject.Predmet.ProtuStrankaListFormatedOIB>
    <izvorni_sadrzaj>
      <item>USLUŽNA, TRGOVAČKA I PROIZVODNA ZADRUGA-MIBID za usluge, trgovinu i proizvodnju, OIB 74488808930</item>
    </izvorni_sadrzaj>
    <derivirana_varijabla naziv="DomainObject.Predmet.ProtuStrankaListFormatedOIB_1">
      <item>USLUŽNA, TRGOVAČKA I PROIZVODNA ZADRUGA-MIBID za usluge, trgovinu i proizvodnju, OIB 74488808930</item>
    </derivirana_varijabla>
  </DomainObject.Predmet.ProtuStrankaListFormatedOIB>
  <DomainObject.Predmet.ProtuStrankaListFormatedWithAdress>
    <izvorni_sadrzaj>
      <item>USLUŽNA, TRGOVAČKA I PROIZVODNA ZADRUGA-MIBID za usluge, trgovinu i proizvodnju, Pavelinska 6/a, 48000 Koprivnica</item>
    </izvorni_sadrzaj>
    <derivirana_varijabla naziv="DomainObject.Predmet.ProtuStrankaListFormatedWithAdress_1">
      <item>USLUŽNA, TRGOVAČKA I PROIZVODNA ZADRUGA-MIBID za usluge, trgovinu i proizvodnju, Pavelinska 6/a, 48000 Koprivnica</item>
    </derivirana_varijabla>
  </DomainObject.Predmet.ProtuStrankaListFormatedWithAdress>
  <DomainObject.Predmet.ProtuStrankaListFormatedWithAdressOIB>
    <izvorni_sadrzaj>
      <item>USLUŽNA, TRGOVAČKA I PROIZVODNA ZADRUGA-MIBID za usluge, trgovinu i proizvodnju, OIB 74488808930, Pavelinska 6/a, 48000 Koprivnica</item>
    </izvorni_sadrzaj>
    <derivirana_varijabla naziv="DomainObject.Predmet.ProtuStrankaListFormatedWithAdressOIB_1">
      <item>USLUŽNA, TRGOVAČKA I PROIZVODNA ZADRUGA-MIBID za usluge, trgovinu i proizvodnju, OIB 74488808930, Pavelinska 6/a, 48000 Koprivnica</item>
    </derivirana_varijabla>
  </DomainObject.Predmet.ProtuStrankaListFormatedWithAdressOIB>
  <DomainObject.Predmet.ProtuStrankaListNazivFormated>
    <izvorni_sadrzaj>
      <item>USLUŽNA, TRGOVAČKA I PROIZVODNA ZADRUGA-MIBID za usluge, trgovinu i proizvodnju</item>
    </izvorni_sadrzaj>
    <derivirana_varijabla naziv="DomainObject.Predmet.ProtuStrankaListNazivFormated_1">
      <item>USLUŽNA, TRGOVAČKA I PROIZVODNA ZADRUGA-MIBID za usluge, trgovinu i proizvodnju</item>
    </derivirana_varijabla>
  </DomainObject.Predmet.ProtuStrankaListNazivFormated>
  <DomainObject.Predmet.ProtuStrankaListNazivFormatedOIB>
    <izvorni_sadrzaj>
      <item>USLUŽNA, TRGOVAČKA I PROIZVODNA ZADRUGA-MIBID za usluge, trgovinu i proizvodnju, OIB 74488808930</item>
    </izvorni_sadrzaj>
    <derivirana_varijabla naziv="DomainObject.Predmet.ProtuStrankaListNazivFormatedOIB_1">
      <item>USLUŽNA, TRGOVAČKA I PROIZVODNA ZADRUGA-MIBID za usluge, trgovinu i proizvodnju, OIB 74488808930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>St-1073/2015-4</izvorni_sadrzaj>
    <derivirana_varijabla naziv="DomainObject.PoslovniBrojDokumenta_1">St-1073/2015-4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USLUŽNA, TRGOVAČKA I PROIZVODNA ZADRUGA-MIBID za usluge, trgovinu i proizvodnju</izvorni_sadrzaj>
    <derivirana_varijabla naziv="DomainObject.Predmet.ProtustrankaIDrugi_1">USLUŽNA, TRGOVAČKA I PROIZVODNA ZADRUGA-MIBID za usluge, trgovinu i proizvodnju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USLUŽNA, TRGOVAČKA I PROIZVODNA ZADRUGA-MIBID za usluge, trgovinu i proizvodnju, OIB 74488808930, Pavelinska 6/a, 48000 Koprivnica</izvorni_sadrzaj>
    <derivirana_varijabla naziv="DomainObject.Predmet.ProtustrankaIDrugiAdressOIB_1">USLUŽNA, TRGOVAČKA I PROIZVODNA ZADRUGA-MIBID za usluge, trgovinu i proizvodnju, OIB 74488808930, Pavelinska 6/a,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USLUŽNA, TRGOVAČKA I PROIZVODNA ZADRUGA-MIBID za usluge, trgovinu i proizvodnju</item>
      <item>E-oglasna ploča</item>
      <item>Sudski registar, Trgovački sud u Varaždinu</item>
    </izvorni_sadrzaj>
    <derivirana_varijabla naziv="DomainObject.Predmet.SudioniciListNaziv_1">
      <item>Financijska agencija</item>
      <item>USLUŽNA, TRGOVAČKA I PROIZVODNA ZADRUGA-MIBID za usluge, trgovinu i proizvodnju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USLUŽNA, TRGOVAČKA I PROIZVODNA ZADRUGA-MIBID za usluge, trgovinu i proizvodnju, OIB 74488808930, Pavelinska 6/a,48000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USLUŽNA, TRGOVAČKA I PROIZVODNA ZADRUGA-MIBID za usluge, trgovinu i proizvodnju, OIB 74488808930, Pavelinska 6/a,48000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74488808930</item>
      <item>, OIB null</item>
      <item>, OIB null</item>
    </izvorni_sadrzaj>
    <derivirana_varijabla naziv="DomainObject.Predmet.SudioniciListNazivOIB_1">
      <item>, OIB 85821130368</item>
      <item>, OIB 74488808930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486</properties:Words>
  <properties:Characters>2640</properties:Characters>
  <properties:Lines>73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2015-12-17T11:35:00Z</dcterms:created>
  <dc:creator>user</dc:creator>
  <cp:lastModifiedBy>Maja Marčec</cp:lastModifiedBy>
  <cp:lastPrinted>2015-12-17T11:58:00Z</cp:lastPrinted>
  <dcterms:modified xmlns:xsi="http://www.w3.org/2001/XMLSchema-instance" xsi:type="dcterms:W3CDTF">2015-12-17T11:58:00Z</dcterms:modified>
  <cp:revision>6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St-1073/2015-4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