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ff3bf" w14:paraId="58ff3bf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961651">
        <w:t>650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961651">
        <w:t>Zadruga likovnih umjetnika TAJNE ZANATA</w:t>
      </w:r>
      <w:r w:rsidR="008A0D6E">
        <w:t>,</w:t>
      </w:r>
      <w:r w:rsidR="00961651">
        <w:t xml:space="preserve"> Split, Fra Luje Marune 3</w:t>
      </w:r>
      <w:r w:rsidR="00305A5F">
        <w:t>,</w:t>
      </w:r>
      <w:r w:rsidR="00D75071">
        <w:t xml:space="preserve"> OIB</w:t>
      </w:r>
      <w:r w:rsidR="00961651">
        <w:t>: 29881104726</w:t>
      </w:r>
      <w:r w:rsidR="008A0D6E">
        <w:t xml:space="preserve">, </w:t>
      </w:r>
      <w:r w:rsidR="00961651">
        <w:t>MBS: 060203510,</w:t>
      </w:r>
      <w:r w:rsidR="00791C38">
        <w:t xml:space="preserve">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961651" w:rsidRPr="00961651">
        <w:t>Zadruga likovnih umjetnika TAJNE ZANATA, Split, Fra Luje Marune 3, OIB: 29881104726, MBS: 060203510</w:t>
      </w:r>
      <w:r w:rsidR="00961651">
        <w:t>,</w:t>
      </w:r>
      <w:r w:rsidR="00961651" w:rsidRPr="00961651">
        <w:t xml:space="preserve"> </w:t>
      </w:r>
      <w:r w:rsidR="00305A5F">
        <w:t>n</w:t>
      </w:r>
      <w:r w:rsidR="00791C38">
        <w:t xml:space="preserve">a </w:t>
      </w:r>
      <w:r>
        <w:t>dan</w:t>
      </w:r>
      <w:r w:rsidR="00272150">
        <w:t xml:space="preserve"> </w:t>
      </w:r>
      <w:r w:rsidR="00AF4211">
        <w:t>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961651">
        <w:t>u od 1605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961651">
        <w:t xml:space="preserve"> 14.001,80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791C38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961651">
        <w:t>3. ST-1650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791C38">
        <w:t>a</w:t>
      </w:r>
      <w:r w:rsidR="003D3A71">
        <w:t xml:space="preserve"> ovlašten</w:t>
      </w:r>
      <w:r w:rsidR="00791C38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791C38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966A3E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0E3D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E0A16"/>
    <w:rsid w:val="001E439A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73699"/>
    <w:rsid w:val="003A5182"/>
    <w:rsid w:val="003B5A26"/>
    <w:rsid w:val="003D3A71"/>
    <w:rsid w:val="0043500C"/>
    <w:rsid w:val="00466E36"/>
    <w:rsid w:val="0049070E"/>
    <w:rsid w:val="004C6167"/>
    <w:rsid w:val="004C66C0"/>
    <w:rsid w:val="004D07E9"/>
    <w:rsid w:val="004D7D95"/>
    <w:rsid w:val="00516D0E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F0E13"/>
    <w:rsid w:val="005F1CF2"/>
    <w:rsid w:val="005F7663"/>
    <w:rsid w:val="00602A20"/>
    <w:rsid w:val="00603FD6"/>
    <w:rsid w:val="006105BB"/>
    <w:rsid w:val="0062689E"/>
    <w:rsid w:val="006273D5"/>
    <w:rsid w:val="006461E1"/>
    <w:rsid w:val="0065203E"/>
    <w:rsid w:val="00683153"/>
    <w:rsid w:val="006F7857"/>
    <w:rsid w:val="00710400"/>
    <w:rsid w:val="00724951"/>
    <w:rsid w:val="00737DD6"/>
    <w:rsid w:val="00756BEB"/>
    <w:rsid w:val="007648D8"/>
    <w:rsid w:val="00767E7A"/>
    <w:rsid w:val="00770151"/>
    <w:rsid w:val="00776F7C"/>
    <w:rsid w:val="00787AFC"/>
    <w:rsid w:val="00791C38"/>
    <w:rsid w:val="007B2FEE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55D0"/>
    <w:rsid w:val="00927118"/>
    <w:rsid w:val="00943E29"/>
    <w:rsid w:val="00961651"/>
    <w:rsid w:val="00966A3E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69B4"/>
    <w:rsid w:val="00A43D14"/>
    <w:rsid w:val="00A52CBC"/>
    <w:rsid w:val="00A748B3"/>
    <w:rsid w:val="00A83455"/>
    <w:rsid w:val="00A91189"/>
    <w:rsid w:val="00A91632"/>
    <w:rsid w:val="00AA3C60"/>
    <w:rsid w:val="00AA5FA1"/>
    <w:rsid w:val="00AD137A"/>
    <w:rsid w:val="00AD514C"/>
    <w:rsid w:val="00AD5BE5"/>
    <w:rsid w:val="00AF4211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F5"/>
    <w:rsid w:val="00D75071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3463B"/>
    <w:rsid w:val="00E35868"/>
    <w:rsid w:val="00E56740"/>
    <w:rsid w:val="00E634A0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0E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E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E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E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E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0E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E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E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E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E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1650</izvorni_sadrzaj>
    <derivirana_varijabla naziv="DomainObject.Predmet.Broj_1">1650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St-1650/2015</izvorni_sadrzaj>
    <derivirana_varijabla naziv="DomainObject.Predmet.OznakaBroj_1">St-1650/2015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likovnih umjetnika TAJNE ZANATA</izvorni_sadrzaj>
    <derivirana_varijabla naziv="DomainObject.Predmet.ProtustrankaFormated_1">  Zadruga likovnih umjetnika TAJNE ZANATA</derivirana_varijabla>
  </DomainObject.Predmet.ProtustrankaFormated>
  <DomainObject.Predmet.ProtustrankaFormatedOIB>
    <izvorni_sadrzaj>  Zadruga likovnih umjetnika TAJNE ZANATA, OIB 29881104726</izvorni_sadrzaj>
    <derivirana_varijabla naziv="DomainObject.Predmet.ProtustrankaFormatedOIB_1">  Zadruga likovnih umjetnika TAJNE ZANATA, OIB 29881104726</derivirana_varijabla>
  </DomainObject.Predmet.ProtustrankaFormatedOIB>
  <DomainObject.Predmet.ProtustrankaFormatedWithAdress>
    <izvorni_sadrzaj> Zadruga likovnih umjetnika TAJNE ZANATA, Fra Luje Maruna 3, 21000 Split</izvorni_sadrzaj>
    <derivirana_varijabla naziv="DomainObject.Predmet.ProtustrankaFormatedWithAdress_1"> Zadruga likovnih umjetnika TAJNE ZANATA, Fra Luje Maruna 3, 21000 Split</derivirana_varijabla>
  </DomainObject.Predmet.ProtustrankaFormatedWithAdress>
  <DomainObject.Predmet.ProtustrankaFormatedWithAdressOIB>
    <izvorni_sadrzaj> Zadruga likovnih umjetnika TAJNE ZANATA, OIB 29881104726, Fra Luje Maruna 3, 21000 Split</izvorni_sadrzaj>
    <derivirana_varijabla naziv="DomainObject.Predmet.ProtustrankaFormatedWithAdressOIB_1"> Zadruga likovnih umjetnika TAJNE ZANATA, OIB 29881104726, Fra Luje Maruna 3, 21000 Split</derivirana_varijabla>
  </DomainObject.Predmet.ProtustrankaFormatedWithAdressOIB>
  <DomainObject.Predmet.ProtustrankaWithAdress>
    <izvorni_sadrzaj>Zadruga likovnih umjetnika TAJNE ZANATA Fra Luje Maruna 3, 21000 Split</izvorni_sadrzaj>
    <derivirana_varijabla naziv="DomainObject.Predmet.ProtustrankaWithAdress_1">Zadruga likovnih umjetnika TAJNE ZANATA Fra Luje Maruna 3, 21000 Split</derivirana_varijabla>
  </DomainObject.Predmet.ProtustrankaWithAdress>
  <DomainObject.Predmet.ProtustrankaWithAdressOIB>
    <izvorni_sadrzaj>Zadruga likovnih umjetnika TAJNE ZANATA, OIB 29881104726, Fra Luje Maruna 3, 21000 Split</izvorni_sadrzaj>
    <derivirana_varijabla naziv="DomainObject.Predmet.ProtustrankaWithAdressOIB_1">Zadruga likovnih umjetnika TAJNE ZANATA, OIB 29881104726, Fra Luje Maruna 3, 21000 Split</derivirana_varijabla>
  </DomainObject.Predmet.ProtustrankaWithAdressOIB>
  <DomainObject.Predmet.ProtustrankaNazivFormated>
    <izvorni_sadrzaj>Zadruga likovnih umjetnika TAJNE ZANATA</izvorni_sadrzaj>
    <derivirana_varijabla naziv="DomainObject.Predmet.ProtustrankaNazivFormated_1">Zadruga likovnih umjetnika TAJNE ZANATA</derivirana_varijabla>
  </DomainObject.Predmet.ProtustrankaNazivFormated>
  <DomainObject.Predmet.ProtustrankaNazivFormatedOIB>
    <izvorni_sadrzaj>Zadruga likovnih umjetnika TAJNE ZANATA, OIB 29881104726</izvorni_sadrzaj>
    <derivirana_varijabla naziv="DomainObject.Predmet.ProtustrankaNazivFormatedOIB_1">Zadruga likovnih umjetnika TAJNE ZANATA, OIB 29881104726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Zadruga likovnih umjetnika TAJNE ZANATA</item>
    </izvorni_sadrzaj>
    <derivirana_varijabla naziv="DomainObject.Predmet.ProtuStrankaListFormated_1">
      <item>Zadruga likovnih umjetnika TAJNE ZANATA</item>
    </derivirana_varijabla>
  </DomainObject.Predmet.ProtuStrankaListFormated>
  <DomainObject.Predmet.ProtuStrankaListFormatedOIB>
    <izvorni_sadrzaj>
      <item>Zadruga likovnih umjetnika TAJNE ZANATA, OIB 29881104726</item>
    </izvorni_sadrzaj>
    <derivirana_varijabla naziv="DomainObject.Predmet.ProtuStrankaListFormatedOIB_1">
      <item>Zadruga likovnih umjetnika TAJNE ZANATA, OIB 29881104726</item>
    </derivirana_varijabla>
  </DomainObject.Predmet.ProtuStrankaListFormatedOIB>
  <DomainObject.Predmet.ProtuStrankaListFormatedWithAdress>
    <izvorni_sadrzaj>
      <item>Zadruga likovnih umjetnika TAJNE ZANATA, Fra Luje Maruna 3, 21000 Split</item>
    </izvorni_sadrzaj>
    <derivirana_varijabla naziv="DomainObject.Predmet.ProtuStrankaListFormatedWithAdress_1">
      <item>Zadruga likovnih umjetnika TAJNE ZANATA, Fra Luje Maruna 3, 21000 Split</item>
    </derivirana_varijabla>
  </DomainObject.Predmet.ProtuStrankaListFormatedWithAdress>
  <DomainObject.Predmet.ProtuStrankaListFormatedWithAdressOIB>
    <izvorni_sadrzaj>
      <item>Zadruga likovnih umjetnika TAJNE ZANATA, OIB 29881104726, Fra Luje Maruna 3, 21000 Split</item>
    </izvorni_sadrzaj>
    <derivirana_varijabla naziv="DomainObject.Predmet.ProtuStrankaListFormatedWithAdressOIB_1">
      <item>Zadruga likovnih umjetnika TAJNE ZANATA, OIB 29881104726, Fra Luje Maruna 3, 21000 Split</item>
    </derivirana_varijabla>
  </DomainObject.Predmet.ProtuStrankaListFormatedWithAdressOIB>
  <DomainObject.Predmet.ProtuStrankaListNazivFormated>
    <izvorni_sadrzaj>
      <item>Zadruga likovnih umjetnika TAJNE ZANATA</item>
    </izvorni_sadrzaj>
    <derivirana_varijabla naziv="DomainObject.Predmet.ProtuStrankaListNazivFormated_1">
      <item>Zadruga likovnih umjetnika TAJNE ZANATA</item>
    </derivirana_varijabla>
  </DomainObject.Predmet.ProtuStrankaListNazivFormated>
  <DomainObject.Predmet.ProtuStrankaListNazivFormatedOIB>
    <izvorni_sadrzaj>
      <item>Zadruga likovnih umjetnika TAJNE ZANATA, OIB 29881104726</item>
    </izvorni_sadrzaj>
    <derivirana_varijabla naziv="DomainObject.Predmet.ProtuStrankaListNazivFormatedOIB_1">
      <item>Zadruga likovnih umjetnika TAJNE ZANATA, OIB 29881104726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Zadruga likovnih umjetnika TAJNE ZANATA</izvorni_sadrzaj>
    <derivirana_varijabla naziv="DomainObject.Predmet.ProtustrankaIDrugi_1">Zadruga likovnih umjetnika TAJNE ZANATA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Zadruga likovnih umjetnika TAJNE ZANATA, OIB 29881104726, Fra Luje Maruna 3, 21000 Split</izvorni_sadrzaj>
    <derivirana_varijabla naziv="DomainObject.Predmet.ProtustrankaIDrugiAdressOIB_1">Zadruga likovnih umjetnika TAJNE ZANATA, OIB 29881104726, Fra Luje Maruna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AGENCIJA,RC SPLIT</item>
      <item>Zadruga likovnih umjetnika TAJNE ZANATA</item>
    </izvorni_sadrzaj>
    <derivirana_varijabla naziv="DomainObject.Predmet.SudioniciListNaziv_1">
      <item>FINANCIJSKA AGENCIJA,RC SPLIT</item>
      <item>Zadruga likovnih umjetnika TAJNE ZANATA</item>
    </derivirana_varijabla>
  </DomainObject.Predmet.SudioniciListNaziv>
  <DomainObject.Predmet.SudioniciListAdressOIB>
    <izvorni_sadrzaj>
      <item>FINANCIJSKA AGENCIJA,RC SPLIT, OIB 85821130368, Mažuranićevo šetalište 24b,21000 Split</item>
      <item>Zadruga likovnih umjetnika TAJNE ZANATA, OIB 29881104726, Fra Luje Maruna 3,21000 Split</item>
    </izvorni_sadrzaj>
    <derivirana_varijabla naziv="DomainObject.Predmet.SudioniciListAdressOIB_1">
      <item>FINANCIJSKA AGENCIJA,RC SPLIT, OIB 85821130368, Mažuranićevo šetalište 24b,21000 Split</item>
      <item>Zadruga likovnih umjetnika TAJNE ZANATA, OIB 29881104726, Fra Luje Maruna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29881104726</item>
    </izvorni_sadrzaj>
    <derivirana_varijabla naziv="DomainObject.Predmet.SudioniciListNazivOIB_1">
      <item>, OIB 85821130368</item>
      <item>, OIB 29881104726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317</properties:Words>
  <properties:Characters>1804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2016-01-18T07:04:00Z</dcterms:created>
  <dc:creator>Lari Glavaš</dc:creator>
  <cp:lastModifiedBy>Lari Glavaš</cp:lastModifiedBy>
  <cp:lastPrinted>2015-12-18T09:05:00Z</cp:lastPrinted>
  <dcterms:modified xmlns:xsi="http://www.w3.org/2001/XMLSchema-instance" xsi:type="dcterms:W3CDTF">2016-01-18T07:05:00Z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