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ad53" w14:paraId="55fad53" w:rsidRDefault="00432450" w:rsidP="00432450" w:rsidR="00432450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2450" w:rsidP="00432450" w:rsidR="00432450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432450" w:rsidP="00432450" w:rsidR="00432450">
      <w:pPr>
        <w:rPr>
          <w:szCs w:val="24"/>
        </w:rPr>
      </w:pPr>
      <w:r>
        <w:rPr>
          <w:szCs w:val="24"/>
        </w:rPr>
        <w:t>Trgovački sud u Varaždinu</w:t>
      </w:r>
    </w:p>
    <w:p w:rsidRDefault="00432450" w:rsidP="00432450" w:rsidR="00432450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432450" w:rsidP="00432450" w:rsidR="0043245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7 St-408/2018-5</w:t>
      </w:r>
    </w:p>
    <w:p w:rsidRDefault="00432450" w:rsidP="00432450" w:rsidR="00432450">
      <w:pPr>
        <w:jc w:val="center"/>
        <w:rPr>
          <w:szCs w:val="24"/>
        </w:rPr>
      </w:pPr>
    </w:p>
    <w:p w:rsidRDefault="00432450" w:rsidP="00432450" w:rsidR="00432450">
      <w:pPr>
        <w:jc w:val="center"/>
        <w:rPr>
          <w:szCs w:val="24"/>
        </w:rPr>
      </w:pPr>
    </w:p>
    <w:p w:rsidRDefault="00432450" w:rsidP="00432450" w:rsidR="00432450">
      <w:pPr>
        <w:jc w:val="center"/>
        <w:rPr>
          <w:szCs w:val="24"/>
        </w:rPr>
      </w:pPr>
    </w:p>
    <w:p w:rsidRDefault="00432450" w:rsidP="00432450" w:rsidR="00432450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432450" w:rsidP="00432450" w:rsidR="00432450">
      <w:pPr>
        <w:rPr>
          <w:szCs w:val="24"/>
        </w:rPr>
      </w:pPr>
    </w:p>
    <w:p w:rsidRDefault="00432450" w:rsidP="00432450" w:rsidR="0043245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32450" w:rsidP="00432450" w:rsidR="00432450">
      <w:pPr>
        <w:rPr>
          <w:szCs w:val="24"/>
        </w:rPr>
      </w:pPr>
    </w:p>
    <w:p w:rsidRDefault="00432450" w:rsidP="00432450" w:rsidR="00432450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MOTORČEK j.d.o.o. </w:t>
      </w:r>
      <w:proofErr w:type="spellStart"/>
      <w:r>
        <w:t>Strahoninec</w:t>
      </w:r>
      <w:proofErr w:type="spellEnd"/>
      <w:r>
        <w:t xml:space="preserve">, Matije Gupca 17, OIB: 34890617307, dana 14. prosinca 2018., </w:t>
      </w:r>
    </w:p>
    <w:p w:rsidRDefault="00432450" w:rsidP="00432450" w:rsidR="00432450">
      <w:pPr>
        <w:jc w:val="both"/>
      </w:pPr>
    </w:p>
    <w:p w:rsidRDefault="00432450" w:rsidP="00432450" w:rsidR="0043245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32450" w:rsidP="00432450" w:rsidR="00432450">
      <w:pPr>
        <w:rPr>
          <w:szCs w:val="24"/>
        </w:rPr>
      </w:pPr>
    </w:p>
    <w:p w:rsidRDefault="00432450" w:rsidP="00432450" w:rsidR="00432450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MOTORČEK j.d.o.o. </w:t>
      </w:r>
      <w:proofErr w:type="spellStart"/>
      <w:r>
        <w:t>Strahoninec</w:t>
      </w:r>
      <w:proofErr w:type="spellEnd"/>
      <w:r>
        <w:t>, Matije Gupca 17, OIB: 34890617307</w:t>
      </w:r>
      <w:r>
        <w:rPr>
          <w:szCs w:val="24"/>
        </w:rPr>
        <w:t>, s danom 14. prosinca 2018. u 9,20 sati.</w:t>
      </w:r>
    </w:p>
    <w:p w:rsidRDefault="00432450" w:rsidP="00432450" w:rsidR="00432450">
      <w:pPr>
        <w:ind w:hanging="705" w:left="1413"/>
        <w:jc w:val="both"/>
        <w:rPr>
          <w:szCs w:val="24"/>
        </w:rPr>
      </w:pPr>
    </w:p>
    <w:p w:rsidRDefault="00432450" w:rsidP="00432450" w:rsidR="00432450">
      <w:pPr>
        <w:ind w:hanging="705" w:left="1410"/>
        <w:jc w:val="both"/>
      </w:pPr>
      <w:r>
        <w:t>II</w:t>
      </w:r>
      <w:r>
        <w:tab/>
        <w:t>Za stečajnog upravitelja imenuje se David Jakovljević iz Zagreba, Trg N. Š. Zrinskog 10, OIB. 63014812654.</w:t>
      </w:r>
    </w:p>
    <w:p w:rsidRDefault="00432450" w:rsidP="00432450" w:rsidR="00432450">
      <w:pPr>
        <w:ind w:hanging="705" w:left="1413"/>
        <w:jc w:val="both"/>
        <w:rPr>
          <w:szCs w:val="24"/>
        </w:rPr>
      </w:pPr>
    </w:p>
    <w:p w:rsidRDefault="00432450" w:rsidP="00432450" w:rsidR="00432450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MOTORČEK j.d.o.o. </w:t>
      </w:r>
      <w:proofErr w:type="spellStart"/>
      <w:r>
        <w:t>Strahoninec</w:t>
      </w:r>
      <w:proofErr w:type="spellEnd"/>
      <w:r>
        <w:t>, Matije Gupca 17, OIB: 34890617307.</w:t>
      </w:r>
    </w:p>
    <w:p w:rsidRDefault="00432450" w:rsidP="00432450" w:rsidR="00432450">
      <w:pPr>
        <w:ind w:hanging="705" w:left="1410"/>
        <w:jc w:val="both"/>
      </w:pPr>
    </w:p>
    <w:p w:rsidRDefault="00432450" w:rsidP="00432450" w:rsidR="00432450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432450" w:rsidP="00432450" w:rsidR="00432450">
      <w:pPr>
        <w:jc w:val="both"/>
        <w:rPr>
          <w:szCs w:val="24"/>
        </w:rPr>
      </w:pPr>
    </w:p>
    <w:p w:rsidRDefault="00432450" w:rsidP="00432450" w:rsidR="00432450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 pravomoćnosti ovoga rješenja stečajni dužnik</w:t>
      </w:r>
      <w:r>
        <w:t xml:space="preserve"> MOTORČEK j.d.o.o. </w:t>
      </w:r>
      <w:proofErr w:type="spellStart"/>
      <w:r>
        <w:t>Strahoninec</w:t>
      </w:r>
      <w:proofErr w:type="spellEnd"/>
      <w:r>
        <w:t>, Matije Gupca 17, OIB: 34890617307,</w:t>
      </w:r>
      <w:r>
        <w:rPr>
          <w:szCs w:val="24"/>
        </w:rPr>
        <w:t xml:space="preserve"> bit će brisan iz sudskog registra.</w:t>
      </w:r>
    </w:p>
    <w:p w:rsidRDefault="00432450" w:rsidP="00432450" w:rsidR="00432450">
      <w:pPr>
        <w:jc w:val="center"/>
        <w:rPr>
          <w:szCs w:val="24"/>
        </w:rPr>
      </w:pPr>
    </w:p>
    <w:p w:rsidRDefault="00432450" w:rsidP="00432450" w:rsidR="0043245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32450" w:rsidP="00432450" w:rsidR="00432450">
      <w:pPr>
        <w:rPr>
          <w:szCs w:val="24"/>
        </w:rPr>
      </w:pPr>
    </w:p>
    <w:p w:rsidRDefault="00432450" w:rsidP="00432450" w:rsidR="00432450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15. listopada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432450" w:rsidP="00432450" w:rsidR="00432450">
      <w:pPr>
        <w:rPr>
          <w:szCs w:val="24"/>
        </w:rPr>
      </w:pPr>
    </w:p>
    <w:p w:rsidRDefault="00432450" w:rsidP="00432450" w:rsidR="00432450">
      <w:pPr>
        <w:jc w:val="both"/>
        <w:rPr>
          <w:szCs w:val="24"/>
        </w:rPr>
      </w:pPr>
      <w:r>
        <w:rPr>
          <w:szCs w:val="24"/>
        </w:rPr>
        <w:tab/>
      </w:r>
    </w:p>
    <w:p w:rsidRDefault="00432450" w:rsidP="00432450" w:rsidR="00432450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432450" w:rsidP="00432450" w:rsidR="00432450">
      <w:pPr>
        <w:rPr>
          <w:szCs w:val="24"/>
        </w:rPr>
      </w:pPr>
    </w:p>
    <w:p w:rsidRDefault="00432450" w:rsidP="00432450" w:rsidR="00432450">
      <w:pPr>
        <w:jc w:val="center"/>
        <w:rPr>
          <w:szCs w:val="24"/>
        </w:rPr>
      </w:pPr>
      <w:r>
        <w:rPr>
          <w:szCs w:val="24"/>
        </w:rPr>
        <w:t>U Varaždinu 14. prosinca 2018.</w:t>
      </w:r>
    </w:p>
    <w:p w:rsidRDefault="00432450" w:rsidP="00432450" w:rsidR="00432450">
      <w:pPr>
        <w:jc w:val="center"/>
        <w:rPr>
          <w:szCs w:val="24"/>
        </w:rPr>
      </w:pPr>
    </w:p>
    <w:p w:rsidRDefault="00432450" w:rsidP="00432450" w:rsidR="0043245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432450" w:rsidP="00432450" w:rsidR="0043245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Sudac:</w:t>
      </w:r>
    </w:p>
    <w:p w:rsidRDefault="00432450" w:rsidP="00432450" w:rsidR="00432450">
      <w:pPr>
        <w:rPr>
          <w:szCs w:val="24"/>
        </w:rPr>
      </w:pPr>
    </w:p>
    <w:p w:rsidRDefault="00432450" w:rsidP="00432450" w:rsidR="0043245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Marija Levanić-Škerbić,v. r. </w:t>
      </w:r>
    </w:p>
    <w:p w:rsidRDefault="00432450" w:rsidP="00432450" w:rsidR="00432450">
      <w:pPr>
        <w:rPr>
          <w:szCs w:val="24"/>
        </w:rPr>
      </w:pPr>
    </w:p>
    <w:p w:rsidRDefault="00432450" w:rsidP="00432450" w:rsidR="00432450">
      <w:pPr>
        <w:rPr>
          <w:szCs w:val="24"/>
        </w:rPr>
      </w:pPr>
    </w:p>
    <w:p w:rsidRDefault="00432450" w:rsidP="00432450" w:rsidR="0043245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432450" w:rsidP="00432450" w:rsidR="00432450">
      <w:pPr>
        <w:rPr>
          <w:szCs w:val="24"/>
        </w:rPr>
      </w:pPr>
    </w:p>
    <w:p w:rsidRDefault="00432450" w:rsidP="00432450" w:rsidR="00432450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432450" w:rsidP="00432450" w:rsidR="00432450">
      <w:r>
        <w:tab/>
        <w:t>Uputa o pravnom lijeku:</w:t>
      </w:r>
    </w:p>
    <w:p w:rsidRDefault="00432450" w:rsidP="00432450" w:rsidR="00432450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432450" w:rsidP="00432450" w:rsidR="0043245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32450" w:rsidP="00432450" w:rsidR="0043245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32450" w:rsidP="00432450" w:rsidR="00432450">
      <w:pPr>
        <w:rPr>
          <w:szCs w:val="24"/>
        </w:rPr>
      </w:pPr>
    </w:p>
    <w:p w:rsidRDefault="00432450" w:rsidP="00432450" w:rsidR="00432450">
      <w:pPr>
        <w:rPr>
          <w:szCs w:val="24"/>
        </w:rPr>
      </w:pPr>
      <w:r>
        <w:rPr>
          <w:szCs w:val="24"/>
        </w:rPr>
        <w:t>DNA:</w:t>
      </w:r>
    </w:p>
    <w:p w:rsidRDefault="00432450" w:rsidP="00432450" w:rsidR="00432450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32450" w:rsidP="00432450" w:rsidR="00432450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432450" w:rsidP="00432450" w:rsidR="00432450">
      <w:pPr>
        <w:numPr>
          <w:ilvl w:val="0"/>
          <w:numId w:val="47"/>
        </w:numPr>
        <w:jc w:val="both"/>
        <w:rPr>
          <w:szCs w:val="24"/>
        </w:rPr>
      </w:pPr>
      <w:r>
        <w:t xml:space="preserve">Dužnik - MOTORČEK j.d.o.o. </w:t>
      </w:r>
      <w:proofErr w:type="spellStart"/>
      <w:r>
        <w:t>Strahoninec</w:t>
      </w:r>
      <w:proofErr w:type="spellEnd"/>
      <w:r>
        <w:t>, Matije Gupca 17</w:t>
      </w:r>
    </w:p>
    <w:p w:rsidRDefault="00432450" w:rsidP="00432450" w:rsidR="0043245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Davor Balenta, Čakovec, Tome </w:t>
      </w:r>
      <w:proofErr w:type="spellStart"/>
      <w:r>
        <w:rPr>
          <w:szCs w:val="24"/>
        </w:rPr>
        <w:t>Masarika</w:t>
      </w:r>
      <w:proofErr w:type="spellEnd"/>
      <w:r>
        <w:rPr>
          <w:szCs w:val="24"/>
        </w:rPr>
        <w:t xml:space="preserve"> 23</w:t>
      </w:r>
    </w:p>
    <w:p w:rsidRDefault="00432450" w:rsidP="00432450" w:rsidR="00432450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432450" w:rsidP="00432450" w:rsidR="0043245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Čakovec</w:t>
      </w:r>
    </w:p>
    <w:p w:rsidRDefault="00432450" w:rsidP="00432450" w:rsidR="0043245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Stečajni upravitelj- David Jakovljević, Zagreb, Trg N. Š. Zrinskog 10</w:t>
      </w:r>
    </w:p>
    <w:p w:rsidRDefault="00432450" w:rsidP="00432450" w:rsidR="0043245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432450" w:rsidR="00AE649C" w:rsidRPr="00432450"/>
    <w:sectPr w:rsidSect="0032366B" w:rsidR="00AE649C" w:rsidRPr="0043245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450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3245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3245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13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St-408/2018-5</izvorni_sadrzaj>
    <derivirana_varijabla naziv="DomainObject.Oznaka_1">St-408/2018-5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St-408/2018</izvorni_sadrzaj>
    <derivirana_varijabla naziv="DomainObject.Predmet.OznakaBroj_1">St-408/2018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MOTORČEK jednostavno društvo s ograničenom odgovornošću za popravak motora i lake poljoprivredne mehanizacije zastupanog po punomoćniku Davor Balenta</izvorni_sadrzaj>
    <derivirana_varijabla naziv="DomainObject.Predmet.ProtustrankaFormated_1">  MOTORČEK jednostavno društvo s ograničenom odgovornošću za popravak motora i lake poljoprivredne mehanizacije zastupanog po punomoćniku Davor Balenta</derivirana_varijabla>
  </DomainObject.Predmet.ProtustrankaFormated>
  <DomainObject.Predmet.ProtustrankaFormatedOIB>
    <izvorni_sadrzaj>  MOTORČEK jednostavno društvo s ograničenom odgovornošću za popravak motora i lake poljoprivredne mehanizacije, OIB 34890617307 zastupanog po punomoćniku Davor Balenta</izvorni_sadrzaj>
    <derivirana_varijabla naziv="DomainObject.Predmet.ProtustrankaFormatedOIB_1">  MOTORČEK jednostavno društvo s ograničenom odgovornošću za popravak motora i lake poljoprivredne mehanizacije, OIB 34890617307 zastupanog po punomoćniku Davor Balenta</derivirana_varijabla>
  </DomainObject.Predmet.ProtustrankaFormatedOIB>
  <DomainObject.Predmet.ProtustrankaFormatedWithAdress>
    <izvorni_sadrzaj> MOTORČEK jednostavno društvo s ograničenom odgovornošću za popravak motora i lake poljoprivredne mehanizacije, Matije Gupca 17, 40000 Strahoninec zastupanog po punomoćniku Davor Balenta</izvorni_sadrzaj>
    <derivirana_varijabla naziv="DomainObject.Predmet.ProtustrankaFormatedWithAdress_1"> MOTORČEK jednostavno društvo s ograničenom odgovornošću za popravak motora i lake poljoprivredne mehanizacije, Matije Gupca 17, 40000 Strahoninec zastupanog po punomoćniku Davor Balenta</derivirana_varijabla>
  </DomainObject.Predmet.ProtustrankaFormatedWithAdress>
  <DomainObject.Predmet.ProtustrankaFormatedWithAdressOIB>
    <izvorni_sadrzaj> MOTORČEK jednostavno društvo s ograničenom odgovornošću za popravak motora i lake poljoprivredne mehanizacije, OIB 34890617307, Matije Gupca 17, 40000 Strahoninec zastupanog po punomoćniku Davor Balenta</izvorni_sadrzaj>
    <derivirana_varijabla naziv="DomainObject.Predmet.ProtustrankaFormatedWithAdressOIB_1"> MOTORČEK jednostavno društvo s ograničenom odgovornošću za popravak motora i lake poljoprivredne mehanizacije, OIB 34890617307, Matije Gupca 17, 40000 Strahoninec zastupanog po punomoćniku Davor Balenta</derivirana_varijabla>
  </DomainObject.Predmet.ProtustrankaFormatedWithAdressOIB>
  <DomainObject.Predmet.ProtustrankaWithAdress>
    <izvorni_sadrzaj>MOTORČEK jednostavno društvo s ograničenom odgovornošću za popravak motora i lake poljoprivredne mehanizacije Matije Gupca 17, 40000 Strahoninec</izvorni_sadrzaj>
    <derivirana_varijabla naziv="DomainObject.Predmet.ProtustrankaWithAdress_1">MOTORČEK jednostavno društvo s ograničenom odgovornošću za popravak motora i lake poljoprivredne mehanizacije Matije Gupca 17, 40000 Strahoninec</derivirana_varijabla>
  </DomainObject.Predmet.ProtustrankaWithAdress>
  <DomainObject.Predmet.ProtustrankaWithAdressOIB>
    <izvorni_sadrzaj>MOTORČEK jednostavno društvo s ograničenom odgovornošću za popravak motora i lake poljoprivredne mehanizacije, OIB 34890617307, Matije Gupca 17, 40000 Strahoninec</izvorni_sadrzaj>
    <derivirana_varijabla naziv="DomainObject.Predmet.ProtustrankaWithAdressOIB_1">MOTORČEK jednostavno društvo s ograničenom odgovornošću za popravak motora i lake poljoprivredne mehanizacije, OIB 34890617307, Matije Gupca 17, 40000 Strahoninec</derivirana_varijabla>
  </DomainObject.Predmet.ProtustrankaWithAdressOIB>
  <DomainObject.Predmet.ProtustrankaNazivFormated>
    <izvorni_sadrzaj>MOTORČEK jednostavno društvo s ograničenom odgovornošću za popravak motora i lake poljoprivredne mehanizacije</izvorni_sadrzaj>
    <derivirana_varijabla naziv="DomainObject.Predmet.ProtustrankaNazivFormated_1">MOTORČEK jednostavno društvo s ograničenom odgovornošću za popravak motora i lake poljoprivredne mehanizacije</derivirana_varijabla>
  </DomainObject.Predmet.ProtustrankaNazivFormated>
  <DomainObject.Predmet.ProtustrankaNazivFormatedOIB>
    <izvorni_sadrzaj>MOTORČEK jednostavno društvo s ograničenom odgovornošću za popravak motora i lake poljoprivredne mehanizacije, OIB 34890617307</izvorni_sadrzaj>
    <derivirana_varijabla naziv="DomainObject.Predmet.ProtustrankaNazivFormatedOIB_1">MOTORČEK jednostavno društvo s ograničenom odgovornošću za popravak motora i lake poljoprivredne mehanizacije, OIB 34890617307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10932.58</izvorni_sadrzaj>
    <derivirana_varijabla naziv="DomainObject.Predmet.TrenutnaVrijednost_1">10932.58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MOTORČEK jednostavno društvo s ograničenom odgovornošću za popravak motora i lake poljoprivredne mehanizacije zastupanog po punomoćniku Davor Balenta</item>
    </izvorni_sadrzaj>
    <derivirana_varijabla naziv="DomainObject.Predmet.ProtuStrankaListFormated_1">
      <item>MOTORČEK jednostavno društvo s ograničenom odgovornošću za popravak motora i lake poljoprivredne mehanizacije zastupanog po punomoćniku Davor Balenta</item>
    </derivirana_varijabla>
  </DomainObject.Predmet.ProtuStrankaListFormated>
  <DomainObject.Predmet.ProtuStrankaListFormatedOIB>
    <izvorni_sadrzaj>
      <item>MOTORČEK jednostavno društvo s ograničenom odgovornošću za popravak motora i lake poljoprivredne mehanizacije, OIB 34890617307 zastupanog po punomoćniku Davor Balenta</item>
    </izvorni_sadrzaj>
    <derivirana_varijabla naziv="DomainObject.Predmet.ProtuStrankaListFormatedOIB_1">
      <item>MOTORČEK jednostavno društvo s ograničenom odgovornošću za popravak motora i lake poljoprivredne mehanizacije, OIB 34890617307 zastupanog po punomoćniku Davor Balenta</item>
    </derivirana_varijabla>
  </DomainObject.Predmet.ProtuStrankaListFormatedOIB>
  <DomainObject.Predmet.ProtuStrankaListFormatedWithAdress>
    <izvorni_sadrzaj>
      <item>MOTORČEK jednostavno društvo s ograničenom odgovornošću za popravak motora i lake poljoprivredne mehanizacije, Matije Gupca 17, 40000 Strahoninec zastupanog po punomoćniku Davor Balenta</item>
    </izvorni_sadrzaj>
    <derivirana_varijabla naziv="DomainObject.Predmet.ProtuStrankaListFormatedWithAdress_1">
      <item>MOTORČEK jednostavno društvo s ograničenom odgovornošću za popravak motora i lake poljoprivredne mehanizacije, Matije Gupca 17, 40000 Strahoninec zastupanog po punomoćniku Davor Balenta</item>
    </derivirana_varijabla>
  </DomainObject.Predmet.ProtuStrankaListFormatedWithAdress>
  <DomainObject.Predmet.ProtuStrankaListFormatedWithAdressOIB>
    <izvorni_sadrzaj>
      <item>MOTORČEK jednostavno društvo s ograničenom odgovornošću za popravak motora i lake poljoprivredne mehanizacije, OIB 34890617307, Matije Gupca 17, 40000 Strahoninec zastupanog po punomoćniku Davor Balenta</item>
    </izvorni_sadrzaj>
    <derivirana_varijabla naziv="DomainObject.Predmet.ProtuStrankaListFormatedWithAdressOIB_1">
      <item>MOTORČEK jednostavno društvo s ograničenom odgovornošću za popravak motora i lake poljoprivredne mehanizacije, OIB 34890617307, Matije Gupca 17, 40000 Strahoninec zastupanog po punomoćniku Davor Balenta</item>
    </derivirana_varijabla>
  </DomainObject.Predmet.ProtuStrankaListFormatedWithAdressOIB>
  <DomainObject.Predmet.ProtuStrankaListNazivFormated>
    <izvorni_sadrzaj>
      <item>MOTORČEK jednostavno društvo s ograničenom odgovornošću za popravak motora i lake poljoprivredne mehanizacije</item>
    </izvorni_sadrzaj>
    <derivirana_varijabla naziv="DomainObject.Predmet.ProtuStrankaListNazivFormated_1">
      <item>MOTORČEK jednostavno društvo s ograničenom odgovornošću za popravak motora i lake poljoprivredne mehanizacije</item>
    </derivirana_varijabla>
  </DomainObject.Predmet.ProtuStrankaListNazivFormated>
  <DomainObject.Predmet.ProtuStrankaListNazivFormatedOIB>
    <izvorni_sadrzaj>
      <item>MOTORČEK jednostavno društvo s ograničenom odgovornošću za popravak motora i lake poljoprivredne mehanizacije, OIB 34890617307</item>
    </izvorni_sadrzaj>
    <derivirana_varijabla naziv="DomainObject.Predmet.ProtuStrankaListNazivFormatedOIB_1">
      <item>MOTORČEK jednostavno društvo s ograničenom odgovornošću za popravak motora i lake poljoprivredne mehanizacije, OIB 34890617307</item>
    </derivirana_varijabla>
  </DomainObject.Predmet.ProtuStrankaListNazivFormatedOIB>
  <DomainObject.Predmet.OstaliListFormated>
    <izvorni_sadrzaj>
      <item>Sudski registar</item>
      <item>Davor Balenta punomoćnik sudionika u postupku MOTORČEK jednostavno društvo s ograničenom odgovornošću za popravak motora i lake poljoprivredne mehanizacije</item>
    </izvorni_sadrzaj>
    <derivirana_varijabla naziv="DomainObject.Predmet.OstaliListFormated_1">
      <item>Sudski registar</item>
      <item>Davor Balenta punomoćnik sudionika u postupku MOTORČEK jednostavno društvo s ograničenom odgovornošću za popravak motora i lake poljoprivredne mehanizacije</item>
    </derivirana_varijabla>
  </DomainObject.Predmet.OstaliListFormated>
  <DomainObject.Predmet.OstaliListFormatedOIB>
    <izvorni_sadrzaj>
      <item>Sudski registar</item>
      <item>Davor Balenta, OIB 02879842220 punomoćnik sudionika u postupku MOTORČEK jednostavno društvo s ograničenom odgovornošću za popravak motora i lake poljoprivredne mehanizacije</item>
    </izvorni_sadrzaj>
    <derivirana_varijabla naziv="DomainObject.Predmet.OstaliListFormatedOIB_1">
      <item>Sudski registar</item>
      <item>Davor Balenta, OIB 02879842220 punomoćnik sudionika u postupku MOTORČEK jednostavno društvo s ograničenom odgovornošću za popravak motora i lake poljoprivredne mehanizacije</item>
    </derivirana_varijabla>
  </DomainObject.Predmet.OstaliListFormatedOIB>
  <DomainObject.Predmet.OstaliListFormatedWithAdress>
    <izvorni_sadrzaj>
      <item>Sudski registar</item>
      <item>Davor Balenta, Tome Masaryka 23, 40000 Čakovec punomoćnik sudionika u postupku MOTORČEK jednostavno društvo s ograničenom odgovornošću za popravak motora i lake poljoprivredne mehanizacije</item>
    </izvorni_sadrzaj>
    <derivirana_varijabla naziv="DomainObject.Predmet.OstaliListFormatedWithAdress_1">
      <item>Sudski registar</item>
      <item>Davor Balenta, Tome Masaryka 23, 40000 Čakovec punomoćnik sudionika u postupku MOTORČEK jednostavno društvo s ograničenom odgovornošću za popravak motora i lake poljoprivredne mehanizacije</item>
    </derivirana_varijabla>
  </DomainObject.Predmet.OstaliListFormatedWithAdress>
  <DomainObject.Predmet.OstaliListFormatedWithAdressOIB>
    <izvorni_sadrzaj>
      <item>Sudski registar</item>
      <item>Davor Balenta, OIB 02879842220, Tome Masaryka 23, 40000 Čakovec punomoćnik sudionika u postupku MOTORČEK jednostavno društvo s ograničenom odgovornošću za popravak motora i lake poljoprivredne mehanizacije</item>
    </izvorni_sadrzaj>
    <derivirana_varijabla naziv="DomainObject.Predmet.OstaliListFormatedWithAdressOIB_1">
      <item>Sudski registar</item>
      <item>Davor Balenta, OIB 02879842220, Tome Masaryka 23, 40000 Čakovec punomoćnik sudionika u postupku MOTORČEK jednostavno društvo s ograničenom odgovornošću za popravak motora i lake poljoprivredne mehanizacije</item>
    </derivirana_varijabla>
  </DomainObject.Predmet.OstaliListFormatedWithAdressOIB>
  <DomainObject.Predmet.OstaliListNazivFormated>
    <izvorni_sadrzaj>
      <item>Sudski registar</item>
      <item>Davor Balenta</item>
    </izvorni_sadrzaj>
    <derivirana_varijabla naziv="DomainObject.Predmet.OstaliListNazivFormated_1">
      <item>Sudski registar</item>
      <item>Davor Balenta</item>
    </derivirana_varijabla>
  </DomainObject.Predmet.OstaliListNazivFormated>
  <DomainObject.Predmet.OstaliListNazivFormatedOIB>
    <izvorni_sadrzaj>
      <item>Sudski registar</item>
      <item>Davor Balenta, OIB 02879842220</item>
    </izvorni_sadrzaj>
    <derivirana_varijabla naziv="DomainObject.Predmet.OstaliListNazivFormatedOIB_1">
      <item>Sudski registar</item>
      <item>Davor Balenta, OIB 02879842220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St-408/2018-5</izvorni_sadrzaj>
    <derivirana_varijabla naziv="DomainObject.PoslovniBrojDokumenta_1">St-408/2018-5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MOTORČEK jednostavno društvo s ograničenom odgovornošću za popravak motora i lake poljoprivredne mehanizacije</izvorni_sadrzaj>
    <derivirana_varijabla naziv="DomainObject.Predmet.ProtustrankaIDrugi_1">MOTORČEK jednostavno društvo s ograničenom odgovornošću za popravak motora i lake poljoprivredne mehanizacije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MOTORČEK jednostavno društvo s ograničenom odgovornošću za popravak motora i lake poljoprivredne mehanizacije, OIB 34890617307, Matije Gupca 17, 40000 Strahoninec</izvorni_sadrzaj>
    <derivirana_varijabla naziv="DomainObject.Predmet.ProtustrankaIDrugiAdressOIB_1">MOTORČEK jednostavno društvo s ograničenom odgovornošću za popravak motora i lake poljoprivredne mehanizacije, OIB 34890617307, Matije Gupca 17,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MOTORČEK jednostavno društvo s ograničenom odgovornošću za popravak motora i lake poljoprivredne mehanizacije</item>
      <item>Sudski registar</item>
      <item>Davor Balenta</item>
    </izvorni_sadrzaj>
    <derivirana_varijabla naziv="DomainObject.Predmet.SudioniciListNaziv_1">
      <item>Financijska agencija</item>
      <item>MOTORČEK jednostavno društvo s ograničenom odgovornošću za popravak motora i lake poljoprivredne mehanizacije</item>
      <item>Sudski registar</item>
      <item>Davor Balenta</item>
    </derivirana_varijabla>
  </DomainObject.Predmet.SudioniciListNaziv>
  <DomainObject.Predmet.SudioniciListAdressOIB>
    <izvorni_sadrzaj>
      <item>Financijska agencija, OIB 85821130368, A. Cesarca 2,42000 Varaždin</item>
      <item>MOTORČEK jednostavno društvo s ograničenom odgovornošću za popravak motora i lake poljoprivredne mehanizacije, OIB 34890617307, Matije Gupca 17,40000 Strahoninec</item>
      <item>Sudski registar</item>
      <item>Davor Balenta, OIB 02879842220, Tome Masaryka 23,40000 Čakovec</item>
    </izvorni_sadrzaj>
    <derivirana_varijabla naziv="DomainObject.Predmet.SudioniciListAdressOIB_1">
      <item>Financijska agencija, OIB 85821130368, A. Cesarca 2,42000 Varaždin</item>
      <item>MOTORČEK jednostavno društvo s ograničenom odgovornošću za popravak motora i lake poljoprivredne mehanizacije, OIB 34890617307, Matije Gupca 17,40000 Strahoninec</item>
      <item>Sudski registar</item>
      <item>Davor Balenta, OIB 02879842220, Tome Masaryka 23,40000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04B27-BDFA-4896-B5F8-0C1BB815A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2833</properties:Characters>
  <properties:Lines>85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2018-12-14T08:37:00Z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St-408/2018-5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