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59af" w14:paraId="4f759af" w:rsidRDefault="008A4004" w:rsidP="008A4004" w:rsidR="008A400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004" w:rsidP="008A4004" w:rsidR="008A400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A4004" w:rsidP="008A4004" w:rsidR="008A400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A4004" w:rsidP="008A4004" w:rsidR="008A400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A4004" w:rsidP="008A4004" w:rsidR="008A4004"/>
    <w:p w:rsidRDefault="008A4004" w:rsidP="008A4004" w:rsidR="008A400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A4004" w:rsidP="008A4004" w:rsidR="008A400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A4004" w:rsidP="008A4004" w:rsidR="008A400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4487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MANU d. o. o. Umag, 1. svibnja bb, OIB 20607928121, MBS 040127369,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8A4004" w:rsidP="008A4004" w:rsidR="008A400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A4004" w:rsidP="008A4004" w:rsidR="008A400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A4004" w:rsidP="008A4004" w:rsidR="008A400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MANU d. o. o. Umag, 1. svibnja bb, OIB 20607928121, MBS 040127369.</w:t>
      </w:r>
    </w:p>
    <w:p w:rsidRDefault="008A4004" w:rsidP="008A4004" w:rsidR="008A400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A4004" w:rsidP="008A4004" w:rsidR="008A400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MANU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1587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136.361,88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A4004" w:rsidP="008A4004" w:rsidR="008A400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A4004" w:rsidP="008A4004" w:rsidR="008A400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A4004" w:rsidP="008A4004" w:rsidR="008A400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A4004" w:rsidP="008A4004" w:rsidR="008A400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A4004" w:rsidP="008A4004" w:rsidR="008A400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8A4004" w:rsidP="008A4004" w:rsidR="008A400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A4004" w:rsidP="008A4004" w:rsidR="008A400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A4004" w:rsidP="008A4004" w:rsidR="008A400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A4004" w:rsidP="008A4004" w:rsidR="008A400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A4004" w:rsidP="008A4004" w:rsidR="008A400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A4004" w:rsidP="008A4004" w:rsidR="008A400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>
      <w:pPr>
        <w:tabs>
          <w:tab w:pos="4116" w:val="left"/>
        </w:tabs>
      </w:pPr>
    </w:p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 w:rsidRPr="00D05CA9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8A4004" w:rsidP="008A4004" w:rsidR="008A4004"/>
    <w:p w:rsidRDefault="00047D67" w:rsidR="00BB10E7"/>
    <w:p w:rsidRDefault="008A4004" w:rsidR="008A4004"/>
    <w:sectPr w:rsidSect="00A81E97" w:rsidR="008A400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EF5" w:rsidP="008A4004" w:rsidR="00925EF5">
      <w:r>
        <w:separator/>
      </w:r>
    </w:p>
  </w:endnote>
  <w:endnote w:id="0" w:type="continuationSeparator">
    <w:p w:rsidRDefault="00925EF5" w:rsidP="008A4004" w:rsidR="00925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EF5" w:rsidP="008A4004" w:rsidR="00925EF5">
      <w:r>
        <w:separator/>
      </w:r>
    </w:p>
  </w:footnote>
  <w:footnote w:id="0" w:type="continuationSeparator">
    <w:p w:rsidRDefault="00925EF5" w:rsidP="008A4004" w:rsidR="00925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F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47D67">
      <w:rPr>
        <w:noProof/>
      </w:rPr>
      <w:t>2</w:t>
    </w:r>
    <w:r>
      <w:fldChar w:fldCharType="end"/>
    </w:r>
    <w:r>
      <w:tab/>
    </w:r>
    <w:r w:rsidRPr="00F65D9B">
      <w:t>11 St-</w:t>
    </w:r>
    <w:r w:rsidR="008A4004">
      <w:t>580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F5" w:rsidP="0021081C" w:rsidR="00A81E97">
    <w:pPr>
      <w:pStyle w:val="Zaglavlje"/>
      <w:jc w:val="right"/>
    </w:pPr>
    <w:r>
      <w:t>11 St-5</w:t>
    </w:r>
    <w:r w:rsidR="008A4004">
      <w:t>80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320"/>
    <w:rsid w:val="00047D67"/>
    <w:rsid w:val="002D2320"/>
    <w:rsid w:val="008A4004"/>
    <w:rsid w:val="00925EF5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400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40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40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A40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400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D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D6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D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D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400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40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40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A40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400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D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D6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D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D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 d.o.o. UMAG</izvorni_sadrzaj>
    <derivirana_varijabla naziv="DomainObject.Predmet.ProtustrankaFormated_1">  MANU d.o.o. UMAG</derivirana_varijabla>
  </DomainObject.Predmet.ProtustrankaFormated>
  <DomainObject.Predmet.ProtustrankaFormatedOIB>
    <izvorni_sadrzaj>  MANU d.o.o. UMAG, OIB 20607928121</izvorni_sadrzaj>
    <derivirana_varijabla naziv="DomainObject.Predmet.ProtustrankaFormatedOIB_1">  MANU d.o.o. UMAG, OIB 20607928121</derivirana_varijabla>
  </DomainObject.Predmet.ProtustrankaFormatedOIB>
  <DomainObject.Predmet.ProtustrankaFormatedWithAdress>
    <izvorni_sadrzaj> MANU d.o.o. UMAG, 1. svibnja/bb, 52470 Umag</izvorni_sadrzaj>
    <derivirana_varijabla naziv="DomainObject.Predmet.ProtustrankaFormatedWithAdress_1"> MANU d.o.o. UMAG, 1. svibnja/bb, 52470 Umag</derivirana_varijabla>
  </DomainObject.Predmet.ProtustrankaFormatedWithAdress>
  <DomainObject.Predmet.ProtustrankaFormatedWithAdressOIB>
    <izvorni_sadrzaj> MANU d.o.o. UMAG, OIB 20607928121, 1. svibnja/bb, 52470 Umag</izvorni_sadrzaj>
    <derivirana_varijabla naziv="DomainObject.Predmet.ProtustrankaFormatedWithAdressOIB_1"> MANU d.o.o. UMAG, OIB 20607928121, 1. svibnja/bb, 52470 Umag</derivirana_varijabla>
  </DomainObject.Predmet.ProtustrankaFormatedWithAdressOIB>
  <DomainObject.Predmet.ProtustrankaWithAdress>
    <izvorni_sadrzaj>MANU d.o.o. UMAG 1. svibnja/bb, 52470 Umag</izvorni_sadrzaj>
    <derivirana_varijabla naziv="DomainObject.Predmet.ProtustrankaWithAdress_1">MANU d.o.o. UMAG 1. svibnja/bb, 52470 Umag</derivirana_varijabla>
  </DomainObject.Predmet.ProtustrankaWithAdress>
  <DomainObject.Predmet.ProtustrankaWithAdressOIB>
    <izvorni_sadrzaj>MANU d.o.o. UMAG, OIB 20607928121, 1. svibnja/bb, 52470 Umag</izvorni_sadrzaj>
    <derivirana_varijabla naziv="DomainObject.Predmet.ProtustrankaWithAdressOIB_1">MANU d.o.o. UMAG, OIB 20607928121, 1. svibnja/bb, 52470 Umag</derivirana_varijabla>
  </DomainObject.Predmet.ProtustrankaWithAdressOIB>
  <DomainObject.Predmet.ProtustrankaNazivFormated>
    <izvorni_sadrzaj>MANU d.o.o. UMAG</izvorni_sadrzaj>
    <derivirana_varijabla naziv="DomainObject.Predmet.ProtustrankaNazivFormated_1">MANU d.o.o. UMAG</derivirana_varijabla>
  </DomainObject.Predmet.ProtustrankaNazivFormated>
  <DomainObject.Predmet.ProtustrankaNazivFormatedOIB>
    <izvorni_sadrzaj>MANU d.o.o. UMAG, OIB 20607928121</izvorni_sadrzaj>
    <derivirana_varijabla naziv="DomainObject.Predmet.ProtustrankaNazivFormatedOIB_1">MANU d.o.o. UMAG, OIB 20607928121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136361.88</izvorni_sadrzaj>
    <derivirana_varijabla naziv="DomainObject.Predmet.TrenutnaVrijednost_1">136361.88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 d.o.o. UMAG</item>
    </izvorni_sadrzaj>
    <derivirana_varijabla naziv="DomainObject.Predmet.ProtuStrankaListFormated_1">
      <item>MANU d.o.o. UMAG</item>
    </derivirana_varijabla>
  </DomainObject.Predmet.ProtuStrankaListFormated>
  <DomainObject.Predmet.ProtuStrankaListFormatedOIB>
    <izvorni_sadrzaj>
      <item>MANU d.o.o. UMAG, OIB 20607928121</item>
    </izvorni_sadrzaj>
    <derivirana_varijabla naziv="DomainObject.Predmet.ProtuStrankaListFormatedOIB_1">
      <item>MANU d.o.o. UMAG, OIB 20607928121</item>
    </derivirana_varijabla>
  </DomainObject.Predmet.ProtuStrankaListFormatedOIB>
  <DomainObject.Predmet.ProtuStrankaListFormatedWithAdress>
    <izvorni_sadrzaj>
      <item>MANU d.o.o. UMAG, 1. svibnja/bb, 52470 Umag</item>
    </izvorni_sadrzaj>
    <derivirana_varijabla naziv="DomainObject.Predmet.ProtuStrankaListFormatedWithAdress_1">
      <item>MANU d.o.o. UMAG, 1. svibnja/bb, 52470 Umag</item>
    </derivirana_varijabla>
  </DomainObject.Predmet.ProtuStrankaListFormatedWithAdress>
  <DomainObject.Predmet.ProtuStrankaListFormatedWithAdressOIB>
    <izvorni_sadrzaj>
      <item>MANU d.o.o. UMAG, OIB 20607928121, 1. svibnja/bb, 52470 Umag</item>
    </izvorni_sadrzaj>
    <derivirana_varijabla naziv="DomainObject.Predmet.ProtuStrankaListFormatedWithAdressOIB_1">
      <item>MANU d.o.o. UMAG, OIB 20607928121, 1. svibnja/bb, 52470 Umag</item>
    </derivirana_varijabla>
  </DomainObject.Predmet.ProtuStrankaListFormatedWithAdressOIB>
  <DomainObject.Predmet.ProtuStrankaListNazivFormated>
    <izvorni_sadrzaj>
      <item>MANU d.o.o. UMAG</item>
    </izvorni_sadrzaj>
    <derivirana_varijabla naziv="DomainObject.Predmet.ProtuStrankaListNazivFormated_1">
      <item>MANU d.o.o. UMAG</item>
    </derivirana_varijabla>
  </DomainObject.Predmet.ProtuStrankaListNazivFormated>
  <DomainObject.Predmet.ProtuStrankaListNazivFormatedOIB>
    <izvorni_sadrzaj>
      <item>MANU d.o.o. UMAG, OIB 20607928121</item>
    </izvorni_sadrzaj>
    <derivirana_varijabla naziv="DomainObject.Predmet.ProtuStrankaListNazivFormatedOIB_1">
      <item>MANU d.o.o. UMAG, OIB 20607928121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 d.o.o. UMAG</izvorni_sadrzaj>
    <derivirana_varijabla naziv="DomainObject.Predmet.ProtustrankaIDrugi_1">MANU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MANU d.o.o. UMAG, OIB 20607928121, 1. svibnja/bb, 52470 Umag</izvorni_sadrzaj>
    <derivirana_varijabla naziv="DomainObject.Predmet.ProtustrankaIDrugiAdressOIB_1">MANU d.o.o. UMAG, OIB 20607928121, 1. 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 d.o.o. UMAG</item>
    </izvorni_sadrzaj>
    <derivirana_varijabla naziv="DomainObject.Predmet.SudioniciListNaziv_1">
      <item>FINANCIJSKA AGENCIJA, RC RIJEKA, PODRUŽNICA PULA, PULA</item>
      <item>MANU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MANU d.o.o. UMAG, OIB 20607928121, 1. svibnja/bb,52470 Umag</item>
    </izvorni_sadrzaj>
    <derivirana_varijabla naziv="DomainObject.Predmet.SudioniciListAdressOIB_1">
      <item>FINANCIJSKA AGENCIJA, RC RIJEKA, PODRUŽNICA PULA, PULA, OIB 85821130368, Giardini 5,52100 Pula</item>
      <item>MANU d.o.o. UMAG, OIB 20607928121, 1. svibnja/bb,52470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20607928121</item>
    </izvorni_sadrzaj>
    <derivirana_varijabla naziv="DomainObject.Predmet.SudioniciListNazivOIB_1">
      <item>, OIB 85821130368</item>
      <item>, OIB 20607928121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1985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2015-12-14T09:12:00Z</dcterms:created>
  <dc:creator>Mihaela Kaligari</dc:creator>
  <dc:description/>
  <cp:keywords/>
  <cp:lastModifiedBy>Sanja Prodan</cp:lastModifiedBy>
  <cp:lastPrinted>2015-12-17T12:31:00Z</cp:lastPrinted>
  <dcterms:modified xmlns:xsi="http://www.w3.org/2001/XMLSchema-instance" xsi:type="dcterms:W3CDTF">2015-12-17T12:31:00Z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