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148b" w14:paraId="eaa148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857D7A">
        <w:t>704/16-14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857D7A">
        <w:t>Financijska agencija OIB 85821130368, Regionalni centar Osijek, Podružnica Osijek L. Jagera 3 za otvaranje stečajnog postupka nad dužnikom EXPORT IMPORT OSIJEK d.o.o., Osijek, Kardinala A. Stepinca 8, OIB: 42018604284, MBS: 030030238</w:t>
      </w:r>
      <w:r w:rsidRPr="00D14516">
        <w:t>,</w:t>
      </w:r>
      <w:r>
        <w:t xml:space="preserve"> dana </w:t>
      </w:r>
      <w:r w:rsidR="00337F94">
        <w:t>24</w:t>
      </w:r>
      <w:r w:rsidR="00F06130">
        <w:t>. svibnja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857D7A">
        <w:t>Nenad Savić, OIB: 29765561910, Osijek, Vijenac Petrove Gore 16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857D7A">
        <w:t>704</w:t>
      </w:r>
      <w:r w:rsidR="00702C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857D7A">
        <w:t>Nenad Savić, OIB: 29765561910, Osijek, Vijenac Petrove Gore 16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857D7A">
        <w:t>704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857D7A">
        <w:t>Nenad Savić, OIB: 29765561910, Osijek, Vijenac Petrove Gore 16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857D7A">
        <w:t>Nenad Savić, OIB: 29765561910, Osijek, Vijenac Petrove Gore 16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857D7A">
        <w:t>704/16-14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857D7A">
        <w:rPr>
          <w:bCs/>
        </w:rPr>
        <w:t>22. 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857D7A">
        <w:t>EXPORT IMPORT OSIJEK d.o.o., Osijek, Kardinala A. Stepinca 8, OIB: 42018604284, MBS: 030030238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857D7A">
        <w:t>704</w:t>
      </w:r>
      <w:r w:rsidR="007D3892">
        <w:t xml:space="preserve">/16 od </w:t>
      </w:r>
      <w:r w:rsidR="00857D7A">
        <w:t>22</w:t>
      </w:r>
      <w:r w:rsidR="00337F94">
        <w:t>. rujna</w:t>
      </w:r>
      <w:r w:rsidR="007959BD">
        <w:t xml:space="preserve">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857D7A">
        <w:t>Nenad Savić, OIB: 29765561910, Osijek, Vijenac Petrove Gore 16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857D7A">
        <w:t>704</w:t>
      </w:r>
      <w:r w:rsidR="007959BD">
        <w:t>/16</w:t>
      </w:r>
      <w:r w:rsidR="007D3892">
        <w:t xml:space="preserve"> od </w:t>
      </w:r>
      <w:r w:rsidR="00857D7A">
        <w:t>3. ožujka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7E4447">
        <w:t>704</w:t>
      </w:r>
      <w:r w:rsidR="007D3892">
        <w:t>/16</w:t>
      </w:r>
      <w:r w:rsidR="004C05DB">
        <w:t xml:space="preserve"> od </w:t>
      </w:r>
      <w:r w:rsidR="007E4447">
        <w:t>22</w:t>
      </w:r>
      <w:r w:rsidR="00337F94">
        <w:t>.9</w:t>
      </w:r>
      <w:r w:rsidR="007959BD">
        <w:t>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E4447">
        <w:t xml:space="preserve">Nenad Savić, OIB: 29765561910, Osijek, Vijenac Petrove Gore 16 </w:t>
      </w:r>
      <w:r w:rsidR="003E6B02">
        <w:t xml:space="preserve">zaprimio je dana </w:t>
      </w:r>
      <w:r w:rsidR="007E4447">
        <w:t>3</w:t>
      </w:r>
      <w:r w:rsidR="00337F94">
        <w:t>. listopada</w:t>
      </w:r>
      <w:r w:rsidR="007959BD">
        <w:t xml:space="preserve">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7E4447">
        <w:t>3.3</w:t>
      </w:r>
      <w:r w:rsidR="008357C3">
        <w:t>.2017</w:t>
      </w:r>
      <w:r w:rsidR="000E06CF">
        <w:t xml:space="preserve">. g. zaprimio je </w:t>
      </w:r>
      <w:r w:rsidR="007E4447">
        <w:t>23</w:t>
      </w:r>
      <w:r w:rsidR="00337F94">
        <w:t>. 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37F94">
        <w:t>24</w:t>
      </w:r>
      <w:r w:rsidR="00F06130">
        <w:t>. svibnja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7959BD">
        <w:t>23/6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7728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A772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7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7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EXPORT IMPORT OSIJEK d.o.o., društvo za trgovinu i usluge</izvorni_sadrzaj>
    <derivirana_varijabla naziv="DomainObject.Predmet.ProtustrankaFormated_1">  EXPORT IMPORT OSIJEK d.o.o., društvo za trgovinu i usluge</derivirana_varijabla>
  </DomainObject.Predmet.ProtustrankaFormated>
  <DomainObject.Predmet.ProtustrankaFormatedOIB>
    <izvorni_sadrzaj>  EXPORT IMPORT OSIJEK d.o.o., društvo za trgovinu i usluge, OIB 42018604284</izvorni_sadrzaj>
    <derivirana_varijabla naziv="DomainObject.Predmet.ProtustrankaFormatedOIB_1">  EXPORT IMPORT OSIJEK d.o.o., društvo za trgovinu i usluge, OIB 42018604284</derivirana_varijabla>
  </DomainObject.Predmet.ProtustrankaFormatedOIB>
  <DomainObject.Predmet.ProtustrankaFormatedWithAdress>
    <izvorni_sadrzaj> EXPORT IMPORT OSIJEK d.o.o., društvo za trgovinu i usluge, Kardinala A.Stepinca 8, 31000 Osijek</izvorni_sadrzaj>
    <derivirana_varijabla naziv="DomainObject.Predmet.ProtustrankaFormatedWithAdress_1"> EXPORT IMPORT OSIJEK d.o.o., društvo za trgovinu i usluge, Kardinala A.Stepinca 8, 31000 Osijek</derivirana_varijabla>
  </DomainObject.Predmet.ProtustrankaFormatedWithAdress>
  <DomainObject.Predmet.ProtustrankaFormatedWithAdressOIB>
    <izvorni_sadrzaj> EXPORT IMPORT OSIJEK d.o.o., društvo za trgovinu i usluge, OIB 42018604284, Kardinala A.Stepinca 8, 31000 Osijek</izvorni_sadrzaj>
    <derivirana_varijabla naziv="DomainObject.Predmet.ProtustrankaFormatedWithAdressOIB_1"> EXPORT IMPORT OSIJEK d.o.o., društvo za trgovinu i usluge, OIB 42018604284, Kardinala A.Stepinca 8, 31000 Osijek</derivirana_varijabla>
  </DomainObject.Predmet.ProtustrankaFormatedWithAdressOIB>
  <DomainObject.Predmet.ProtustrankaWithAdress>
    <izvorni_sadrzaj>EXPORT IMPORT OSIJEK d.o.o., društvo za trgovinu i usluge Kardinala A.Stepinca 8, 31000 Osijek</izvorni_sadrzaj>
    <derivirana_varijabla naziv="DomainObject.Predmet.ProtustrankaWithAdress_1">EXPORT IMPORT OSIJEK d.o.o., društvo za trgovinu i usluge Kardinala A.Stepinca 8, 31000 Osijek</derivirana_varijabla>
  </DomainObject.Predmet.ProtustrankaWithAdress>
  <DomainObject.Predmet.ProtustrankaWithAdressOIB>
    <izvorni_sadrzaj>EXPORT IMPORT OSIJEK d.o.o., društvo za trgovinu i usluge, OIB 42018604284, Kardinala A.Stepinca 8, 31000 Osijek</izvorni_sadrzaj>
    <derivirana_varijabla naziv="DomainObject.Predmet.ProtustrankaWithAdressOIB_1">EXPORT IMPORT OSIJEK d.o.o., društvo za trgovinu i usluge, OIB 42018604284, Kardinala A.Stepinca 8, 31000 Osijek</derivirana_varijabla>
  </DomainObject.Predmet.ProtustrankaWithAdressOIB>
  <DomainObject.Predmet.ProtustrankaNazivFormated>
    <izvorni_sadrzaj>EXPORT IMPORT OSIJEK d.o.o., društvo za trgovinu i usluge</izvorni_sadrzaj>
    <derivirana_varijabla naziv="DomainObject.Predmet.ProtustrankaNazivFormated_1">EXPORT IMPORT OSIJEK d.o.o., društvo za trgovinu i usluge</derivirana_varijabla>
  </DomainObject.Predmet.ProtustrankaNazivFormated>
  <DomainObject.Predmet.ProtustrankaNazivFormatedOIB>
    <izvorni_sadrzaj>EXPORT IMPORT OSIJEK d.o.o., društvo za trgovinu i usluge, OIB 42018604284</izvorni_sadrzaj>
    <derivirana_varijabla naziv="DomainObject.Predmet.ProtustrankaNazivFormatedOIB_1">EXPORT IMPORT OSIJEK d.o.o., društvo za trgovinu i usluge, OIB 42018604284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EXPORT IMPORT OSIJEK d.o.o., društvo za trgovinu i usluge</item>
    </izvorni_sadrzaj>
    <derivirana_varijabla naziv="DomainObject.Predmet.ProtuStrankaListFormated_1">
      <item>EXPORT IMPORT OSIJEK d.o.o., društvo za trgovinu i usluge</item>
    </derivirana_varijabla>
  </DomainObject.Predmet.ProtuStrankaListFormated>
  <DomainObject.Predmet.ProtuStrankaListFormatedOIB>
    <izvorni_sadrzaj>
      <item>EXPORT IMPORT OSIJEK d.o.o., društvo za trgovinu i usluge, OIB 42018604284</item>
    </izvorni_sadrzaj>
    <derivirana_varijabla naziv="DomainObject.Predmet.ProtuStrankaListFormatedOIB_1">
      <item>EXPORT IMPORT OSIJEK d.o.o., društvo za trgovinu i usluge, OIB 42018604284</item>
    </derivirana_varijabla>
  </DomainObject.Predmet.ProtuStrankaListFormatedOIB>
  <DomainObject.Predmet.ProtuStrankaListFormatedWithAdress>
    <izvorni_sadrzaj>
      <item>EXPORT IMPORT OSIJEK d.o.o., društvo za trgovinu i usluge, Kardinala A.Stepinca 8, 31000 Osijek</item>
    </izvorni_sadrzaj>
    <derivirana_varijabla naziv="DomainObject.Predmet.ProtuStrankaListFormatedWithAdress_1">
      <item>EXPORT IMPORT OSIJEK d.o.o., društvo za trgovinu i usluge, Kardinala A.Stepinca 8, 31000 Osijek</item>
    </derivirana_varijabla>
  </DomainObject.Predmet.ProtuStrankaListFormatedWithAdress>
  <DomainObject.Predmet.ProtuStrankaListFormatedWithAdressOIB>
    <izvorni_sadrzaj>
      <item>EXPORT IMPORT OSIJEK d.o.o., društvo za trgovinu i usluge, OIB 42018604284, Kardinala A.Stepinca 8, 31000 Osijek</item>
    </izvorni_sadrzaj>
    <derivirana_varijabla naziv="DomainObject.Predmet.ProtuStrankaListFormatedWithAdressOIB_1">
      <item>EXPORT IMPORT OSIJEK d.o.o., društvo za trgovinu i usluge, OIB 42018604284, Kardinala A.Stepinca 8, 31000 Osijek</item>
    </derivirana_varijabla>
  </DomainObject.Predmet.ProtuStrankaListFormatedWithAdressOIB>
  <DomainObject.Predmet.ProtuStrankaListNazivFormated>
    <izvorni_sadrzaj>
      <item>EXPORT IMPORT OSIJEK d.o.o., društvo za trgovinu i usluge</item>
    </izvorni_sadrzaj>
    <derivirana_varijabla naziv="DomainObject.Predmet.ProtuStrankaListNazivFormated_1">
      <item>EXPORT IMPORT OSIJEK d.o.o., društvo za trgovinu i usluge</item>
    </derivirana_varijabla>
  </DomainObject.Predmet.ProtuStrankaListNazivFormated>
  <DomainObject.Predmet.ProtuStrankaListNazivFormatedOIB>
    <izvorni_sadrzaj>
      <item>EXPORT IMPORT OSIJEK d.o.o., društvo za trgovinu i usluge, OIB 42018604284</item>
    </izvorni_sadrzaj>
    <derivirana_varijabla naziv="DomainObject.Predmet.ProtuStrankaListNazivFormatedOIB_1">
      <item>EXPORT IMPORT OSIJEK d.o.o., društvo za trgovinu i usluge, OIB 42018604284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EXPORT IMPORT OSIJEK d.o.o., društvo za trgovinu i usluge</izvorni_sadrzaj>
    <derivirana_varijabla naziv="DomainObject.Predmet.ProtustrankaIDrugi_1">EXPORT IMPORT OSIJEK d.o.o., društvo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EXPORT IMPORT OSIJEK d.o.o., društvo za trgovinu i usluge, OIB 42018604284, Kardinala A.Stepinca 8, 31000 Osijek</izvorni_sadrzaj>
    <derivirana_varijabla naziv="DomainObject.Predmet.ProtustrankaIDrugiAdressOIB_1">EXPORT IMPORT OSIJEK d.o.o., društvo za trgovinu i usluge, OIB 42018604284, Kardinala A.Stepinca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EXPORT IMPORT OSIJEK d.o.o., društvo za trgovinu i usluge</item>
    </izvorni_sadrzaj>
    <derivirana_varijabla naziv="DomainObject.Predmet.SudioniciListNaziv_1">
      <item>FINA RC OSIJEK</item>
      <item>EXPORT IMPORT OSIJEK d.o.o., društvo za trgovinu i usluge</item>
    </derivirana_varijabla>
  </DomainObject.Predmet.SudioniciListNaziv>
  <DomainObject.Predmet.SudioniciListAdressOIB>
    <izvorni_sadrzaj>
      <item>FINA RC OSIJEK, OIB 85821130368</item>
      <item>EXPORT IMPORT OSIJEK d.o.o., društvo za trgovinu i usluge, OIB 42018604284, Kardinala A.Stepinca 8,31000 Osijek</item>
    </izvorni_sadrzaj>
    <derivirana_varijabla naziv="DomainObject.Predmet.SudioniciListAdressOIB_1">
      <item>FINA RC OSIJEK, OIB 85821130368</item>
      <item>EXPORT IMPORT OSIJEK d.o.o., društvo za trgovinu i usluge, OIB 42018604284, Kardinala A.Stepinca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42018604284</item>
    </izvorni_sadrzaj>
    <derivirana_varijabla naziv="DomainObject.Predmet.SudioniciListNazivOIB_1">
      <item>, OIB 85821130368</item>
      <item>, OIB 42018604284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CB51F-5664-4A5F-9FE7-291998E74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3278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2017-05-24T06:14:00Z</dcterms:created>
  <dc:creator>Korisnik</dc:creator>
  <cp:lastModifiedBy>Žana Bem</cp:lastModifiedBy>
  <cp:lastPrinted>2017-01-11T07:11:00Z</cp:lastPrinted>
  <dcterms:modified xmlns:xsi="http://www.w3.org/2001/XMLSchema-instance" xsi:type="dcterms:W3CDTF">2017-05-24T06:16:00Z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