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82bf6" w14:paraId="b582bf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8679B">
        <w:t>5</w:t>
      </w:r>
      <w:r w:rsidR="00D03BD6">
        <w:t>5</w:t>
      </w:r>
      <w:r w:rsidR="00D253EC">
        <w:t>89</w:t>
      </w:r>
      <w:r w:rsidR="00F8679B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272846">
        <w:t>1</w:t>
      </w:r>
      <w:r w:rsidR="0042724B">
        <w:t>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253EC">
        <w:t xml:space="preserve"> OLIMAR d.o.o., Zagreb, Trg Senjskih Uskoka 7</w:t>
      </w:r>
      <w:r w:rsidR="00D253EC" w:rsidRPr="00CA2C3E">
        <w:t xml:space="preserve">, OIB: </w:t>
      </w:r>
      <w:r w:rsidR="00D253EC">
        <w:t>92510358070</w:t>
      </w:r>
      <w:r w:rsidR="00D253EC" w:rsidRPr="00E9095A">
        <w:t>,</w:t>
      </w:r>
      <w:r w:rsidR="00D253EC" w:rsidRPr="00C7525B">
        <w:t xml:space="preserve"> MBS:</w:t>
      </w:r>
      <w:r w:rsidR="00D253EC">
        <w:t xml:space="preserve"> 080202983.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D253EC">
        <w:t>231.129,37.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2724B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F8679B">
      <w:t>5</w:t>
    </w:r>
    <w:r w:rsidR="00D253EC">
      <w:t>589</w:t>
    </w:r>
    <w:r w:rsidR="00F8679B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85571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2724B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86AE3"/>
    <w:rsid w:val="007B13A4"/>
    <w:rsid w:val="007B5AFD"/>
    <w:rsid w:val="007C7891"/>
    <w:rsid w:val="007D5A5D"/>
    <w:rsid w:val="007E717E"/>
    <w:rsid w:val="008155EE"/>
    <w:rsid w:val="00860308"/>
    <w:rsid w:val="008613BD"/>
    <w:rsid w:val="00863025"/>
    <w:rsid w:val="00871F01"/>
    <w:rsid w:val="008D19B9"/>
    <w:rsid w:val="008E28F7"/>
    <w:rsid w:val="00920CA0"/>
    <w:rsid w:val="009419D8"/>
    <w:rsid w:val="00966EED"/>
    <w:rsid w:val="009B0A0F"/>
    <w:rsid w:val="009F3FBC"/>
    <w:rsid w:val="00A71431"/>
    <w:rsid w:val="00AC4528"/>
    <w:rsid w:val="00AD027A"/>
    <w:rsid w:val="00B53A01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0A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A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A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A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A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0A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A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A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A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A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5589</izvorni_sadrzaj>
    <derivirana_varijabla naziv="DomainObject.Predmet.Broj_1">5589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St-5589/2015</izvorni_sadrzaj>
    <derivirana_varijabla naziv="DomainObject.Predmet.OznakaBroj_1">St-5589/2015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OLIMAR, d.o.o. zastupanog po punomoćniku Olivera Pozaić</izvorni_sadrzaj>
    <derivirana_varijabla naziv="DomainObject.Predmet.ProtustrankaFormated_1">  OLIMAR, d.o.o. zastupanog po punomoćniku Olivera Pozaić</derivirana_varijabla>
  </DomainObject.Predmet.ProtustrankaFormated>
  <DomainObject.Predmet.ProtustrankaFormatedOIB>
    <izvorni_sadrzaj>  OLIMAR, d.o.o., OIB 92510358070 zastupanog po punomoćniku Olivera Pozaić</izvorni_sadrzaj>
    <derivirana_varijabla naziv="DomainObject.Predmet.ProtustrankaFormatedOIB_1">  OLIMAR, d.o.o., OIB 92510358070 zastupanog po punomoćniku Olivera Pozaić</derivirana_varijabla>
  </DomainObject.Predmet.ProtustrankaFormatedOIB>
  <DomainObject.Predmet.ProtustrankaFormatedWithAdress>
    <izvorni_sadrzaj> OLIMAR, d.o.o., Trg Senjskih Uskoka 7, 10000 Zagreb zastupanog po punomoćniku Olivera Pozaić</izvorni_sadrzaj>
    <derivirana_varijabla naziv="DomainObject.Predmet.ProtustrankaFormatedWithAdress_1"> OLIMAR, d.o.o., Trg Senjskih Uskoka 7, 10000 Zagreb zastupanog po punomoćniku Olivera Pozaić</derivirana_varijabla>
  </DomainObject.Predmet.ProtustrankaFormatedWithAdress>
  <DomainObject.Predmet.ProtustrankaFormatedWithAdressOIB>
    <izvorni_sadrzaj> OLIMAR, d.o.o., OIB 92510358070, Trg Senjskih Uskoka 7, 10000 Zagreb zastupanog po punomoćniku Olivera Pozaić</izvorni_sadrzaj>
    <derivirana_varijabla naziv="DomainObject.Predmet.ProtustrankaFormatedWithAdressOIB_1"> OLIMAR, d.o.o., OIB 92510358070, Trg Senjskih Uskoka 7, 10000 Zagreb zastupanog po punomoćniku Olivera Pozaić</derivirana_varijabla>
  </DomainObject.Predmet.ProtustrankaFormatedWithAdressOIB>
  <DomainObject.Predmet.ProtustrankaWithAdress>
    <izvorni_sadrzaj>OLIMAR, d.o.o. Trg Senjskih Uskoka 7, 10000 Zagreb</izvorni_sadrzaj>
    <derivirana_varijabla naziv="DomainObject.Predmet.ProtustrankaWithAdress_1">OLIMAR, d.o.o. Trg Senjskih Uskoka 7, 10000 Zagreb</derivirana_varijabla>
  </DomainObject.Predmet.ProtustrankaWithAdress>
  <DomainObject.Predmet.ProtustrankaWithAdressOIB>
    <izvorni_sadrzaj>OLIMAR, d.o.o., OIB 92510358070, Trg Senjskih Uskoka 7, 10000 Zagreb</izvorni_sadrzaj>
    <derivirana_varijabla naziv="DomainObject.Predmet.ProtustrankaWithAdressOIB_1">OLIMAR, d.o.o., OIB 92510358070, Trg Senjskih Uskoka 7, 10000 Zagreb</derivirana_varijabla>
  </DomainObject.Predmet.ProtustrankaWithAdressOIB>
  <DomainObject.Predmet.ProtustrankaNazivFormated>
    <izvorni_sadrzaj>OLIMAR, d.o.o.</izvorni_sadrzaj>
    <derivirana_varijabla naziv="DomainObject.Predmet.ProtustrankaNazivFormated_1">OLIMAR, d.o.o.</derivirana_varijabla>
  </DomainObject.Predmet.ProtustrankaNazivFormated>
  <DomainObject.Predmet.ProtustrankaNazivFormatedOIB>
    <izvorni_sadrzaj>OLIMAR, d.o.o., OIB 92510358070</izvorni_sadrzaj>
    <derivirana_varijabla naziv="DomainObject.Predmet.ProtustrankaNazivFormatedOIB_1">OLIMAR, d.o.o., OIB 92510358070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OLIMAR, d.o.o. zastupanog po punomoćniku Olivera Pozaić</item>
    </izvorni_sadrzaj>
    <derivirana_varijabla naziv="DomainObject.Predmet.ProtuStrankaListFormated_1">
      <item>OLIMAR, d.o.o. zastupanog po punomoćniku Olivera Pozaić</item>
    </derivirana_varijabla>
  </DomainObject.Predmet.ProtuStrankaListFormated>
  <DomainObject.Predmet.ProtuStrankaListFormatedOIB>
    <izvorni_sadrzaj>
      <item>OLIMAR, d.o.o., OIB 92510358070 zastupanog po punomoćniku Olivera Pozaić</item>
    </izvorni_sadrzaj>
    <derivirana_varijabla naziv="DomainObject.Predmet.ProtuStrankaListFormatedOIB_1">
      <item>OLIMAR, d.o.o., OIB 92510358070 zastupanog po punomoćniku Olivera Pozaić</item>
    </derivirana_varijabla>
  </DomainObject.Predmet.ProtuStrankaListFormatedOIB>
  <DomainObject.Predmet.ProtuStrankaListFormatedWithAdress>
    <izvorni_sadrzaj>
      <item>OLIMAR, d.o.o., Trg Senjskih Uskoka 7, 10000 Zagreb zastupanog po punomoćniku Olivera Pozaić</item>
    </izvorni_sadrzaj>
    <derivirana_varijabla naziv="DomainObject.Predmet.ProtuStrankaListFormatedWithAdress_1">
      <item>OLIMAR, d.o.o., Trg Senjskih Uskoka 7, 10000 Zagreb zastupanog po punomoćniku Olivera Pozaić</item>
    </derivirana_varijabla>
  </DomainObject.Predmet.ProtuStrankaListFormatedWithAdress>
  <DomainObject.Predmet.ProtuStrankaListFormatedWithAdressOIB>
    <izvorni_sadrzaj>
      <item>OLIMAR, d.o.o., OIB 92510358070, Trg Senjskih Uskoka 7, 10000 Zagreb zastupanog po punomoćniku Olivera Pozaić</item>
    </izvorni_sadrzaj>
    <derivirana_varijabla naziv="DomainObject.Predmet.ProtuStrankaListFormatedWithAdressOIB_1">
      <item>OLIMAR, d.o.o., OIB 92510358070, Trg Senjskih Uskoka 7, 10000 Zagreb zastupanog po punomoćniku Olivera Pozaić</item>
    </derivirana_varijabla>
  </DomainObject.Predmet.ProtuStrankaListFormatedWithAdressOIB>
  <DomainObject.Predmet.ProtuStrankaListNazivFormated>
    <izvorni_sadrzaj>
      <item>OLIMAR, d.o.o.</item>
    </izvorni_sadrzaj>
    <derivirana_varijabla naziv="DomainObject.Predmet.ProtuStrankaListNazivFormated_1">
      <item>OLIMAR, d.o.o.</item>
    </derivirana_varijabla>
  </DomainObject.Predmet.ProtuStrankaListNazivFormated>
  <DomainObject.Predmet.ProtuStrankaListNazivFormatedOIB>
    <izvorni_sadrzaj>
      <item>OLIMAR, d.o.o., OIB 92510358070</item>
    </izvorni_sadrzaj>
    <derivirana_varijabla naziv="DomainObject.Predmet.ProtuStrankaListNazivFormatedOIB_1">
      <item>OLIMAR, d.o.o., OIB 92510358070</item>
    </derivirana_varijabla>
  </DomainObject.Predmet.ProtuStrankaListNazivFormatedOIB>
  <DomainObject.Predmet.OstaliListFormated>
    <izvorni_sadrzaj>
      <item>Olivera Pozaić punomoćnik sudionika u postupku OLIMAR, d.o.o.</item>
    </izvorni_sadrzaj>
    <derivirana_varijabla naziv="DomainObject.Predmet.OstaliListFormated_1">
      <item>Olivera Pozaić punomoćnik sudionika u postupku OLIMAR, d.o.o.</item>
    </derivirana_varijabla>
  </DomainObject.Predmet.OstaliListFormated>
  <DomainObject.Predmet.OstaliListFormatedOIB>
    <izvorni_sadrzaj>
      <item>Olivera Pozaić, OIB 80784762261 punomoćnik sudionika u postupku OLIMAR, d.o.o.</item>
    </izvorni_sadrzaj>
    <derivirana_varijabla naziv="DomainObject.Predmet.OstaliListFormatedOIB_1">
      <item>Olivera Pozaić, OIB 80784762261 punomoćnik sudionika u postupku OLIMAR, d.o.o.</item>
    </derivirana_varijabla>
  </DomainObject.Predmet.OstaliListFormatedOIB>
  <DomainObject.Predmet.OstaliListFormatedWithAdress>
    <izvorni_sadrzaj>
      <item>Olivera Pozaić, Trg Senjskih Uskoka 7, 10000 Zagreb punomoćnik sudionika u postupku OLIMAR, d.o.o.</item>
    </izvorni_sadrzaj>
    <derivirana_varijabla naziv="DomainObject.Predmet.OstaliListFormatedWithAdress_1">
      <item>Olivera Pozaić, Trg Senjskih Uskoka 7, 10000 Zagreb punomoćnik sudionika u postupku OLIMAR, d.o.o.</item>
    </derivirana_varijabla>
  </DomainObject.Predmet.OstaliListFormatedWithAdress>
  <DomainObject.Predmet.OstaliListFormatedWithAdressOIB>
    <izvorni_sadrzaj>
      <item>Olivera Pozaić, OIB 80784762261, Trg Senjskih Uskoka 7, 10000 Zagreb punomoćnik sudionika u postupku OLIMAR, d.o.o.</item>
    </izvorni_sadrzaj>
    <derivirana_varijabla naziv="DomainObject.Predmet.OstaliListFormatedWithAdressOIB_1">
      <item>Olivera Pozaić, OIB 80784762261, Trg Senjskih Uskoka 7, 10000 Zagreb punomoćnik sudionika u postupku OLIMAR, d.o.o.</item>
    </derivirana_varijabla>
  </DomainObject.Predmet.OstaliListFormatedWithAdressOIB>
  <DomainObject.Predmet.OstaliListNazivFormated>
    <izvorni_sadrzaj>
      <item>Olivera Pozaić</item>
    </izvorni_sadrzaj>
    <derivirana_varijabla naziv="DomainObject.Predmet.OstaliListNazivFormated_1">
      <item>Olivera Pozaić</item>
    </derivirana_varijabla>
  </DomainObject.Predmet.OstaliListNazivFormated>
  <DomainObject.Predmet.OstaliListNazivFormatedOIB>
    <izvorni_sadrzaj>
      <item>Olivera Pozaić, OIB 80784762261</item>
    </izvorni_sadrzaj>
    <derivirana_varijabla naziv="DomainObject.Predmet.OstaliListNazivFormatedOIB_1">
      <item>Olivera Pozaić, OIB 80784762261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OLIMAR, d.o.o.</izvorni_sadrzaj>
    <derivirana_varijabla naziv="DomainObject.Predmet.ProtustrankaIDrugi_1">OLIMAR,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OLIMAR, d.o.o., OIB 92510358070, Trg Senjskih Uskoka 7, 10000 Zagreb</izvorni_sadrzaj>
    <derivirana_varijabla naziv="DomainObject.Predmet.ProtustrankaIDrugiAdressOIB_1">OLIMAR, d.o.o., OIB 92510358070, Trg Senjskih Uskoka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OLIMAR, d.o.o.</item>
      <item>Olivera Pozaić</item>
    </izvorni_sadrzaj>
    <derivirana_varijabla naziv="DomainObject.Predmet.SudioniciListNaziv_1">
      <item>FINA Regionalni centar Zagreb</item>
      <item>OLIMAR, d.o.o.</item>
      <item>Olivera Pozaić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OLIMAR, d.o.o., OIB 92510358070, Trg Senjskih Uskoka 7,10000 Zagreb</item>
      <item>Olivera Pozaić, OIB 80784762261, Trg Senjskih Uskoka 7,10000 Zagreb</item>
    </izvorni_sadrzaj>
    <derivirana_varijabla naziv="DomainObject.Predmet.SudioniciListAdressOIB_1">
      <item>FINA Regionalni centar Zagreb, OIB 85821130368, Trg svibanjskih žrtava 1995. br.1,10000 Zagreb</item>
      <item>OLIMAR, d.o.o., OIB 92510358070, Trg Senjskih Uskoka 7,10000 Zagreb</item>
      <item>Olivera Pozaić, OIB 80784762261, Trg Senjskih Uskoka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92510358070</item>
      <item>, OIB 80784762261</item>
    </izvorni_sadrzaj>
    <derivirana_varijabla naziv="DomainObject.Predmet.SudioniciListNazivOIB_1">
      <item>, OIB 85821130368</item>
      <item>, OIB 92510358070</item>
      <item>, OIB 80784762261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1452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2016-02-12T10:21:00Z</dcterms:created>
  <dc:creator>ilukac</dc:creator>
  <cp:lastModifiedBy>Mirela Šantek</cp:lastModifiedBy>
  <cp:lastPrinted>2016-03-14T09:12:00Z</cp:lastPrinted>
  <dcterms:modified xmlns:xsi="http://www.w3.org/2001/XMLSchema-instance" xsi:type="dcterms:W3CDTF">2016-03-16T13:15:00Z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