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3260" w14:paraId="ced3260" w:rsidRDefault="00D1683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626BAA" w:rsidRPr="00626BAA">
        <w:rPr>
          <w:rFonts w:cs="Times New Roman" w:eastAsia="Times New Roman"/>
          <w:lang w:eastAsia="hr-HR"/>
        </w:rPr>
        <w:t>SNJEŽANE MIZIAD, Sesvete, Livadarska cesta 2, OIB: 11819679682, za otvaranje stečajnog postupka nad dužnikom SKOMINA d.o.o., Zagreb, Radićeva 20, OIB: 65460375481</w:t>
      </w:r>
      <w:r w:rsidR="00A5376C">
        <w:rPr>
          <w:rFonts w:cs="Times New Roman" w:eastAsia="Times New Roman"/>
          <w:lang w:eastAsia="hr-HR"/>
        </w:rPr>
        <w:t xml:space="preserve">, </w:t>
      </w:r>
      <w:r w:rsidR="00626BAA">
        <w:rPr>
          <w:rFonts w:cs="Times New Roman" w:eastAsia="Times New Roman"/>
          <w:lang w:eastAsia="hr-HR"/>
        </w:rPr>
        <w:t>10. prosinca</w:t>
      </w:r>
      <w:r w:rsidR="00957B5A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26BAA" w:rsidRPr="00626BAA">
        <w:rPr>
          <w:rFonts w:cs="Times New Roman" w:eastAsia="Times New Roman"/>
          <w:lang w:eastAsia="hr-HR"/>
        </w:rPr>
        <w:t>SKOMINA d.o.o., Zagreb, Radićeva 20, OIB: 65460375481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5D6307">
        <w:rPr>
          <w:rFonts w:cs="Times New Roman" w:eastAsia="Times New Roman"/>
          <w:lang w:eastAsia="hr-HR"/>
        </w:rPr>
        <w:t>1</w:t>
      </w:r>
      <w:r w:rsidR="00626BAA">
        <w:rPr>
          <w:rFonts w:cs="Times New Roman" w:eastAsia="Times New Roman"/>
          <w:lang w:eastAsia="hr-HR"/>
        </w:rPr>
        <w:t>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26BAA">
        <w:rPr>
          <w:rFonts w:cs="Times New Roman" w:eastAsia="Times New Roman"/>
          <w:color w:val="000000"/>
          <w:lang w:eastAsia="hr-HR"/>
        </w:rPr>
        <w:t>8357-2015</w:t>
      </w:r>
      <w:r w:rsidR="00957B5A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626BAA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Vjerovnik Snježana Miziad podnijela je prijedlog za otvaranje stečajnog postupka </w:t>
      </w:r>
      <w:r w:rsidR="008550F1" w:rsidRPr="00905680">
        <w:rPr>
          <w:rFonts w:cs="Times New Roman" w:eastAsia="Times New Roman"/>
          <w:lang w:eastAsia="hr-HR"/>
        </w:rPr>
        <w:t xml:space="preserve">nad dužnikom </w:t>
      </w:r>
      <w:r w:rsidRPr="00626BAA">
        <w:rPr>
          <w:rFonts w:cs="Times New Roman" w:eastAsia="Times New Roman"/>
          <w:lang w:eastAsia="hr-HR"/>
        </w:rPr>
        <w:t>SKOMINA d.o.o., Zagreb, Radićeva 20, OIB: 65460375481</w:t>
      </w:r>
      <w:r w:rsidR="00957B5A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15. prosinca 2015., povodom kojeg je sud rješenjem od 24. rujna 2018. vratio taj prijedlog radi ispravka i dopune,  na način da se dokaže vjerojatnost potraživanja, pa je predlagatelj uz podnesak od 5. listopada 2018. dostavio obračune plaća kao dokaz osnovanosti svog potraživanja.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26BAA">
        <w:rPr>
          <w:rFonts w:cs="Times New Roman" w:eastAsia="Times New Roman"/>
          <w:lang w:eastAsia="hr-HR"/>
        </w:rPr>
        <w:t>8357/15 od 11. listopada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</w:t>
      </w:r>
      <w:r w:rsidR="00626BAA">
        <w:rPr>
          <w:rFonts w:cs="Times New Roman" w:eastAsia="Times New Roman"/>
          <w:lang w:eastAsia="hr-HR"/>
        </w:rPr>
        <w:t>potvrde FINA-e od 18. listopada 2018. proizlazi da je na dan izdavanja potvrde na računima i novčanim sredstvima dužnika evidentirano 1216 dana neprekidne blokade, a nepodmirene obveze na dan izdavanja potvrde iznose 184.201,28 kn (list 29 spisa).</w:t>
      </w:r>
    </w:p>
    <w:p w:rsidRDefault="00626BAA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BAA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prokaznog popisa imovine proizlazi da dužnik nema nikakve imovine (list 32 do 41 spisa).</w:t>
      </w:r>
    </w:p>
    <w:p w:rsidRDefault="00626BAA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BAA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proizlazi da dužnik nije evidentiran kao vlasnik nekretnina (list 46 spisa).</w:t>
      </w:r>
    </w:p>
    <w:p w:rsidRDefault="00626BAA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BAA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Centra za vozila Hrvatske proizlazi da dužnik nije evidentiran kao vlasnik vozila (list 48 spisa).</w:t>
      </w:r>
    </w:p>
    <w:p w:rsidRDefault="00B40E2F" w:rsidP="00957B5A" w:rsidR="00B40E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E2F" w:rsidP="00957B5A" w:rsidR="00B40E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 od 3. prosinca 2018. proizlazi da dužnik nije vlasnik nekretnina, nije vlasnik pokretne imovine, te nije evidentiran kao nositelj udjela (list 49 spisa).</w:t>
      </w:r>
    </w:p>
    <w:p w:rsidRDefault="00626BAA" w:rsidP="00957B5A" w:rsidR="00626B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E2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 xml:space="preserve">, a temeljem čl. 132. st. 1. </w:t>
      </w:r>
      <w:r>
        <w:rPr>
          <w:rFonts w:cs="Times New Roman" w:eastAsia="Times New Roman"/>
          <w:lang w:eastAsia="hr-HR"/>
        </w:rPr>
        <w:t xml:space="preserve">Stečajnog zakona </w:t>
      </w:r>
      <w:r w:rsidRPr="00B40E2F">
        <w:rPr>
          <w:rFonts w:cs="Times New Roman" w:eastAsia="Times New Roman"/>
          <w:lang w:eastAsia="hr-HR"/>
        </w:rPr>
        <w:t>(Narodne novine broj 71/15</w:t>
      </w:r>
      <w:r>
        <w:rPr>
          <w:rFonts w:cs="Times New Roman" w:eastAsia="Times New Roman"/>
          <w:lang w:eastAsia="hr-HR"/>
        </w:rPr>
        <w:t>, 104/17, dalje:SZ-a</w:t>
      </w:r>
      <w:r w:rsidRPr="00B40E2F">
        <w:rPr>
          <w:rFonts w:cs="Times New Roman" w:eastAsia="Times New Roman"/>
          <w:lang w:eastAsia="hr-HR"/>
        </w:rPr>
        <w:t>)</w:t>
      </w:r>
      <w:r>
        <w:rPr>
          <w:rFonts w:cs="Times New Roman" w:eastAsia="Times New Roman"/>
          <w:lang w:eastAsia="hr-HR"/>
        </w:rPr>
        <w:t>.</w:t>
      </w:r>
    </w:p>
    <w:p w:rsidRDefault="00B40E2F" w:rsidP="008550F1" w:rsidR="00B40E2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26BAA">
        <w:rPr>
          <w:rFonts w:cs="Times New Roman" w:eastAsia="Times New Roman"/>
          <w:lang w:eastAsia="hr-HR"/>
        </w:rPr>
        <w:t>10. prosinca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89F" w:rsidP="00537B78" w:rsidR="002D689F">
      <w:r>
        <w:separator/>
      </w:r>
    </w:p>
  </w:endnote>
  <w:endnote w:id="0" w:type="continuationSeparator">
    <w:p w:rsidRDefault="002D689F" w:rsidP="00537B78" w:rsidR="002D6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89F" w:rsidP="00537B78" w:rsidR="002D689F">
      <w:r>
        <w:separator/>
      </w:r>
    </w:p>
  </w:footnote>
  <w:footnote w:id="0" w:type="continuationSeparator">
    <w:p w:rsidRDefault="002D689F" w:rsidP="00537B78" w:rsidR="002D68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83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26BAA">
      <w:t>8357/15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89F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6307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BAA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B5A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0E2F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83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F4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8357</izvorni_sadrzaj>
    <derivirana_varijabla naziv="DomainObject.Predmet.Broj_1">8357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St-8357/2015</izvorni_sadrzaj>
    <derivirana_varijabla naziv="DomainObject.Predmet.OznakaBroj_1">St-8357/2015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SKOMINA d.o.o. zastupanog po punomoćniku Adis Jukić</izvorni_sadrzaj>
    <derivirana_varijabla naziv="DomainObject.Predmet.ProtustrankaFormated_1">  SKOMINA d.o.o. zastupanog po punomoćniku Adis Jukić</derivirana_varijabla>
  </DomainObject.Predmet.ProtustrankaFormated>
  <DomainObject.Predmet.ProtustrankaFormatedOIB>
    <izvorni_sadrzaj>  SKOMINA d.o.o., OIB 65460375481 zastupanog po punomoćniku Adis Jukić</izvorni_sadrzaj>
    <derivirana_varijabla naziv="DomainObject.Predmet.ProtustrankaFormatedOIB_1">  SKOMINA d.o.o., OIB 65460375481 zastupanog po punomoćniku Adis Jukić</derivirana_varijabla>
  </DomainObject.Predmet.ProtustrankaFormatedOIB>
  <DomainObject.Predmet.ProtustrankaFormatedWithAdress>
    <izvorni_sadrzaj> SKOMINA d.o.o., Alagovićeva 20, 10000 Zagreb zastupanog po punomoćniku Adis Jukić</izvorni_sadrzaj>
    <derivirana_varijabla naziv="DomainObject.Predmet.ProtustrankaFormatedWithAdress_1"> SKOMINA d.o.o., Alagovićeva 20, 10000 Zagreb zastupanog po punomoćniku Adis Jukić</derivirana_varijabla>
  </DomainObject.Predmet.ProtustrankaFormatedWithAdress>
  <DomainObject.Predmet.ProtustrankaFormatedWithAdressOIB>
    <izvorni_sadrzaj> SKOMINA d.o.o., OIB 65460375481, Alagovićeva 20, 10000 Zagreb zastupanog po punomoćniku Adis Jukić</izvorni_sadrzaj>
    <derivirana_varijabla naziv="DomainObject.Predmet.ProtustrankaFormatedWithAdressOIB_1"> SKOMINA d.o.o., OIB 65460375481, Alagovićeva 20, 10000 Zagreb zastupanog po punomoćniku Adis Jukić</derivirana_varijabla>
  </DomainObject.Predmet.ProtustrankaFormatedWithAdressOIB>
  <DomainObject.Predmet.ProtustrankaWithAdress>
    <izvorni_sadrzaj>SKOMINA d.o.o. Alagovićeva 20, 10000 Zagreb</izvorni_sadrzaj>
    <derivirana_varijabla naziv="DomainObject.Predmet.ProtustrankaWithAdress_1">SKOMINA d.o.o. Alagovićeva 20, 10000 Zagreb</derivirana_varijabla>
  </DomainObject.Predmet.ProtustrankaWithAdress>
  <DomainObject.Predmet.ProtustrankaWithAdressOIB>
    <izvorni_sadrzaj>SKOMINA d.o.o., OIB 65460375481, Alagovićeva 20, 10000 Zagreb</izvorni_sadrzaj>
    <derivirana_varijabla naziv="DomainObject.Predmet.ProtustrankaWithAdressOIB_1">SKOMINA d.o.o., OIB 65460375481, Alagovićeva 20, 10000 Zagreb</derivirana_varijabla>
  </DomainObject.Predmet.ProtustrankaWithAdressOIB>
  <DomainObject.Predmet.ProtustrankaNazivFormated>
    <izvorni_sadrzaj>SKOMINA d.o.o.</izvorni_sadrzaj>
    <derivirana_varijabla naziv="DomainObject.Predmet.ProtustrankaNazivFormated_1">SKOMINA d.o.o.</derivirana_varijabla>
  </DomainObject.Predmet.ProtustrankaNazivFormated>
  <DomainObject.Predmet.ProtustrankaNazivFormatedOIB>
    <izvorni_sadrzaj>SKOMINA d.o.o., OIB 65460375481</izvorni_sadrzaj>
    <derivirana_varijabla naziv="DomainObject.Predmet.ProtustrankaNazivFormatedOIB_1">SKOMINA d.o.o., OIB 65460375481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Miziad</izvorni_sadrzaj>
    <derivirana_varijabla naziv="DomainObject.Predmet.StrankaFormated_1">  Snježana Miziad</derivirana_varijabla>
  </DomainObject.Predmet.StrankaFormated>
  <DomainObject.Predmet.StrankaFormatedOIB>
    <izvorni_sadrzaj>  Snježana Miziad, OIB 11819679682</izvorni_sadrzaj>
    <derivirana_varijabla naziv="DomainObject.Predmet.StrankaFormatedOIB_1">  Snježana Miziad, OIB 11819679682</derivirana_varijabla>
  </DomainObject.Predmet.StrankaFormatedOIB>
  <DomainObject.Predmet.StrankaFormatedWithAdress>
    <izvorni_sadrzaj> Snježana Miziad, Livadarska Cesta 2, 10360 Žerjavinec</izvorni_sadrzaj>
    <derivirana_varijabla naziv="DomainObject.Predmet.StrankaFormatedWithAdress_1"> Snježana Miziad, Livadarska Cesta 2, 10360 Žerjavinec</derivirana_varijabla>
  </DomainObject.Predmet.StrankaFormatedWithAdress>
  <DomainObject.Predmet.StrankaFormatedWithAdressOIB>
    <izvorni_sadrzaj> Snježana Miziad, OIB 11819679682, Livadarska Cesta 2, 10360 Žerjavinec</izvorni_sadrzaj>
    <derivirana_varijabla naziv="DomainObject.Predmet.StrankaFormatedWithAdressOIB_1"> Snježana Miziad, OIB 11819679682, Livadarska Cesta 2, 10360 Žerjavinec</derivirana_varijabla>
  </DomainObject.Predmet.StrankaFormatedWithAdressOIB>
  <DomainObject.Predmet.StrankaWithAdress>
    <izvorni_sadrzaj>Snježana Miziad Livadarska Cesta 2,10360 Žerjavinec</izvorni_sadrzaj>
    <derivirana_varijabla naziv="DomainObject.Predmet.StrankaWithAdress_1">Snježana Miziad Livadarska Cesta 2,10360 Žerjavinec</derivirana_varijabla>
  </DomainObject.Predmet.StrankaWithAdress>
  <DomainObject.Predmet.StrankaWithAdressOIB>
    <izvorni_sadrzaj>Snježana Miziad, OIB 11819679682, Livadarska Cesta 2,10360 Žerjavinec</izvorni_sadrzaj>
    <derivirana_varijabla naziv="DomainObject.Predmet.StrankaWithAdressOIB_1">Snježana Miziad, OIB 11819679682, Livadarska Cesta 2,10360 Žerjavinec</derivirana_varijabla>
  </DomainObject.Predmet.StrankaWithAdressOIB>
  <DomainObject.Predmet.StrankaNazivFormated>
    <izvorni_sadrzaj>Snježana Miziad</izvorni_sadrzaj>
    <derivirana_varijabla naziv="DomainObject.Predmet.StrankaNazivFormated_1">Snježana Miziad</derivirana_varijabla>
  </DomainObject.Predmet.StrankaNazivFormated>
  <DomainObject.Predmet.StrankaNazivFormatedOIB>
    <izvorni_sadrzaj>Snježana Miziad, OIB 11819679682</izvorni_sadrzaj>
    <derivirana_varijabla naziv="DomainObject.Predmet.StrankaNazivFormatedOIB_1">Snježana Miziad, OIB 11819679682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Snježana Miziad</item>
    </izvorni_sadrzaj>
    <derivirana_varijabla naziv="DomainObject.Predmet.StrankaListFormated_1">
      <item>Snježana Miziad</item>
    </derivirana_varijabla>
  </DomainObject.Predmet.StrankaListFormated>
  <DomainObject.Predmet.StrankaListFormatedOIB>
    <izvorni_sadrzaj>
      <item>Snježana Miziad, OIB 11819679682</item>
    </izvorni_sadrzaj>
    <derivirana_varijabla naziv="DomainObject.Predmet.StrankaListFormatedOIB_1">
      <item>Snježana Miziad, OIB 11819679682</item>
    </derivirana_varijabla>
  </DomainObject.Predmet.StrankaListFormatedOIB>
  <DomainObject.Predmet.StrankaListFormatedWithAdress>
    <izvorni_sadrzaj>
      <item>Snježana Miziad, Livadarska Cesta 2, 10360 Žerjavinec</item>
    </izvorni_sadrzaj>
    <derivirana_varijabla naziv="DomainObject.Predmet.StrankaListFormatedWithAdress_1">
      <item>Snježana Miziad, Livadarska Cesta 2, 10360 Žerjavinec</item>
    </derivirana_varijabla>
  </DomainObject.Predmet.StrankaListFormatedWithAdress>
  <DomainObject.Predmet.StrankaListFormatedWithAdressOIB>
    <izvorni_sadrzaj>
      <item>Snježana Miziad, OIB 11819679682, Livadarska Cesta 2, 10360 Žerjavinec</item>
    </izvorni_sadrzaj>
    <derivirana_varijabla naziv="DomainObject.Predmet.StrankaListFormatedWithAdressOIB_1">
      <item>Snježana Miziad, OIB 11819679682, Livadarska Cesta 2, 10360 Žerjavinec</item>
    </derivirana_varijabla>
  </DomainObject.Predmet.StrankaListFormatedWithAdressOIB>
  <DomainObject.Predmet.StrankaListNazivFormated>
    <izvorni_sadrzaj>
      <item>Snježana Miziad</item>
    </izvorni_sadrzaj>
    <derivirana_varijabla naziv="DomainObject.Predmet.StrankaListNazivFormated_1">
      <item>Snježana Miziad</item>
    </derivirana_varijabla>
  </DomainObject.Predmet.StrankaListNazivFormated>
  <DomainObject.Predmet.StrankaListNazivFormatedOIB>
    <izvorni_sadrzaj>
      <item>Snježana Miziad, OIB 11819679682</item>
    </izvorni_sadrzaj>
    <derivirana_varijabla naziv="DomainObject.Predmet.StrankaListNazivFormatedOIB_1">
      <item>Snježana Miziad, OIB 11819679682</item>
    </derivirana_varijabla>
  </DomainObject.Predmet.StrankaListNazivFormatedOIB>
  <DomainObject.Predmet.ProtuStrankaListFormated>
    <izvorni_sadrzaj>
      <item>SKOMINA d.o.o. zastupanog po punomoćniku Adis Jukić</item>
    </izvorni_sadrzaj>
    <derivirana_varijabla naziv="DomainObject.Predmet.ProtuStrankaListFormated_1">
      <item>SKOMINA d.o.o. zastupanog po punomoćniku Adis Jukić</item>
    </derivirana_varijabla>
  </DomainObject.Predmet.ProtuStrankaListFormated>
  <DomainObject.Predmet.ProtuStrankaListFormatedOIB>
    <izvorni_sadrzaj>
      <item>SKOMINA d.o.o., OIB 65460375481 zastupanog po punomoćniku Adis Jukić</item>
    </izvorni_sadrzaj>
    <derivirana_varijabla naziv="DomainObject.Predmet.ProtuStrankaListFormatedOIB_1">
      <item>SKOMINA d.o.o., OIB 65460375481 zastupanog po punomoćniku Adis Jukić</item>
    </derivirana_varijabla>
  </DomainObject.Predmet.ProtuStrankaListFormatedOIB>
  <DomainObject.Predmet.ProtuStrankaListFormatedWithAdress>
    <izvorni_sadrzaj>
      <item>SKOMINA d.o.o., Alagovićeva 20, 10000 Zagreb zastupanog po punomoćniku Adis Jukić</item>
    </izvorni_sadrzaj>
    <derivirana_varijabla naziv="DomainObject.Predmet.ProtuStrankaListFormatedWithAdress_1">
      <item>SKOMINA d.o.o., Alagovićeva 20, 10000 Zagreb zastupanog po punomoćniku Adis Jukić</item>
    </derivirana_varijabla>
  </DomainObject.Predmet.ProtuStrankaListFormatedWithAdress>
  <DomainObject.Predmet.ProtuStrankaListFormatedWithAdressOIB>
    <izvorni_sadrzaj>
      <item>SKOMINA d.o.o., OIB 65460375481, Alagovićeva 20, 10000 Zagreb zastupanog po punomoćniku Adis Jukić</item>
    </izvorni_sadrzaj>
    <derivirana_varijabla naziv="DomainObject.Predmet.ProtuStrankaListFormatedWithAdressOIB_1">
      <item>SKOMINA d.o.o., OIB 65460375481, Alagovićeva 20, 10000 Zagreb zastupanog po punomoćniku Adis Jukić</item>
    </derivirana_varijabla>
  </DomainObject.Predmet.ProtuStrankaListFormatedWithAdressOIB>
  <DomainObject.Predmet.ProtuStrankaListNazivFormated>
    <izvorni_sadrzaj>
      <item>SKOMINA d.o.o.</item>
    </izvorni_sadrzaj>
    <derivirana_varijabla naziv="DomainObject.Predmet.ProtuStrankaListNazivFormated_1">
      <item>SKOMINA d.o.o.</item>
    </derivirana_varijabla>
  </DomainObject.Predmet.ProtuStrankaListNazivFormated>
  <DomainObject.Predmet.ProtuStrankaListNazivFormatedOIB>
    <izvorni_sadrzaj>
      <item>SKOMINA d.o.o., OIB 65460375481</item>
    </izvorni_sadrzaj>
    <derivirana_varijabla naziv="DomainObject.Predmet.ProtuStrankaListNazivFormatedOIB_1">
      <item>SKOMINA d.o.o., OIB 65460375481</item>
    </derivirana_varijabla>
  </DomainObject.Predmet.ProtuStrankaListNazivFormatedOIB>
  <DomainObject.Predmet.OstaliListFormated>
    <izvorni_sadrzaj>
      <item>OD ANIĆ I PARTNERI</item>
      <item>Adis Jukić punomoćnik sudionika u postupku SKOMINA d.o.o.</item>
    </izvorni_sadrzaj>
    <derivirana_varijabla naziv="DomainObject.Predmet.OstaliListFormated_1">
      <item>OD ANIĆ I PARTNERI</item>
      <item>Adis Jukić punomoćnik sudionika u postupku SKOMINA d.o.o.</item>
    </derivirana_varijabla>
  </DomainObject.Predmet.OstaliListFormated>
  <DomainObject.Predmet.OstaliListFormatedOIB>
    <izvorni_sadrzaj>
      <item>OD ANIĆ I PARTNERI</item>
      <item>Adis Jukić, OIB 16508069941 punomoćnik sudionika u postupku SKOMINA d.o.o.</item>
    </izvorni_sadrzaj>
    <derivirana_varijabla naziv="DomainObject.Predmet.OstaliListFormatedOIB_1">
      <item>OD ANIĆ I PARTNERI</item>
      <item>Adis Jukić, OIB 16508069941 punomoćnik sudionika u postupku SKOMINA d.o.o.</item>
    </derivirana_varijabla>
  </DomainObject.Predmet.OstaliListFormatedOIB>
  <DomainObject.Predmet.OstaliListFormatedWithAdress>
    <izvorni_sadrzaj>
      <item>OD ANIĆ I PARTNERI, Gajeva 53/II, 10000 Zagreb</item>
      <item>Adis Jukić, Brekovica Bb, Bihać punomoćnik sudionika u postupku SKOMINA d.o.o.</item>
    </izvorni_sadrzaj>
    <derivirana_varijabla naziv="DomainObject.Predmet.OstaliListFormatedWithAdress_1">
      <item>OD ANIĆ I PARTNERI, Gajeva 53/II, 10000 Zagreb</item>
      <item>Adis Jukić, Brekovica Bb, Bihać punomoćnik sudionika u postupku SKOMINA d.o.o.</item>
    </derivirana_varijabla>
  </DomainObject.Predmet.OstaliListFormatedWithAdress>
  <DomainObject.Predmet.OstaliListFormatedWithAdressOIB>
    <izvorni_sadrzaj>
      <item>OD ANIĆ I PARTNERI, Gajeva 53/II, 10000 Zagreb</item>
      <item>Adis Jukić, OIB 16508069941, Brekovica Bb, Bihać punomoćnik sudionika u postupku SKOMINA d.o.o.</item>
    </izvorni_sadrzaj>
    <derivirana_varijabla naziv="DomainObject.Predmet.OstaliListFormatedWithAdressOIB_1">
      <item>OD ANIĆ I PARTNERI, Gajeva 53/II, 10000 Zagreb</item>
      <item>Adis Jukić, OIB 16508069941, Brekovica Bb, Bihać punomoćnik sudionika u postupku SKOMINA d.o.o.</item>
    </derivirana_varijabla>
  </DomainObject.Predmet.OstaliListFormatedWithAdressOIB>
  <DomainObject.Predmet.OstaliListNazivFormated>
    <izvorni_sadrzaj>
      <item>OD ANIĆ I PARTNERI</item>
      <item>Adis Jukić</item>
    </izvorni_sadrzaj>
    <derivirana_varijabla naziv="DomainObject.Predmet.OstaliListNazivFormated_1">
      <item>OD ANIĆ I PARTNERI</item>
      <item>Adis Jukić</item>
    </derivirana_varijabla>
  </DomainObject.Predmet.OstaliListNazivFormated>
  <DomainObject.Predmet.OstaliListNazivFormatedOIB>
    <izvorni_sadrzaj>
      <item>OD ANIĆ I PARTNERI</item>
      <item>Adis Jukić, OIB 16508069941</item>
    </izvorni_sadrzaj>
    <derivirana_varijabla naziv="DomainObject.Predmet.OstaliListNazivFormatedOIB_1">
      <item>OD ANIĆ I PARTNERI</item>
      <item>Adis Jukić, OIB 16508069941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Miziad</izvorni_sadrzaj>
    <derivirana_varijabla naziv="DomainObject.Predmet.StrankaIDrugi_1">Snježana Miziad</derivirana_varijabla>
  </DomainObject.Predmet.StrankaIDrugi>
  <DomainObject.Predmet.ProtustrankaIDrugi>
    <izvorni_sadrzaj>SKOMINA d.o.o.</izvorni_sadrzaj>
    <derivirana_varijabla naziv="DomainObject.Predmet.ProtustrankaIDrugi_1">SKOMINA d.o.o.</derivirana_varijabla>
  </DomainObject.Predmet.ProtustrankaIDrugi>
  <DomainObject.Predmet.StrankaIDrugiAdressOIB>
    <izvorni_sadrzaj>Snježana Miziad, OIB 11819679682, Livadarska Cesta 2, 10360 Žerjavinec</izvorni_sadrzaj>
    <derivirana_varijabla naziv="DomainObject.Predmet.StrankaIDrugiAdressOIB_1">Snježana Miziad, OIB 11819679682, Livadarska Cesta 2, 10360 Žerjavinec</derivirana_varijabla>
  </DomainObject.Predmet.StrankaIDrugiAdressOIB>
  <DomainObject.Predmet.ProtustrankaIDrugiAdressOIB>
    <izvorni_sadrzaj>SKOMINA d.o.o., OIB 65460375481, Alagovićeva 20, 10000 Zagreb</izvorni_sadrzaj>
    <derivirana_varijabla naziv="DomainObject.Predmet.ProtustrankaIDrugiAdressOIB_1">SKOMINA d.o.o., OIB 65460375481, Alagovićeva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Miziad</item>
      <item>SKOMINA d.o.o.</item>
      <item>OD ANIĆ I PARTNERI</item>
      <item>Adis Jukić</item>
    </izvorni_sadrzaj>
    <derivirana_varijabla naziv="DomainObject.Predmet.SudioniciListNaziv_1">
      <item>Snježana Miziad</item>
      <item>SKOMINA d.o.o.</item>
      <item>OD ANIĆ I PARTNERI</item>
      <item>Adis Jukić</item>
    </derivirana_varijabla>
  </DomainObject.Predmet.SudioniciListNaziv>
  <DomainObject.Predmet.SudioniciListAdressOIB>
    <izvorni_sadrzaj>
      <item>Snježana Miziad, OIB 11819679682, Livadarska Cesta 2,10360 Žerjavinec</item>
      <item>SKOMINA d.o.o., OIB 65460375481, Alagovićeva 20,10000 Zagreb</item>
      <item>OD ANIĆ I PARTNERI, Gajeva 53/II,10000 Zagreb</item>
      <item>Adis Jukić, OIB 16508069941, Brekovica Bb,Bihać</item>
    </izvorni_sadrzaj>
    <derivirana_varijabla naziv="DomainObject.Predmet.SudioniciListAdressOIB_1">
      <item>Snježana Miziad, OIB 11819679682, Livadarska Cesta 2,10360 Žerjavinec</item>
      <item>SKOMINA d.o.o., OIB 65460375481, Alagovićeva 20,10000 Zagreb</item>
      <item>OD ANIĆ I PARTNERI, Gajeva 53/II,10000 Zagreb</item>
      <item>Adis Jukić, OIB 16508069941, Brekovica Bb,Bihać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CD90D-D30E-4E55-9D11-267EF42D7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3038</properties:Characters>
  <properties:Lines>85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2018-12-10T13:06:00Z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2018-12-10T13:12:00Z</cp:lastPrinted>
  <dcterms:modified xmlns:xsi="http://www.w3.org/2001/XMLSchema-instance" xsi:type="dcterms:W3CDTF">2018-12-10T13:12:00Z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PREDUJMA-St-8357-15.docx)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