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9821" w14:paraId="58f9821" w:rsidRDefault="006A7BA9" w:rsidP="002C0854" w:rsidR="006A7BA9" w:rsidRPr="002C0854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0E6E10">
        <w:rPr>
          <w:color w:val="222222"/>
        </w:rPr>
        <w:t>17</w:t>
      </w:r>
      <w:r w:rsidR="006E67E4">
        <w:rPr>
          <w:color w:val="222222"/>
        </w:rPr>
        <w:t>08</w:t>
      </w:r>
      <w:r w:rsidR="000E6E10">
        <w:rPr>
          <w:color w:val="222222"/>
        </w:rPr>
        <w:t>/2016-3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6E67E4">
        <w:rPr>
          <w:b/>
        </w:rPr>
        <w:t>DOMAĆI PROIZVOD d.o.o., Pleternica, V. Nazora 22, OIB: 98988173133</w:t>
      </w:r>
      <w:r w:rsidRPr="006A7BA9">
        <w:rPr>
          <w:color w:val="222222"/>
        </w:rPr>
        <w:t xml:space="preserve">, </w:t>
      </w:r>
      <w:r w:rsidR="000E6E10">
        <w:rPr>
          <w:color w:val="222222"/>
        </w:rPr>
        <w:t>6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0E6E10">
        <w:rPr>
          <w:b/>
          <w:color w:val="222222"/>
          <w:u w:val="single"/>
        </w:rPr>
        <w:t>12. kolovoza</w:t>
      </w:r>
      <w:r w:rsidR="008B2B57">
        <w:rPr>
          <w:b/>
          <w:color w:val="222222"/>
          <w:u w:val="single"/>
        </w:rPr>
        <w:t xml:space="preserve"> 2016. u </w:t>
      </w:r>
      <w:r w:rsidR="006E67E4">
        <w:rPr>
          <w:b/>
          <w:color w:val="222222"/>
          <w:u w:val="single"/>
        </w:rPr>
        <w:t>9,15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0E6E10">
        <w:rPr>
          <w:color w:val="222222"/>
        </w:rPr>
        <w:t xml:space="preserve">direktor </w:t>
      </w:r>
      <w:r w:rsidR="006E67E4">
        <w:rPr>
          <w:b/>
          <w:color w:val="222222"/>
          <w:u w:val="single"/>
        </w:rPr>
        <w:t xml:space="preserve">Tomislav </w:t>
      </w:r>
      <w:proofErr w:type="spellStart"/>
      <w:r w:rsidR="006E67E4">
        <w:rPr>
          <w:b/>
          <w:color w:val="222222"/>
          <w:u w:val="single"/>
        </w:rPr>
        <w:t>Jurnečka</w:t>
      </w:r>
      <w:proofErr w:type="spellEnd"/>
      <w:r w:rsidR="006E67E4">
        <w:rPr>
          <w:b/>
          <w:color w:val="222222"/>
          <w:u w:val="single"/>
        </w:rPr>
        <w:t xml:space="preserve">, Pleternica, V. Nazora 22, </w:t>
      </w:r>
      <w:r w:rsidRPr="006A7BA9">
        <w:rPr>
          <w:color w:val="222222"/>
        </w:rPr>
        <w:t>koj</w:t>
      </w:r>
      <w:r w:rsidR="006E67E4">
        <w:rPr>
          <w:color w:val="222222"/>
        </w:rPr>
        <w:t>i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460CD7" w:rsidR="000E6E10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St-17</w:t>
      </w:r>
      <w:r w:rsidR="006E67E4">
        <w:rPr>
          <w:b/>
          <w:color w:val="222222"/>
        </w:rPr>
        <w:t>08</w:t>
      </w:r>
      <w:r w:rsidRPr="000E6E10">
        <w:rPr>
          <w:b/>
          <w:color w:val="222222"/>
        </w:rPr>
        <w:t>/201</w:t>
      </w:r>
      <w:r w:rsidR="008A66DB">
        <w:rPr>
          <w:b/>
          <w:color w:val="222222"/>
        </w:rPr>
        <w:t>6</w:t>
      </w:r>
      <w:r>
        <w:rPr>
          <w:color w:val="222222"/>
        </w:rPr>
        <w:t xml:space="preserve"> te obavezno naznačiti kada ste u mogućnosti pristupiti na sud.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663F23">
        <w:rPr>
          <w:color w:val="222222"/>
        </w:rPr>
        <w:t>6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6677E"/>
    <w:rsid w:val="000E6E10"/>
    <w:rsid w:val="001252B0"/>
    <w:rsid w:val="001A6D3B"/>
    <w:rsid w:val="00217FF9"/>
    <w:rsid w:val="00265A16"/>
    <w:rsid w:val="002C0854"/>
    <w:rsid w:val="00323158"/>
    <w:rsid w:val="003560A3"/>
    <w:rsid w:val="003B002D"/>
    <w:rsid w:val="00460CD7"/>
    <w:rsid w:val="00480C95"/>
    <w:rsid w:val="00554082"/>
    <w:rsid w:val="00626AD5"/>
    <w:rsid w:val="00663F23"/>
    <w:rsid w:val="006A7BA9"/>
    <w:rsid w:val="006C0965"/>
    <w:rsid w:val="006E67E4"/>
    <w:rsid w:val="007C551C"/>
    <w:rsid w:val="0089514C"/>
    <w:rsid w:val="008A66DB"/>
    <w:rsid w:val="008B2B57"/>
    <w:rsid w:val="009130E7"/>
    <w:rsid w:val="009D2E8B"/>
    <w:rsid w:val="00AD74EB"/>
    <w:rsid w:val="00AE1B76"/>
    <w:rsid w:val="00AF29D9"/>
    <w:rsid w:val="00C95E10"/>
    <w:rsid w:val="00DB1B04"/>
    <w:rsid w:val="00E73F26"/>
    <w:rsid w:val="00EA36A8"/>
    <w:rsid w:val="00F44600"/>
    <w:rsid w:val="00F7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67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677E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77E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77E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77E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67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677E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77E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77E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77E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St-1708/2016</izvorni_sadrzaj>
    <derivirana_varijabla naziv="DomainObject.Predmet.OznakaBroj_1">St-1708/2016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DOMAĆI PROIZVOD d.o.o. za proizvodnju, trgovinu i usluge</izvorni_sadrzaj>
    <derivirana_varijabla naziv="DomainObject.Predmet.ProtustrankaFormated_1">  DOMAĆI PROIZVOD d.o.o. za proizvodnju, trgovinu i usluge</derivirana_varijabla>
  </DomainObject.Predmet.ProtustrankaFormated>
  <DomainObject.Predmet.ProtustrankaFormatedOIB>
    <izvorni_sadrzaj>  DOMAĆI PROIZVOD d.o.o. za proizvodnju, trgovinu i usluge, OIB 98988173133</izvorni_sadrzaj>
    <derivirana_varijabla naziv="DomainObject.Predmet.ProtustrankaFormatedOIB_1">  DOMAĆI PROIZVOD d.o.o. za proizvodnju, trgovinu i usluge, OIB 98988173133</derivirana_varijabla>
  </DomainObject.Predmet.ProtustrankaFormatedOIB>
  <DomainObject.Predmet.ProtustrankaFormatedWithAdress>
    <izvorni_sadrzaj> DOMAĆI PROIZVOD d.o.o. za proizvodnju, trgovinu i usluge, Vladimira Nazora 22, 34310 Pleternica</izvorni_sadrzaj>
    <derivirana_varijabla naziv="DomainObject.Predmet.ProtustrankaFormatedWithAdress_1"> DOMAĆI PROIZVOD d.o.o. za proizvodnju, trgovinu i usluge, Vladimira Nazora 22, 34310 Pleternica</derivirana_varijabla>
  </DomainObject.Predmet.ProtustrankaFormatedWithAdress>
  <DomainObject.Predmet.ProtustrankaFormatedWithAdressOIB>
    <izvorni_sadrzaj> DOMAĆI PROIZVOD d.o.o. za proizvodnju, trgovinu i usluge, OIB 98988173133, Vladimira Nazora 22, 34310 Pleternica</izvorni_sadrzaj>
    <derivirana_varijabla naziv="DomainObject.Predmet.ProtustrankaFormatedWithAdressOIB_1"> DOMAĆI PROIZVOD d.o.o. za proizvodnju, trgovinu i usluge, OIB 98988173133, Vladimira Nazora 22, 34310 Pleternica</derivirana_varijabla>
  </DomainObject.Predmet.ProtustrankaFormatedWithAdressOIB>
  <DomainObject.Predmet.ProtustrankaWithAdress>
    <izvorni_sadrzaj>DOMAĆI PROIZVOD d.o.o. za proizvodnju, trgovinu i usluge Vladimira Nazora 22, 34310 Pleternica</izvorni_sadrzaj>
    <derivirana_varijabla naziv="DomainObject.Predmet.ProtustrankaWithAdress_1">DOMAĆI PROIZVOD d.o.o. za proizvodnju, trgovinu i usluge Vladimira Nazora 22, 34310 Pleternica</derivirana_varijabla>
  </DomainObject.Predmet.ProtustrankaWithAdress>
  <DomainObject.Predmet.ProtustrankaWithAdressOIB>
    <izvorni_sadrzaj>DOMAĆI PROIZVOD d.o.o. za proizvodnju, trgovinu i usluge, OIB 98988173133, Vladimira Nazora 22, 34310 Pleternica</izvorni_sadrzaj>
    <derivirana_varijabla naziv="DomainObject.Predmet.ProtustrankaWithAdressOIB_1">DOMAĆI PROIZVOD d.o.o. za proizvodnju, trgovinu i usluge, OIB 98988173133, Vladimira Nazora 22, 34310 Pleternica</derivirana_varijabla>
  </DomainObject.Predmet.ProtustrankaWithAdressOIB>
  <DomainObject.Predmet.ProtustrankaNazivFormated>
    <izvorni_sadrzaj>DOMAĆI PROIZVOD d.o.o. za proizvodnju, trgovinu i usluge</izvorni_sadrzaj>
    <derivirana_varijabla naziv="DomainObject.Predmet.ProtustrankaNazivFormated_1">DOMAĆI PROIZVOD d.o.o. za proizvodnju, trgovinu i usluge</derivirana_varijabla>
  </DomainObject.Predmet.ProtustrankaNazivFormated>
  <DomainObject.Predmet.ProtustrankaNazivFormatedOIB>
    <izvorni_sadrzaj>DOMAĆI PROIZVOD d.o.o. za proizvodnju, trgovinu i usluge, OIB 98988173133</izvorni_sadrzaj>
    <derivirana_varijabla naziv="DomainObject.Predmet.ProtustrankaNazivFormatedOIB_1">DOMAĆI PROIZVOD d.o.o. za proizvodnju, trgovinu i usluge, OIB 98988173133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165316.11</izvorni_sadrzaj>
    <derivirana_varijabla naziv="DomainObject.Predmet.TrenutnaVrijednost_1">165316.11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DOMAĆI PROIZVOD d.o.o. za proizvodnju, trgovinu i usluge</item>
    </izvorni_sadrzaj>
    <derivirana_varijabla naziv="DomainObject.Predmet.ProtuStrankaListFormated_1">
      <item>DOMAĆI PROIZVOD d.o.o. za proizvodnju, trgovinu i usluge</item>
    </derivirana_varijabla>
  </DomainObject.Predmet.ProtuStrankaListFormated>
  <DomainObject.Predmet.ProtuStrankaListFormatedOIB>
    <izvorni_sadrzaj>
      <item>DOMAĆI PROIZVOD d.o.o. za proizvodnju, trgovinu i usluge, OIB 98988173133</item>
    </izvorni_sadrzaj>
    <derivirana_varijabla naziv="DomainObject.Predmet.ProtuStrankaListFormatedOIB_1">
      <item>DOMAĆI PROIZVOD d.o.o. za proizvodnju, trgovinu i usluge, OIB 98988173133</item>
    </derivirana_varijabla>
  </DomainObject.Predmet.ProtuStrankaListFormatedOIB>
  <DomainObject.Predmet.ProtuStrankaListFormatedWithAdress>
    <izvorni_sadrzaj>
      <item>DOMAĆI PROIZVOD d.o.o. za proizvodnju, trgovinu i usluge, Vladimira Nazora 22, 34310 Pleternica</item>
    </izvorni_sadrzaj>
    <derivirana_varijabla naziv="DomainObject.Predmet.ProtuStrankaListFormatedWithAdress_1">
      <item>DOMAĆI PROIZVOD d.o.o. za proizvodnju, trgovinu i usluge, Vladimira Nazora 22, 34310 Pleternica</item>
    </derivirana_varijabla>
  </DomainObject.Predmet.ProtuStrankaListFormatedWithAdress>
  <DomainObject.Predmet.ProtuStrankaListFormatedWithAdressOIB>
    <izvorni_sadrzaj>
      <item>DOMAĆI PROIZVOD d.o.o. za proizvodnju, trgovinu i usluge, OIB 98988173133, Vladimira Nazora 22, 34310 Pleternica</item>
    </izvorni_sadrzaj>
    <derivirana_varijabla naziv="DomainObject.Predmet.ProtuStrankaListFormatedWithAdressOIB_1">
      <item>DOMAĆI PROIZVOD d.o.o. za proizvodnju, trgovinu i usluge, OIB 98988173133, Vladimira Nazora 22, 34310 Pleternica</item>
    </derivirana_varijabla>
  </DomainObject.Predmet.ProtuStrankaListFormatedWithAdressOIB>
  <DomainObject.Predmet.ProtuStrankaListNazivFormated>
    <izvorni_sadrzaj>
      <item>DOMAĆI PROIZVOD d.o.o. za proizvodnju, trgovinu i usluge</item>
    </izvorni_sadrzaj>
    <derivirana_varijabla naziv="DomainObject.Predmet.ProtuStrankaListNazivFormated_1">
      <item>DOMAĆI PROIZVOD d.o.o. za proizvodnju, trgovinu i usluge</item>
    </derivirana_varijabla>
  </DomainObject.Predmet.ProtuStrankaListNazivFormated>
  <DomainObject.Predmet.ProtuStrankaListNazivFormatedOIB>
    <izvorni_sadrzaj>
      <item>DOMAĆI PROIZVOD d.o.o. za proizvodnju, trgovinu i usluge, OIB 98988173133</item>
    </izvorni_sadrzaj>
    <derivirana_varijabla naziv="DomainObject.Predmet.ProtuStrankaListNazivFormatedOIB_1">
      <item>DOMAĆI PROIZVOD d.o.o. za proizvodnju, trgovinu i usluge, OIB 98988173133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DOMAĆI PROIZVOD d.o.o. za proizvodnju, trgovinu i usluge</izvorni_sadrzaj>
    <derivirana_varijabla naziv="DomainObject.Predmet.ProtustrankaIDrugi_1">DOMAĆI PROIZVOD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DOMAĆI PROIZVOD d.o.o. za proizvodnju, trgovinu i usluge, OIB 98988173133, Vladimira Nazora 22, 34310 Pleternica</izvorni_sadrzaj>
    <derivirana_varijabla naziv="DomainObject.Predmet.ProtustrankaIDrugiAdressOIB_1">DOMAĆI PROIZVOD d.o.o. za proizvodnju, trgovinu i usluge, OIB 98988173133, Vladimira Nazora 22,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DOMAĆI PROIZVOD d.o.o. za proizvodnju, trgovinu i usluge</item>
    </izvorni_sadrzaj>
    <derivirana_varijabla naziv="DomainObject.Predmet.SudioniciListNaziv_1">
      <item>Financijska agencija</item>
      <item>DOMAĆI PROIZVOD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DOMAĆI PROIZVOD d.o.o. za proizvodnju, trgovinu i usluge, OIB 98988173133, Vladimira Nazora 22,34310 Pleternica</item>
    </izvorni_sadrzaj>
    <derivirana_varijabla naziv="DomainObject.Predmet.SudioniciListAdressOIB_1">
      <item>Financijska agencija, OIB 85821130368, Ulica grada Vukovara 70,10000 Zagreb</item>
      <item>DOMAĆI PROIZVOD d.o.o. za proizvodnju, trgovinu i usluge, OIB 98988173133, Vladimira Nazora 22,34310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98988173133</item>
    </izvorni_sadrzaj>
    <derivirana_varijabla naziv="DomainObject.Predmet.SudioniciListNazivOIB_1">
      <item>, OIB 85821130368</item>
      <item>, OIB 98988173133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257</properties:Words>
  <properties:Characters>1397</properties:Characters>
  <properties:Lines>40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2016-06-06T09:14:00Z</dcterms:created>
  <dc:creator>mjankovic3</dc:creator>
  <cp:lastModifiedBy>wsadmin</cp:lastModifiedBy>
  <cp:lastPrinted>2016-06-06T09:08:00Z</cp:lastPrinted>
  <dcterms:modified xmlns:xsi="http://www.w3.org/2001/XMLSchema-instance" xsi:type="dcterms:W3CDTF">2016-06-06T09:14:00Z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