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26ff6" w14:paraId="1626ff6" w:rsidRDefault="00075DAE" w:rsidP="00075DAE" w:rsidR="00075DAE" w:rsidRPr="00075DAE">
      <w:pPr>
        <w15:collapsed w:val="false"/>
      </w:pPr>
      <w:bookmarkStart w:name="_GoBack" w:id="0"/>
      <w:bookmarkEnd w:id="0"/>
      <w:r w:rsidRPr="00075DAE"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posOffset>-14605</wp:posOffset>
            </wp:positionV>
            <wp:extent cy="865505" cx="657225"/>
            <wp:effectExtent b="0" r="0" t="0" l="0"/>
            <wp:wrapSquare wrapText="right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69669" cx="65996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075DAE" w:rsidP="00075DAE" w:rsidR="00075DAE" w:rsidRPr="00075DAE"/>
    <w:p w:rsidRDefault="0059049E" w:rsidP="00075DAE" w:rsidR="0059049E"/>
    <w:p w:rsidRDefault="0059049E" w:rsidP="00075DAE" w:rsidR="0059049E"/>
    <w:p w:rsidRDefault="0059049E" w:rsidP="00075DAE" w:rsidR="0059049E"/>
    <w:p w:rsidRDefault="00A72E02" w:rsidP="00075DAE" w:rsidR="00A72E02"/>
    <w:p w:rsidRDefault="00075DAE" w:rsidP="00075DAE" w:rsidR="00075DAE" w:rsidRPr="00075DAE">
      <w:r w:rsidRPr="00075DAE">
        <w:t>REPUBLIKA HRVATSKA</w:t>
      </w:r>
      <w:r w:rsidRPr="00075DAE">
        <w:br/>
        <w:t>TRGOVAČKI SUD U OSIJEKU</w:t>
      </w:r>
      <w:r w:rsidRPr="00075DAE">
        <w:br/>
        <w:t xml:space="preserve">STALNA SLUŽBA U </w:t>
      </w:r>
      <w:r w:rsidR="00A72E02">
        <w:t>SLAVONSKOM BRODU</w:t>
      </w:r>
      <w:r w:rsidR="00A72E02">
        <w:br/>
        <w:t>Trg pobjede 13</w:t>
      </w:r>
      <w:r w:rsidRPr="00075DAE">
        <w:t xml:space="preserve">                                                                       </w:t>
      </w:r>
    </w:p>
    <w:p w:rsidRDefault="00075DAE" w:rsidP="00075DAE" w:rsidR="007477A1" w:rsidRPr="00A72E02">
      <w:r w:rsidRPr="00075DAE">
        <w:t xml:space="preserve">350000 Slavonski Brod                                               </w:t>
      </w:r>
      <w:r w:rsidR="000A432B">
        <w:tab/>
      </w:r>
      <w:r w:rsidR="000A432B">
        <w:tab/>
      </w:r>
      <w:r w:rsidR="00A72E02">
        <w:tab/>
      </w:r>
      <w:r w:rsidR="00131438" w:rsidRPr="00A72E02">
        <w:t>2/</w:t>
      </w:r>
      <w:r w:rsidR="000A432B" w:rsidRPr="00A72E02">
        <w:t>St-344/2013-</w:t>
      </w:r>
      <w:r w:rsidR="00A72E02">
        <w:t>121</w:t>
      </w:r>
    </w:p>
    <w:p w:rsidRDefault="000A432B" w:rsidP="000A432B" w:rsidR="000A432B" w:rsidRPr="000A432B"/>
    <w:p w:rsidRDefault="00A72E02" w:rsidP="00A72E02" w:rsidR="000A432B">
      <w:pPr>
        <w:jc w:val="center"/>
      </w:pPr>
      <w:r>
        <w:t>R E P U B L I K A   H R V A T S K A</w:t>
      </w:r>
    </w:p>
    <w:p w:rsidRDefault="00A72E02" w:rsidP="00A72E02" w:rsidR="00A72E02" w:rsidRPr="000A432B">
      <w:pPr>
        <w:jc w:val="both"/>
      </w:pPr>
    </w:p>
    <w:p w:rsidRDefault="00A72E02" w:rsidP="00A72E02" w:rsidR="000A432B" w:rsidRPr="000A432B">
      <w:pPr>
        <w:pStyle w:val="Bezproreda"/>
        <w:jc w:val="both"/>
      </w:pPr>
      <w:r>
        <w:tab/>
      </w:r>
      <w:r w:rsidR="000A432B" w:rsidRPr="000A432B">
        <w:t>TRGOVAČKI SUD U  OSIJEKU, STALNA SLUŽBA U SLAVONSKOM BRODU</w:t>
      </w:r>
      <w:r>
        <w:t xml:space="preserve"> </w:t>
      </w:r>
      <w:r w:rsidR="000A432B" w:rsidRPr="000A432B">
        <w:t>- po steč</w:t>
      </w:r>
      <w:r>
        <w:t xml:space="preserve">ajnom sucu Davorinu Pavičić, u </w:t>
      </w:r>
      <w:r w:rsidR="000A432B" w:rsidRPr="000A432B">
        <w:t xml:space="preserve">stečajnom </w:t>
      </w:r>
      <w:r>
        <w:t xml:space="preserve">postupku nad stečajnim dužnikom </w:t>
      </w:r>
      <w:r w:rsidR="000A432B" w:rsidRPr="000A432B">
        <w:t>HALAJKO</w:t>
      </w:r>
      <w:r>
        <w:t xml:space="preserve"> </w:t>
      </w:r>
      <w:r w:rsidR="000A432B" w:rsidRPr="000A432B">
        <w:t>-</w:t>
      </w:r>
      <w:r>
        <w:t xml:space="preserve"> </w:t>
      </w:r>
      <w:r w:rsidR="000A432B" w:rsidRPr="000A432B">
        <w:t xml:space="preserve">COMMERCE d.o.o. </w:t>
      </w:r>
      <w:proofErr w:type="spellStart"/>
      <w:r w:rsidR="000A432B" w:rsidRPr="000A432B">
        <w:t>Slobodnica</w:t>
      </w:r>
      <w:proofErr w:type="spellEnd"/>
      <w:r w:rsidR="000A432B" w:rsidRPr="000A432B">
        <w:t xml:space="preserve"> 28</w:t>
      </w:r>
      <w:r>
        <w:t>0</w:t>
      </w:r>
      <w:r w:rsidR="000A432B" w:rsidRPr="000A432B">
        <w:t>, OIB:4169501147</w:t>
      </w:r>
      <w:r>
        <w:t>5</w:t>
      </w:r>
      <w:r w:rsidR="000A432B" w:rsidRPr="000A432B">
        <w:t xml:space="preserve">,  dana </w:t>
      </w:r>
      <w:r>
        <w:t xml:space="preserve">22. studenog 2017. </w:t>
      </w:r>
      <w:r w:rsidR="000A432B" w:rsidRPr="000A432B">
        <w:t xml:space="preserve"> donio je slijedeći</w:t>
      </w:r>
    </w:p>
    <w:p w:rsidRDefault="000A432B" w:rsidP="000A432B" w:rsidR="000A432B" w:rsidRPr="000A432B">
      <w:r w:rsidRPr="000A432B">
        <w:t xml:space="preserve"> </w:t>
      </w:r>
    </w:p>
    <w:p w:rsidRDefault="000A432B" w:rsidP="00A72E02" w:rsidR="000A432B" w:rsidRPr="000A432B">
      <w:pPr>
        <w:jc w:val="center"/>
      </w:pPr>
      <w:r w:rsidRPr="000A432B">
        <w:t>Z A K L J U Č A K</w:t>
      </w:r>
    </w:p>
    <w:p w:rsidRDefault="000A432B" w:rsidP="000A432B" w:rsidR="000A432B" w:rsidRPr="000A432B"/>
    <w:p w:rsidRDefault="000A432B" w:rsidP="00A72E02" w:rsidR="000A432B" w:rsidRPr="000A432B">
      <w:pPr>
        <w:pStyle w:val="Bezproreda"/>
        <w:jc w:val="both"/>
      </w:pPr>
      <w:r w:rsidRPr="000A432B">
        <w:tab/>
        <w:t>Određuje se ročište za određivanje vrijednosti nekretnina te način i uvjeti prodaje slijedećih nekretnina:</w:t>
      </w:r>
    </w:p>
    <w:p w:rsidRDefault="000A432B" w:rsidP="000A432B" w:rsidR="000A432B" w:rsidRPr="000A432B"/>
    <w:p w:rsidRDefault="000A432B" w:rsidP="00A72E02" w:rsidR="000A432B" w:rsidRPr="000A432B">
      <w:pPr>
        <w:numPr>
          <w:ilvl w:val="0"/>
          <w:numId w:val="2"/>
        </w:numPr>
        <w:jc w:val="both"/>
      </w:pPr>
      <w:r w:rsidRPr="000A432B">
        <w:t xml:space="preserve">Nekretnine upisane u </w:t>
      </w:r>
      <w:proofErr w:type="spellStart"/>
      <w:r w:rsidRPr="000A432B">
        <w:t>zk</w:t>
      </w:r>
      <w:proofErr w:type="spellEnd"/>
      <w:r w:rsidRPr="000A432B">
        <w:t>.</w:t>
      </w:r>
      <w:r w:rsidR="00A72E02">
        <w:t xml:space="preserve"> </w:t>
      </w:r>
      <w:r w:rsidRPr="000A432B">
        <w:t>ul.</w:t>
      </w:r>
      <w:r w:rsidR="00A72E02">
        <w:t xml:space="preserve"> </w:t>
      </w:r>
      <w:r w:rsidRPr="000A432B">
        <w:t xml:space="preserve">br. </w:t>
      </w:r>
      <w:r w:rsidR="00A72E02">
        <w:t>2071</w:t>
      </w:r>
      <w:r w:rsidRPr="000A432B">
        <w:t xml:space="preserve"> k.o. </w:t>
      </w:r>
      <w:proofErr w:type="spellStart"/>
      <w:r w:rsidR="00A72E02">
        <w:t>Slobodnica</w:t>
      </w:r>
      <w:proofErr w:type="spellEnd"/>
      <w:r w:rsidRPr="000A432B">
        <w:t xml:space="preserve"> </w:t>
      </w:r>
      <w:proofErr w:type="spellStart"/>
      <w:r w:rsidRPr="000A432B">
        <w:t>kč</w:t>
      </w:r>
      <w:proofErr w:type="spellEnd"/>
      <w:r w:rsidRPr="000A432B">
        <w:t>.</w:t>
      </w:r>
      <w:r w:rsidR="00A72E02">
        <w:t xml:space="preserve"> </w:t>
      </w:r>
      <w:r w:rsidRPr="000A432B">
        <w:t xml:space="preserve">br. </w:t>
      </w:r>
      <w:r w:rsidR="00A72E02">
        <w:t xml:space="preserve">3545/3 oranica </w:t>
      </w:r>
      <w:proofErr w:type="spellStart"/>
      <w:r w:rsidR="00A72E02">
        <w:t>Đelinke</w:t>
      </w:r>
      <w:proofErr w:type="spellEnd"/>
      <w:r w:rsidR="00A72E02">
        <w:t xml:space="preserve"> s 17666 m</w:t>
      </w:r>
      <w:r w:rsidR="00A72E02" w:rsidRPr="00A72E02">
        <w:rPr>
          <w:vertAlign w:val="superscript"/>
        </w:rPr>
        <w:t>2</w:t>
      </w:r>
      <w:r w:rsidR="00A72E02">
        <w:t xml:space="preserve">, upisana višestruka </w:t>
      </w:r>
      <w:proofErr w:type="spellStart"/>
      <w:r w:rsidR="00A72E02">
        <w:t>razlučna</w:t>
      </w:r>
      <w:proofErr w:type="spellEnd"/>
      <w:r w:rsidR="00A72E02">
        <w:t xml:space="preserve"> prava od koji je prvo upisano </w:t>
      </w:r>
      <w:proofErr w:type="spellStart"/>
      <w:r w:rsidR="00A72E02">
        <w:t>razlučno</w:t>
      </w:r>
      <w:proofErr w:type="spellEnd"/>
      <w:r w:rsidR="00A72E02">
        <w:t xml:space="preserve"> pravo u korist </w:t>
      </w:r>
      <w:proofErr w:type="spellStart"/>
      <w:r w:rsidR="00A72E02">
        <w:t>razlučnog</w:t>
      </w:r>
      <w:proofErr w:type="spellEnd"/>
      <w:r w:rsidR="00A72E02">
        <w:t xml:space="preserve"> vjerovnika H-</w:t>
      </w:r>
      <w:proofErr w:type="spellStart"/>
      <w:r w:rsidR="00A72E02">
        <w:t>abduco</w:t>
      </w:r>
      <w:proofErr w:type="spellEnd"/>
      <w:r w:rsidR="00A72E02">
        <w:t xml:space="preserve"> d.o.o. </w:t>
      </w:r>
    </w:p>
    <w:p w:rsidRDefault="000A432B" w:rsidP="00A72E02" w:rsidR="000A432B" w:rsidRPr="000A432B">
      <w:pPr>
        <w:jc w:val="both"/>
      </w:pPr>
    </w:p>
    <w:p w:rsidRDefault="000A432B" w:rsidP="000A432B" w:rsidR="000A432B" w:rsidRPr="000A432B">
      <w:r w:rsidRPr="000A432B">
        <w:t>za dan</w:t>
      </w:r>
    </w:p>
    <w:p w:rsidRDefault="00A72E02" w:rsidP="00A72E02" w:rsidR="000A432B" w:rsidRPr="00A72E02">
      <w:pPr>
        <w:jc w:val="center"/>
        <w:rPr>
          <w:b/>
        </w:rPr>
      </w:pPr>
      <w:r w:rsidRPr="00A72E02">
        <w:rPr>
          <w:b/>
        </w:rPr>
        <w:t>22</w:t>
      </w:r>
      <w:r w:rsidR="000A432B" w:rsidRPr="00A72E02">
        <w:rPr>
          <w:b/>
        </w:rPr>
        <w:t xml:space="preserve">. </w:t>
      </w:r>
      <w:r w:rsidRPr="00A72E02">
        <w:rPr>
          <w:b/>
        </w:rPr>
        <w:t>prosinca 2017. u 08,30</w:t>
      </w:r>
      <w:r w:rsidR="000A432B" w:rsidRPr="00A72E02">
        <w:rPr>
          <w:b/>
        </w:rPr>
        <w:t xml:space="preserve"> sati</w:t>
      </w:r>
    </w:p>
    <w:p w:rsidRDefault="000A432B" w:rsidP="000A432B" w:rsidR="000A432B"/>
    <w:p w:rsidRDefault="00A72E02" w:rsidP="000A432B" w:rsidR="00A72E02" w:rsidRPr="000A432B"/>
    <w:p w:rsidRDefault="000A432B" w:rsidP="00A72E02" w:rsidR="000A432B" w:rsidRPr="000A432B">
      <w:pPr>
        <w:jc w:val="both"/>
      </w:pPr>
      <w:r w:rsidRPr="000A432B">
        <w:t>u prostorijama Trgovač</w:t>
      </w:r>
      <w:r w:rsidR="00A72E02">
        <w:t>kog suda Osijek, Stalna s</w:t>
      </w:r>
      <w:r w:rsidRPr="000A432B">
        <w:t>lužba u  Slavonskom Brodu, Trg pobjede 13</w:t>
      </w:r>
      <w:r w:rsidR="00A72E02">
        <w:t>,</w:t>
      </w:r>
      <w:r w:rsidRPr="000A432B">
        <w:t xml:space="preserve"> soba 77/III</w:t>
      </w:r>
      <w:r w:rsidR="00A72E02">
        <w:t>.</w:t>
      </w:r>
    </w:p>
    <w:p w:rsidRDefault="000A432B" w:rsidP="000A432B" w:rsidR="000A432B" w:rsidRPr="000A432B">
      <w:r w:rsidRPr="000A432B">
        <w:t xml:space="preserve">                    </w:t>
      </w:r>
    </w:p>
    <w:p w:rsidRDefault="000A432B" w:rsidP="000A432B" w:rsidR="000A432B" w:rsidRPr="000A432B">
      <w:r w:rsidRPr="000A432B">
        <w:t xml:space="preserve">                                                        </w:t>
      </w:r>
    </w:p>
    <w:p w:rsidRDefault="000A432B" w:rsidP="000A432B" w:rsidR="000A432B" w:rsidRPr="000A432B"/>
    <w:p w:rsidRDefault="00A72E02" w:rsidP="00A72E02" w:rsidR="000A432B">
      <w:pPr>
        <w:jc w:val="center"/>
      </w:pPr>
      <w:r>
        <w:t>U Slavonskom Brodu</w:t>
      </w:r>
      <w:r w:rsidR="000A432B" w:rsidRPr="000A432B">
        <w:t xml:space="preserve"> </w:t>
      </w:r>
      <w:r>
        <w:t>22. studenog 2017.</w:t>
      </w:r>
    </w:p>
    <w:p w:rsidRDefault="00A72E02" w:rsidP="00A72E02" w:rsidR="00A72E02" w:rsidRPr="000A432B">
      <w:pPr>
        <w:jc w:val="center"/>
      </w:pPr>
    </w:p>
    <w:p w:rsidRDefault="000A432B" w:rsidP="000A432B" w:rsidR="000A432B" w:rsidRPr="000A432B"/>
    <w:p w:rsidRDefault="000A432B" w:rsidP="000A432B" w:rsidR="000A432B" w:rsidRPr="000A432B">
      <w:r w:rsidRPr="000A432B">
        <w:t xml:space="preserve">                                                                                              Stečajni sudac:</w:t>
      </w:r>
    </w:p>
    <w:p w:rsidRDefault="000A432B" w:rsidP="000A432B" w:rsidR="000A432B" w:rsidRPr="000A432B"/>
    <w:p w:rsidRDefault="000A432B" w:rsidP="000A432B" w:rsidR="000A432B" w:rsidRPr="000A432B">
      <w:r w:rsidRPr="000A432B">
        <w:t xml:space="preserve">                                                                                     </w:t>
      </w:r>
      <w:r w:rsidR="00A72E02">
        <w:t xml:space="preserve"> </w:t>
      </w:r>
      <w:r w:rsidRPr="000A432B">
        <w:t xml:space="preserve">        Davorin Pavičić</w:t>
      </w:r>
    </w:p>
    <w:p w:rsidRDefault="000A432B" w:rsidP="000A432B" w:rsidR="000A432B" w:rsidRPr="000A432B"/>
    <w:p w:rsidRDefault="000A432B" w:rsidP="000A432B" w:rsidR="000A432B" w:rsidRPr="000A432B"/>
    <w:p w:rsidRDefault="000A432B" w:rsidP="000A432B" w:rsidR="000A432B" w:rsidRPr="000A432B">
      <w:r w:rsidRPr="000A432B">
        <w:t>NAPUTAK O PRAVNOM LIJEKU:</w:t>
      </w:r>
    </w:p>
    <w:p w:rsidRDefault="000A432B" w:rsidP="000A432B" w:rsidR="000A432B" w:rsidRPr="000A432B">
      <w:r w:rsidRPr="000A432B">
        <w:t>Protiv ovog zaključka žalba nije dopuštena.</w:t>
      </w:r>
    </w:p>
    <w:p w:rsidRDefault="000A432B" w:rsidP="000A432B" w:rsidR="000A432B" w:rsidRPr="000A432B"/>
    <w:p w:rsidRDefault="000A432B" w:rsidP="000A432B" w:rsidR="000A432B" w:rsidRPr="000A432B"/>
    <w:p w:rsidRDefault="000A432B" w:rsidP="000A432B" w:rsidR="000A432B" w:rsidRPr="000A432B"/>
    <w:p w:rsidRDefault="000A432B" w:rsidP="000A432B" w:rsidR="000A432B"/>
    <w:p w:rsidRDefault="00A72E02" w:rsidP="000A432B" w:rsidR="00A72E02">
      <w:r>
        <w:t>DNA:</w:t>
      </w:r>
    </w:p>
    <w:p w:rsidRDefault="00A72E02" w:rsidP="00A72E02" w:rsidR="00A72E02">
      <w:pPr>
        <w:pStyle w:val="Odlomakpopisa"/>
        <w:numPr>
          <w:ilvl w:val="0"/>
          <w:numId w:val="3"/>
        </w:numPr>
      </w:pPr>
      <w:proofErr w:type="spellStart"/>
      <w:r>
        <w:t>Razlučni</w:t>
      </w:r>
      <w:proofErr w:type="spellEnd"/>
      <w:r>
        <w:t xml:space="preserve"> vjerovnici e-Oglasna ploča suda</w:t>
      </w:r>
    </w:p>
    <w:p w:rsidRDefault="00A72E02" w:rsidP="00A72E02" w:rsidR="00A72E02" w:rsidRPr="000A432B">
      <w:pPr>
        <w:pStyle w:val="Odlomakpopisa"/>
        <w:numPr>
          <w:ilvl w:val="0"/>
          <w:numId w:val="3"/>
        </w:numPr>
      </w:pPr>
      <w:r>
        <w:t>Stečajnom upravitelju</w:t>
      </w:r>
    </w:p>
    <w:p w:rsidRDefault="000A432B" w:rsidP="00075DAE" w:rsidR="000A432B"/>
    <w:p w:rsidRDefault="00174853" w:rsidR="00174853" w:rsidRPr="00075DAE"/>
    <w:sectPr w:rsidR="00174853" w:rsidRPr="00075DA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0A576D"/>
    <w:multiLevelType w:val="hybridMultilevel"/>
    <w:tmpl w:val="D1A667B8"/>
    <w:lvl w:tplc="6CDE013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51920DB"/>
    <w:multiLevelType w:val="hybridMultilevel"/>
    <w:tmpl w:val="387092B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9D60439"/>
    <w:multiLevelType w:val="hybridMultilevel"/>
    <w:tmpl w:val="C92A0598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75DAE"/>
    <w:rsid w:val="00075DAE"/>
    <w:rsid w:val="000A432B"/>
    <w:rsid w:val="000E19C1"/>
    <w:rsid w:val="00131438"/>
    <w:rsid w:val="00174853"/>
    <w:rsid w:val="00450041"/>
    <w:rsid w:val="004C1C2C"/>
    <w:rsid w:val="005619F1"/>
    <w:rsid w:val="0059049E"/>
    <w:rsid w:val="006D290D"/>
    <w:rsid w:val="007477A1"/>
    <w:rsid w:val="00816202"/>
    <w:rsid w:val="008C6CB1"/>
    <w:rsid w:val="00907EB6"/>
    <w:rsid w:val="00A72E02"/>
    <w:rsid w:val="00AF224D"/>
    <w:rsid w:val="00C3777B"/>
    <w:rsid w:val="00C75F4B"/>
    <w:rsid w:val="00D164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75DAE"/>
    <w:pPr>
      <w:spacing w:lineRule="auto" w:line="240" w:after="0"/>
    </w:pPr>
    <w:rPr>
      <w:rFonts w:cs="Times New Roman" w:eastAsia="Calibri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Odlomakpopisa1" w:type="paragraph">
    <w:name w:val="Odlomak popisa1"/>
    <w:basedOn w:val="Normal"/>
    <w:rsid w:val="00075DA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D29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D290D"/>
    <w:rPr>
      <w:rFonts w:cs="Tahoma" w:eastAsia="Calibri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164E8"/>
    <w:pPr>
      <w:ind w:left="720"/>
      <w:contextualSpacing/>
    </w:pPr>
  </w:style>
  <w:style w:styleId="Bezproreda" w:type="paragraph">
    <w:name w:val="No Spacing"/>
    <w:uiPriority w:val="1"/>
    <w:qFormat/>
    <w:rsid w:val="00A72E02"/>
    <w:pPr>
      <w:spacing w:lineRule="auto" w:line="240" w:after="0"/>
    </w:pPr>
    <w:rPr>
      <w:rFonts w:cs="Times New Roman" w:eastAsia="Calibri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07E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7EB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7EB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7EB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7EB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75DAE"/>
    <w:pPr>
      <w:spacing w:after="0" w:line="240" w:lineRule="auto"/>
    </w:pPr>
    <w:rPr>
      <w:rFonts w:ascii="Times New Roman" w:cs="Times New Roman" w:eastAsia="Calibri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Odlomakpopisa1" w:type="paragraph">
    <w:name w:val="Odlomak popisa1"/>
    <w:basedOn w:val="Normal"/>
    <w:rsid w:val="00075DA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D29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D290D"/>
    <w:rPr>
      <w:rFonts w:ascii="Tahoma" w:cs="Tahoma" w:eastAsia="Calibri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164E8"/>
    <w:pPr>
      <w:ind w:left="720"/>
      <w:contextualSpacing/>
    </w:pPr>
  </w:style>
  <w:style w:styleId="Bezproreda" w:type="paragraph">
    <w:name w:val="No Spacing"/>
    <w:uiPriority w:val="1"/>
    <w:qFormat/>
    <w:rsid w:val="00A72E02"/>
    <w:pPr>
      <w:spacing w:after="0" w:line="240" w:lineRule="auto"/>
    </w:pPr>
    <w:rPr>
      <w:rFonts w:ascii="Times New Roman" w:cs="Times New Roman" w:eastAsia="Calibri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07E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7EB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7EB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7EB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7EB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3026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15890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8819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studenog 2017.</izvorni_sadrzaj>
    <derivirana_varijabla naziv="DomainObject.DatumDonosenjaOdluke_1">22.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344</izvorni_sadrzaj>
    <derivirana_varijabla naziv="DomainObject.Predmet.Broj_1">344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2013.</izvorni_sadrzaj>
    <derivirana_varijabla naziv="DomainObject.Predmet.DatumOsnivanja_1">22.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St-344/2013</izvorni_sadrzaj>
    <derivirana_varijabla naziv="DomainObject.Predmet.OznakaBroj_1">St-344/2013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 , II  - DIO , zadnja soba,     III, IV dio</izvorni_sadrzaj>
    <derivirana_varijabla naziv="DomainObject.Predmet.PrimjedbaSuca_1">I , II  - DIO , zadnja soba,     III, IV dio</derivirana_varijabla>
  </DomainObject.Predmet.PrimjedbaSuca>
  <DomainObject.Predmet.ProtustrankaFormated>
    <izvorni_sadrzaj>  HALAJKO-COMMERCE, d. o. o. za trgovinu i poslovne djelatnosti, SLOBODNICA</izvorni_sadrzaj>
    <derivirana_varijabla naziv="DomainObject.Predmet.ProtustrankaFormated_1">  HALAJKO-COMMERCE, d. o. o. za trgovinu i poslovne djelatnosti, SLOBODNICA</derivirana_varijabla>
  </DomainObject.Predmet.ProtustrankaFormated>
  <DomainObject.Predmet.ProtustrankaFormatedOIB>
    <izvorni_sadrzaj>  HALAJKO-COMMERCE, d. o. o. za trgovinu i poslovne djelatnosti, SLOBODNICA, OIB 41695011475</izvorni_sadrzaj>
    <derivirana_varijabla naziv="DomainObject.Predmet.ProtustrankaFormatedOIB_1">  HALAJKO-COMMERCE, d. o. o. za trgovinu i poslovne djelatnosti, SLOBODNICA, OIB 41695011475</derivirana_varijabla>
  </DomainObject.Predmet.ProtustrankaFormatedOIB>
  <DomainObject.Predmet.ProtustrankaFormatedWithAdress>
    <izvorni_sadrzaj> HALAJKO-COMMERCE, d. o. o. za trgovinu i poslovne djelatnosti, SLOBODNICA, Slobodnica 280, Slavonski Brod</izvorni_sadrzaj>
    <derivirana_varijabla naziv="DomainObject.Predmet.ProtustrankaFormatedWithAdress_1"> HALAJKO-COMMERCE, d. o. o. za trgovinu i poslovne djelatnosti, SLOBODNICA, Slobodnica 280, Slavonski Brod</derivirana_varijabla>
  </DomainObject.Predmet.ProtustrankaFormatedWithAdress>
  <DomainObject.Predmet.ProtustrankaFormatedWithAdressOIB>
    <izvorni_sadrzaj> HALAJKO-COMMERCE, d. o. o. za trgovinu i poslovne djelatnosti, SLOBODNICA, OIB 41695011475, Slobodnica 280, Slavonski Brod</izvorni_sadrzaj>
    <derivirana_varijabla naziv="DomainObject.Predmet.ProtustrankaFormatedWithAdressOIB_1"> HALAJKO-COMMERCE, d. o. o. za trgovinu i poslovne djelatnosti, SLOBODNICA, OIB 41695011475, Slobodnica 280, Slavonski Brod</derivirana_varijabla>
  </DomainObject.Predmet.ProtustrankaFormatedWithAdressOIB>
  <DomainObject.Predmet.ProtustrankaWithAdress>
    <izvorni_sadrzaj>HALAJKO-COMMERCE, d. o. o. za trgovinu i poslovne djelatnosti, SLOBODNICA Slobodnica 280, Slavonski Brod</izvorni_sadrzaj>
    <derivirana_varijabla naziv="DomainObject.Predmet.ProtustrankaWithAdress_1">HALAJKO-COMMERCE, d. o. o. za trgovinu i poslovne djelatnosti, SLOBODNICA Slobodnica 280, Slavonski Brod</derivirana_varijabla>
  </DomainObject.Predmet.ProtustrankaWithAdress>
  <DomainObject.Predmet.ProtustrankaWithAdressOIB>
    <izvorni_sadrzaj>HALAJKO-COMMERCE, d. o. o. za trgovinu i poslovne djelatnosti, SLOBODNICA, OIB 41695011475, Slobodnica 280, Slavonski Brod</izvorni_sadrzaj>
    <derivirana_varijabla naziv="DomainObject.Predmet.ProtustrankaWithAdressOIB_1">HALAJKO-COMMERCE, d. o. o. za trgovinu i poslovne djelatnosti, SLOBODNICA, OIB 41695011475, Slobodnica 280, Slavonski Brod</derivirana_varijabla>
  </DomainObject.Predmet.ProtustrankaWithAdressOIB>
  <DomainObject.Predmet.ProtustrankaNazivFormated>
    <izvorni_sadrzaj>HALAJKO-COMMERCE, d. o. o. za trgovinu i poslovne djelatnosti, SLOBODNICA</izvorni_sadrzaj>
    <derivirana_varijabla naziv="DomainObject.Predmet.ProtustrankaNazivFormated_1">HALAJKO-COMMERCE, d. o. o. za trgovinu i poslovne djelatnosti, SLOBODNICA</derivirana_varijabla>
  </DomainObject.Predmet.ProtustrankaNazivFormated>
  <DomainObject.Predmet.ProtustrankaNazivFormatedOIB>
    <izvorni_sadrzaj>HALAJKO-COMMERCE, d. o. o. za trgovinu i poslovne djelatnosti, SLOBODNICA, OIB 41695011475</izvorni_sadrzaj>
    <derivirana_varijabla naziv="DomainObject.Predmet.ProtustrankaNazivFormatedOIB_1">HALAJKO-COMMERCE, d. o. o. za trgovinu i poslovne djelatnosti, SLOBODNICA, OIB 41695011475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HALAJKO-COMMERCE, d. o. o. za trgovinu i poslovne djelatnosti</izvorni_sadrzaj>
    <derivirana_varijabla naziv="DomainObject.Predmet.StrankaFormated_1">  HALAJKO-COMMERCE, d. o. o. za trgovinu i poslovne djelatnosti</derivirana_varijabla>
  </DomainObject.Predmet.StrankaFormated>
  <DomainObject.Predmet.StrankaFormatedOIB>
    <izvorni_sadrzaj>  HALAJKO-COMMERCE, d. o. o. za trgovinu i poslovne djelatnosti, OIB 41695011475</izvorni_sadrzaj>
    <derivirana_varijabla naziv="DomainObject.Predmet.StrankaFormatedOIB_1">  HALAJKO-COMMERCE, d. o. o. za trgovinu i poslovne djelatnosti, OIB 41695011475</derivirana_varijabla>
  </DomainObject.Predmet.StrankaFormatedOIB>
  <DomainObject.Predmet.StrankaFormatedWithAdress>
    <izvorni_sadrzaj> HALAJKO-COMMERCE, d. o. o. za trgovinu i poslovne djelatnosti, Slobodnica 280, Slavonski Brod</izvorni_sadrzaj>
    <derivirana_varijabla naziv="DomainObject.Predmet.StrankaFormatedWithAdress_1"> HALAJKO-COMMERCE, d. o. o. za trgovinu i poslovne djelatnosti, Slobodnica 280, Slavonski Brod</derivirana_varijabla>
  </DomainObject.Predmet.StrankaFormatedWithAdress>
  <DomainObject.Predmet.StrankaFormatedWithAdressOIB>
    <izvorni_sadrzaj> HALAJKO-COMMERCE, d. o. o. za trgovinu i poslovne djelatnosti, OIB 41695011475, Slobodnica 280, Slavonski Brod</izvorni_sadrzaj>
    <derivirana_varijabla naziv="DomainObject.Predmet.StrankaFormatedWithAdressOIB_1"> HALAJKO-COMMERCE, d. o. o. za trgovinu i poslovne djelatnosti, OIB 41695011475, Slobodnica 280, Slavonski Brod</derivirana_varijabla>
  </DomainObject.Predmet.StrankaFormatedWithAdressOIB>
  <DomainObject.Predmet.StrankaWithAdress>
    <izvorni_sadrzaj>HALAJKO-COMMERCE, d. o. o. za trgovinu i poslovne djelatnosti Slobodnica 280,Slavonski Brod</izvorni_sadrzaj>
    <derivirana_varijabla naziv="DomainObject.Predmet.StrankaWithAdress_1">HALAJKO-COMMERCE, d. o. o. za trgovinu i poslovne djelatnosti Slobodnica 280,Slavonski Brod</derivirana_varijabla>
  </DomainObject.Predmet.StrankaWithAdress>
  <DomainObject.Predmet.StrankaWithAdressOIB>
    <izvorni_sadrzaj>HALAJKO-COMMERCE, d. o. o. za trgovinu i poslovne djelatnosti, OIB 41695011475, Slobodnica 280,Slavonski Brod</izvorni_sadrzaj>
    <derivirana_varijabla naziv="DomainObject.Predmet.StrankaWithAdressOIB_1">HALAJKO-COMMERCE, d. o. o. za trgovinu i poslovne djelatnosti, OIB 41695011475, Slobodnica 280,Slavonski Brod</derivirana_varijabla>
  </DomainObject.Predmet.StrankaWithAdressOIB>
  <DomainObject.Predmet.StrankaNazivFormated>
    <izvorni_sadrzaj>HALAJKO-COMMERCE, d. o. o. za trgovinu i poslovne djelatnosti</izvorni_sadrzaj>
    <derivirana_varijabla naziv="DomainObject.Predmet.StrankaNazivFormated_1">HALAJKO-COMMERCE, d. o. o. za trgovinu i poslovne djelatnosti</derivirana_varijabla>
  </DomainObject.Predmet.StrankaNazivFormated>
  <DomainObject.Predmet.StrankaNazivFormatedOIB>
    <izvorni_sadrzaj>HALAJKO-COMMERCE, d. o. o. za trgovinu i poslovne djelatnosti, OIB 41695011475</izvorni_sadrzaj>
    <derivirana_varijabla naziv="DomainObject.Predmet.StrankaNazivFormatedOIB_1">HALAJKO-COMMERCE, d. o. o. za trgovinu i poslovne djelatnosti, OIB 41695011475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HALAJKO-COMMERCE, d. o. o. za trgovinu i poslovne djelatnosti</item>
    </izvorni_sadrzaj>
    <derivirana_varijabla naziv="DomainObject.Predmet.StrankaListFormated_1">
      <item>HALAJKO-COMMERCE, d. o. o. za trgovinu i poslovne djelatnosti</item>
    </derivirana_varijabla>
  </DomainObject.Predmet.StrankaListFormated>
  <DomainObject.Predmet.StrankaListFormatedOIB>
    <izvorni_sadrzaj>
      <item>HALAJKO-COMMERCE, d. o. o. za trgovinu i poslovne djelatnosti, OIB 41695011475</item>
    </izvorni_sadrzaj>
    <derivirana_varijabla naziv="DomainObject.Predmet.StrankaListFormatedOIB_1">
      <item>HALAJKO-COMMERCE, d. o. o. za trgovinu i poslovne djelatnosti, OIB 41695011475</item>
    </derivirana_varijabla>
  </DomainObject.Predmet.StrankaListFormatedOIB>
  <DomainObject.Predmet.StrankaListFormatedWithAdress>
    <izvorni_sadrzaj>
      <item>HALAJKO-COMMERCE, d. o. o. za trgovinu i poslovne djelatnosti, Slobodnica 280, Slavonski Brod</item>
    </izvorni_sadrzaj>
    <derivirana_varijabla naziv="DomainObject.Predmet.StrankaListFormatedWithAdress_1">
      <item>HALAJKO-COMMERCE, d. o. o. za trgovinu i poslovne djelatnosti, Slobodnica 280, Slavonski Brod</item>
    </derivirana_varijabla>
  </DomainObject.Predmet.StrankaListFormatedWithAdress>
  <DomainObject.Predmet.StrankaListFormatedWithAdressOIB>
    <izvorni_sadrzaj>
      <item>HALAJKO-COMMERCE, d. o. o. za trgovinu i poslovne djelatnosti, OIB 41695011475, Slobodnica 280, Slavonski Brod</item>
    </izvorni_sadrzaj>
    <derivirana_varijabla naziv="DomainObject.Predmet.StrankaListFormatedWithAdressOIB_1">
      <item>HALAJKO-COMMERCE, d. o. o. za trgovinu i poslovne djelatnosti, OIB 41695011475, Slobodnica 280, Slavonski Brod</item>
    </derivirana_varijabla>
  </DomainObject.Predmet.StrankaListFormatedWithAdressOIB>
  <DomainObject.Predmet.StrankaListNazivFormated>
    <izvorni_sadrzaj>
      <item>HALAJKO-COMMERCE, d. o. o. za trgovinu i poslovne djelatnosti</item>
    </izvorni_sadrzaj>
    <derivirana_varijabla naziv="DomainObject.Predmet.StrankaListNazivFormated_1">
      <item>HALAJKO-COMMERCE, d. o. o. za trgovinu i poslovne djelatnosti</item>
    </derivirana_varijabla>
  </DomainObject.Predmet.StrankaListNazivFormated>
  <DomainObject.Predmet.StrankaListNazivFormatedOIB>
    <izvorni_sadrzaj>
      <item>HALAJKO-COMMERCE, d. o. o. za trgovinu i poslovne djelatnosti, OIB 41695011475</item>
    </izvorni_sadrzaj>
    <derivirana_varijabla naziv="DomainObject.Predmet.StrankaListNazivFormatedOIB_1">
      <item>HALAJKO-COMMERCE, d. o. o. za trgovinu i poslovne djelatnosti, OIB 41695011475</item>
    </derivirana_varijabla>
  </DomainObject.Predmet.StrankaListNazivFormatedOIB>
  <DomainObject.Predmet.ProtuStrankaListFormated>
    <izvorni_sadrzaj>
      <item>HALAJKO-COMMERCE, d. o. o. za trgovinu i poslovne djelatnosti, SLOBODNICA</item>
    </izvorni_sadrzaj>
    <derivirana_varijabla naziv="DomainObject.Predmet.ProtuStrankaListFormated_1">
      <item>HALAJKO-COMMERCE, d. o. o. za trgovinu i poslovne djelatnosti, SLOBODNICA</item>
    </derivirana_varijabla>
  </DomainObject.Predmet.ProtuStrankaListFormated>
  <DomainObject.Predmet.ProtuStrankaListFormatedOIB>
    <izvorni_sadrzaj>
      <item>HALAJKO-COMMERCE, d. o. o. za trgovinu i poslovne djelatnosti, SLOBODNICA, OIB 41695011475</item>
    </izvorni_sadrzaj>
    <derivirana_varijabla naziv="DomainObject.Predmet.ProtuStrankaListFormatedOIB_1">
      <item>HALAJKO-COMMERCE, d. o. o. za trgovinu i poslovne djelatnosti, SLOBODNICA, OIB 41695011475</item>
    </derivirana_varijabla>
  </DomainObject.Predmet.ProtuStrankaListFormatedOIB>
  <DomainObject.Predmet.ProtuStrankaListFormatedWithAdress>
    <izvorni_sadrzaj>
      <item>HALAJKO-COMMERCE, d. o. o. za trgovinu i poslovne djelatnosti, SLOBODNICA, Slobodnica 280, Slavonski Brod</item>
    </izvorni_sadrzaj>
    <derivirana_varijabla naziv="DomainObject.Predmet.ProtuStrankaListFormatedWithAdress_1">
      <item>HALAJKO-COMMERCE, d. o. o. za trgovinu i poslovne djelatnosti, SLOBODNICA, Slobodnica 280, Slavonski Brod</item>
    </derivirana_varijabla>
  </DomainObject.Predmet.ProtuStrankaListFormatedWithAdress>
  <DomainObject.Predmet.ProtuStrankaListFormatedWithAdressOIB>
    <izvorni_sadrzaj>
      <item>HALAJKO-COMMERCE, d. o. o. za trgovinu i poslovne djelatnosti, SLOBODNICA, OIB 41695011475, Slobodnica 280, Slavonski Brod</item>
    </izvorni_sadrzaj>
    <derivirana_varijabla naziv="DomainObject.Predmet.ProtuStrankaListFormatedWithAdressOIB_1">
      <item>HALAJKO-COMMERCE, d. o. o. za trgovinu i poslovne djelatnosti, SLOBODNICA, OIB 41695011475, Slobodnica 280, Slavonski Brod</item>
    </derivirana_varijabla>
  </DomainObject.Predmet.ProtuStrankaListFormatedWithAdressOIB>
  <DomainObject.Predmet.ProtuStrankaListNazivFormated>
    <izvorni_sadrzaj>
      <item>HALAJKO-COMMERCE, d. o. o. za trgovinu i poslovne djelatnosti, SLOBODNICA</item>
    </izvorni_sadrzaj>
    <derivirana_varijabla naziv="DomainObject.Predmet.ProtuStrankaListNazivFormated_1">
      <item>HALAJKO-COMMERCE, d. o. o. za trgovinu i poslovne djelatnosti, SLOBODNICA</item>
    </derivirana_varijabla>
  </DomainObject.Predmet.ProtuStrankaListNazivFormated>
  <DomainObject.Predmet.ProtuStrankaListNazivFormatedOIB>
    <izvorni_sadrzaj>
      <item>HALAJKO-COMMERCE, d. o. o. za trgovinu i poslovne djelatnosti, SLOBODNICA, OIB 41695011475</item>
    </izvorni_sadrzaj>
    <derivirana_varijabla naziv="DomainObject.Predmet.ProtuStrankaListNazivFormatedOIB_1">
      <item>HALAJKO-COMMERCE, d. o. o. za trgovinu i poslovne djelatnosti, SLOBODNICA, OIB 41695011475</item>
    </derivirana_varijabla>
  </DomainObject.Predmet.ProtuStrankaListNazivFormatedOIB>
  <DomainObject.Predmet.OstaliListFormated>
    <izvorni_sadrzaj>
      <item>Krešimir Tomac</item>
      <item>Tanja Slijepčević</item>
    </izvorni_sadrzaj>
    <derivirana_varijabla naziv="DomainObject.Predmet.OstaliListFormated_1">
      <item>Krešimir Tomac</item>
      <item>Tanja Slijepčević</item>
    </derivirana_varijabla>
  </DomainObject.Predmet.OstaliListFormated>
  <DomainObject.Predmet.OstaliListFormatedOIB>
    <izvorni_sadrzaj>
      <item>Krešimir Tomac, OIB 89208179103</item>
      <item>Tanja Slijepčević</item>
    </izvorni_sadrzaj>
    <derivirana_varijabla naziv="DomainObject.Predmet.OstaliListFormatedOIB_1">
      <item>Krešimir Tomac, OIB 89208179103</item>
      <item>Tanja Slijepčević</item>
    </derivirana_varijabla>
  </DomainObject.Predmet.OstaliListFormatedOIB>
  <DomainObject.Predmet.OstaliListFormatedWithAdress>
    <izvorni_sadrzaj>
      <item>Krešimir Tomac, Tome Bakača 35, 35000 Slavonski Brod</item>
      <item>Tanja Slijepčević</item>
    </izvorni_sadrzaj>
    <derivirana_varijabla naziv="DomainObject.Predmet.OstaliListFormatedWithAdress_1">
      <item>Krešimir Tomac, Tome Bakača 35, 35000 Slavonski Brod</item>
      <item>Tanja Slijepčević</item>
    </derivirana_varijabla>
  </DomainObject.Predmet.OstaliListFormatedWithAdress>
  <DomainObject.Predmet.OstaliListFormatedWithAdressOIB>
    <izvorni_sadrzaj>
      <item>Krešimir Tomac, OIB 89208179103, Tome Bakača 35, 35000 Slavonski Brod</item>
      <item>Tanja Slijepčević</item>
    </izvorni_sadrzaj>
    <derivirana_varijabla naziv="DomainObject.Predmet.OstaliListFormatedWithAdressOIB_1">
      <item>Krešimir Tomac, OIB 89208179103, Tome Bakača 35, 35000 Slavonski Brod</item>
      <item>Tanja Slijepčević</item>
    </derivirana_varijabla>
  </DomainObject.Predmet.OstaliListFormatedWithAdressOIB>
  <DomainObject.Predmet.OstaliListNazivFormated>
    <izvorni_sadrzaj>
      <item>Krešimir Tomac</item>
      <item>Tanja Slijepčević</item>
    </izvorni_sadrzaj>
    <derivirana_varijabla naziv="DomainObject.Predmet.OstaliListNazivFormated_1">
      <item>Krešimir Tomac</item>
      <item>Tanja Slijepčević</item>
    </derivirana_varijabla>
  </DomainObject.Predmet.OstaliListNazivFormated>
  <DomainObject.Predmet.OstaliListNazivFormatedOIB>
    <izvorni_sadrzaj>
      <item>Krešimir Tomac, OIB 89208179103</item>
      <item>Tanja Slijepčević</item>
    </izvorni_sadrzaj>
    <derivirana_varijabla naziv="DomainObject.Predmet.OstaliListNazivFormatedOIB_1">
      <item>Krešimir Tomac, OIB 89208179103</item>
      <item>Tanja Slijepčević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2017.</izvorni_sadrzaj>
    <derivirana_varijabla naziv="DomainObject.Datum_1">22.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HALAJKO-COMMERCE, d. o. o. za trgovinu i poslovne djelatnosti</izvorni_sadrzaj>
    <derivirana_varijabla naziv="DomainObject.Predmet.StrankaIDrugi_1">HALAJKO-COMMERCE, d. o. o. za trgovinu i poslovne djelatnosti</derivirana_varijabla>
  </DomainObject.Predmet.StrankaIDrugi>
  <DomainObject.Predmet.ProtustrankaIDrugi>
    <izvorni_sadrzaj>HALAJKO-COMMERCE, d. o. o. za trgovinu i poslovne djelatnosti, SLOBODNICA</izvorni_sadrzaj>
    <derivirana_varijabla naziv="DomainObject.Predmet.ProtustrankaIDrugi_1">HALAJKO-COMMERCE, d. o. o. za trgovinu i poslovne djelatnosti, SLOBODNICA</derivirana_varijabla>
  </DomainObject.Predmet.ProtustrankaIDrugi>
  <DomainObject.Predmet.StrankaIDrugiAdressOIB>
    <izvorni_sadrzaj>HALAJKO-COMMERCE, d. o. o. za trgovinu i poslovne djelatnosti, OIB 41695011475, Slobodnica 280, Slavonski Brod</izvorni_sadrzaj>
    <derivirana_varijabla naziv="DomainObject.Predmet.StrankaIDrugiAdressOIB_1">HALAJKO-COMMERCE, d. o. o. za trgovinu i poslovne djelatnosti, OIB 41695011475, Slobodnica 280, Slavonski Brod</derivirana_varijabla>
  </DomainObject.Predmet.StrankaIDrugiAdressOIB>
  <DomainObject.Predmet.ProtustrankaIDrugiAdressOIB>
    <izvorni_sadrzaj>HALAJKO-COMMERCE, d. o. o. za trgovinu i poslovne djelatnosti, SLOBODNICA, OIB 41695011475, Slobodnica 280, Slavonski Brod</izvorni_sadrzaj>
    <derivirana_varijabla naziv="DomainObject.Predmet.ProtustrankaIDrugiAdressOIB_1">HALAJKO-COMMERCE, d. o. o. za trgovinu i poslovne djelatnosti, SLOBODNICA, OIB 41695011475, Slobodnica 280,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HALAJKO-COMMERCE, d. o. o. za trgovinu i poslovne djelatnosti, SLOBODNICA</item>
      <item>HALAJKO-COMMERCE, d. o. o. za trgovinu i poslovne djelatnosti</item>
      <item>Krešimir Tomac</item>
      <item>Tanja Slijepčević</item>
    </izvorni_sadrzaj>
    <derivirana_varijabla naziv="DomainObject.Predmet.SudioniciListNaziv_1">
      <item>HALAJKO-COMMERCE, d. o. o. za trgovinu i poslovne djelatnosti, SLOBODNICA</item>
      <item>HALAJKO-COMMERCE, d. o. o. za trgovinu i poslovne djelatnosti</item>
      <item>Krešimir Tomac</item>
      <item>Tanja Slijepčević</item>
    </derivirana_varijabla>
  </DomainObject.Predmet.SudioniciListNaziv>
  <DomainObject.Predmet.SudioniciListAdressOIB>
    <izvorni_sadrzaj>
      <item>HALAJKO-COMMERCE, d. o. o. za trgovinu i poslovne djelatnosti, SLOBODNICA, OIB 41695011475, Slobodnica 280,Slavonski Brod</item>
      <item>HALAJKO-COMMERCE, d. o. o. za trgovinu i poslovne djelatnosti, OIB 41695011475, Slobodnica 280,Slavonski Brod</item>
      <item>Krešimir Tomac, OIB 89208179103, Tome Bakača 35,35000 Slavonski Brod</item>
      <item>Tanja Slijepčević</item>
    </izvorni_sadrzaj>
    <derivirana_varijabla naziv="DomainObject.Predmet.SudioniciListAdressOIB_1">
      <item>HALAJKO-COMMERCE, d. o. o. za trgovinu i poslovne djelatnosti, SLOBODNICA, OIB 41695011475, Slobodnica 280,Slavonski Brod</item>
      <item>HALAJKO-COMMERCE, d. o. o. za trgovinu i poslovne djelatnosti, OIB 41695011475, Slobodnica 280,Slavonski Brod</item>
      <item>Krešimir Tomac, OIB 89208179103, Tome Bakača 35,35000 Slavonski Brod</item>
      <item>Tanja Slijepčević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41695011475</item>
      <item>, OIB 41695011475</item>
      <item>, OIB 89208179103</item>
      <item>, OIB null</item>
    </izvorni_sadrzaj>
    <derivirana_varijabla naziv="DomainObject.Predmet.SudioniciListNazivOIB_1">
      <item>, OIB 41695011475</item>
      <item>, OIB 41695011475</item>
      <item>, OIB 89208179103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Tomac, OIB 89208179103, Tome Bakača 35 Slavonski Brod</item>
    </izvorni_sadrzaj>
    <derivirana_varijabla naziv="DomainObject.Predmet.StecajniUpraviteljiListAddressOIB_1">
      <item>Krešimir Tomac, OIB 89208179103, Tome Bakača 35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181</properties:Words>
  <properties:Characters>924</properties:Characters>
  <properties:Lines>55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2017-11-22T12:50:00Z</dcterms:created>
  <dc:creator>wsadmin</dc:creator>
  <cp:lastModifiedBy>wsadmin</cp:lastModifiedBy>
  <cp:lastPrinted>2017-11-22T12:50:00Z</cp:lastPrinted>
  <dcterms:modified xmlns:xsi="http://www.w3.org/2001/XMLSchema-instance" xsi:type="dcterms:W3CDTF">2017-11-22T12:53:00Z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