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a0e8" w14:paraId="f47a0e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B533E">
        <w:t>5 St-650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B533E">
        <w:t xml:space="preserve"> dužnika PIMS d.o.o., Ivanec</w:t>
      </w:r>
      <w:r w:rsidR="00740000">
        <w:t xml:space="preserve">, </w:t>
      </w:r>
      <w:r w:rsidR="002B533E">
        <w:t>Ivanečko naselje 7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2B533E">
        <w:t>39715, OIB: 53219397734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B533E" w:rsidRPr="002B533E">
        <w:t xml:space="preserve"> </w:t>
      </w:r>
      <w:r w:rsidR="002B533E">
        <w:t>PIMS d.o.o., Ivanec, Ivanečko naselje 7</w:t>
      </w:r>
      <w:r w:rsidR="002B533E">
        <w:rPr>
          <w:b/>
        </w:rPr>
        <w:t xml:space="preserve">, </w:t>
      </w:r>
      <w:r w:rsidR="002B533E">
        <w:t>MBS: 070039715, OIB: 53219397734</w:t>
      </w:r>
      <w:r w:rsidR="00740000">
        <w:t xml:space="preserve">, </w:t>
      </w:r>
      <w:r w:rsidR="00CB6C18">
        <w:t xml:space="preserve">iznosi </w:t>
      </w:r>
      <w:r w:rsidR="002B533E">
        <w:t>177.286,76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2B533E">
        <w:t xml:space="preserve">Juraj </w:t>
      </w:r>
      <w:proofErr w:type="spellStart"/>
      <w:r w:rsidR="002B533E">
        <w:t>Bajs</w:t>
      </w:r>
      <w:proofErr w:type="spellEnd"/>
      <w:r w:rsidR="00A523AB">
        <w:t>,</w:t>
      </w:r>
      <w:r w:rsidR="002B533E">
        <w:t xml:space="preserve"> Ivanec, Ivanečko naselje 7, OIB: 46644952141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A71" w:rsidR="00795A71">
      <w:r>
        <w:separator/>
      </w:r>
    </w:p>
  </w:endnote>
  <w:endnote w:id="0" w:type="continuationSeparator">
    <w:p w:rsidRDefault="00795A71" w:rsidR="00795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A71" w:rsidR="00795A71">
      <w:r>
        <w:separator/>
      </w:r>
    </w:p>
  </w:footnote>
  <w:footnote w:id="0" w:type="continuationSeparator">
    <w:p w:rsidRDefault="00795A71" w:rsidR="00795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675F8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PIMS društvo s ograničenom odgovornošću za tiskarsku djelatnost, trgovinu i ugostiteljstvo</izvorni_sadrzaj>
    <derivirana_varijabla naziv="DomainObject.Predmet.ProtustrankaFormated_1">  PIMS društvo s ograničenom odgovornošću za tiskarsku djelatnost, trgovinu i ugostiteljstvo</derivirana_varijabla>
  </DomainObject.Predmet.ProtustrankaFormated>
  <DomainObject.Predmet.ProtustrankaFormatedOIB>
    <izvorni_sadrzaj>  PIMS društvo s ograničenom odgovornošću za tiskarsku djelatnost, trgovinu i ugostiteljstvo, OIB 53219397734</izvorni_sadrzaj>
    <derivirana_varijabla naziv="DomainObject.Predmet.ProtustrankaFormatedOIB_1">  PIMS društvo s ograničenom odgovornošću za tiskarsku djelatnost, trgovinu i ugostiteljstvo, OIB 53219397734</derivirana_varijabla>
  </DomainObject.Predmet.ProtustrankaFormatedOIB>
  <DomainObject.Predmet.ProtustrankaFormatedWithAdress>
    <izvorni_sadrzaj> PIMS društvo s ograničenom odgovornošću za tiskarsku djelatnost, trgovinu i ugostiteljstvo,  7, 42240 Ivanečko Naselje</izvorni_sadrzaj>
    <derivirana_varijabla naziv="DomainObject.Predmet.ProtustrankaFormatedWithAdress_1"> PIMS društvo s ograničenom odgovornošću za tiskarsku djelatnost, trgovinu i ugostiteljstvo,  7, 42240 Ivanečko Naselje</derivirana_varijabla>
  </DomainObject.Predmet.ProtustrankaFormatedWithAdress>
  <DomainObject.Predmet.ProtustrankaFormatedWithAdressOIB>
    <izvorni_sadrzaj> PIMS društvo s ograničenom odgovornošću za tiskarsku djelatnost, trgovinu i ugostiteljstvo, OIB 53219397734,  7, 42240 Ivanečko Naselje</izvorni_sadrzaj>
    <derivirana_varijabla naziv="DomainObject.Predmet.ProtustrankaFormatedWithAdressOIB_1"> PIMS društvo s ograničenom odgovornošću za tiskarsku djelatnost, trgovinu i ugostiteljstvo, OIB 53219397734,  7, 42240 Ivanečko Naselje</derivirana_varijabla>
  </DomainObject.Predmet.ProtustrankaFormatedWithAdressOIB>
  <DomainObject.Predmet.ProtustrankaWithAdress>
    <izvorni_sadrzaj>PIMS društvo s ograničenom odgovornošću za tiskarsku djelatnost, trgovinu i ugostiteljstvo  7, 42240 Ivanečko Naselje</izvorni_sadrzaj>
    <derivirana_varijabla naziv="DomainObject.Predmet.ProtustrankaWithAdress_1">PIMS društvo s ograničenom odgovornošću za tiskarsku djelatnost, trgovinu i ugostiteljstvo  7, 42240 Ivanečko Naselje</derivirana_varijabla>
  </DomainObject.Predmet.ProtustrankaWithAdress>
  <DomainObject.Predmet.ProtustrankaWithAdressOIB>
    <izvorni_sadrzaj>PIMS društvo s ograničenom odgovornošću za tiskarsku djelatnost, trgovinu i ugostiteljstvo, OIB 53219397734,  7, 42240 Ivanečko Naselje</izvorni_sadrzaj>
    <derivirana_varijabla naziv="DomainObject.Predmet.ProtustrankaWithAdressOIB_1">PIMS društvo s ograničenom odgovornošću za tiskarsku djelatnost, trgovinu i ugostiteljstvo, OIB 53219397734,  7, 42240 Ivanečko Naselje</derivirana_varijabla>
  </DomainObject.Predmet.ProtustrankaWithAdressOIB>
  <DomainObject.Predmet.ProtustrankaNazivFormated>
    <izvorni_sadrzaj>PIMS društvo s ograničenom odgovornošću za tiskarsku djelatnost, trgovinu i ugostiteljstvo</izvorni_sadrzaj>
    <derivirana_varijabla naziv="DomainObject.Predmet.ProtustrankaNazivFormated_1">PIMS društvo s ograničenom odgovornošću za tiskarsku djelatnost, trgovinu i ugostiteljstvo</derivirana_varijabla>
  </DomainObject.Predmet.ProtustrankaNazivFormated>
  <DomainObject.Predmet.ProtustrankaNazivFormatedOIB>
    <izvorni_sadrzaj>PIMS društvo s ograničenom odgovornošću za tiskarsku djelatnost, trgovinu i ugostiteljstvo, OIB 53219397734</izvorni_sadrzaj>
    <derivirana_varijabla naziv="DomainObject.Predmet.ProtustrankaNazivFormatedOIB_1">PIMS društvo s ograničenom odgovornošću za tiskarsku djelatnost, trgovinu i ugostiteljstvo, OIB 53219397734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177286.76</izvorni_sadrzaj>
    <derivirana_varijabla naziv="DomainObject.Predmet.TrenutnaVrijednost_1">177286.76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PIMS društvo s ograničenom odgovornošću za tiskarsku djelatnost, trgovinu i ugostiteljstvo</item>
    </izvorni_sadrzaj>
    <derivirana_varijabla naziv="DomainObject.Predmet.ProtuStrankaListFormated_1">
      <item>PIMS društvo s ograničenom odgovornošću za tiskarsku djelatnost, trgovinu i ugostiteljstvo</item>
    </derivirana_varijabla>
  </DomainObject.Predmet.ProtuStrankaListFormated>
  <DomainObject.Predmet.ProtuStrankaListFormatedOIB>
    <izvorni_sadrzaj>
      <item>PIMS društvo s ograničenom odgovornošću za tiskarsku djelatnost, trgovinu i ugostiteljstvo, OIB 53219397734</item>
    </izvorni_sadrzaj>
    <derivirana_varijabla naziv="DomainObject.Predmet.ProtuStrankaListFormatedOIB_1">
      <item>PIMS društvo s ograničenom odgovornošću za tiskarsku djelatnost, trgovinu i ugostiteljstvo, OIB 53219397734</item>
    </derivirana_varijabla>
  </DomainObject.Predmet.ProtuStrankaListFormatedOIB>
  <DomainObject.Predmet.ProtuStrankaListFormatedWithAdress>
    <izvorni_sadrzaj>
      <item>PIMS društvo s ograničenom odgovornošću za tiskarsku djelatnost, trgovinu i ugostiteljstvo,  7, 42240 Ivanečko Naselje</item>
    </izvorni_sadrzaj>
    <derivirana_varijabla naziv="DomainObject.Predmet.ProtuStrankaListFormatedWithAdress_1">
      <item>PIMS društvo s ograničenom odgovornošću za tiskarsku djelatnost, trgovinu i ugostiteljstvo,  7, 42240 Ivanečko Naselje</item>
    </derivirana_varijabla>
  </DomainObject.Predmet.ProtuStrankaListFormatedWithAdress>
  <DomainObject.Predmet.ProtuStrankaListFormatedWithAdressOIB>
    <izvorni_sadrzaj>
      <item>PIMS društvo s ograničenom odgovornošću za tiskarsku djelatnost, trgovinu i ugostiteljstvo, OIB 53219397734,  7, 42240 Ivanečko Naselje</item>
    </izvorni_sadrzaj>
    <derivirana_varijabla naziv="DomainObject.Predmet.ProtuStrankaListFormatedWithAdressOIB_1">
      <item>PIMS društvo s ograničenom odgovornošću za tiskarsku djelatnost, trgovinu i ugostiteljstvo, OIB 53219397734,  7, 42240 Ivanečko Naselje</item>
    </derivirana_varijabla>
  </DomainObject.Predmet.ProtuStrankaListFormatedWithAdressOIB>
  <DomainObject.Predmet.ProtuStrankaListNazivFormated>
    <izvorni_sadrzaj>
      <item>PIMS društvo s ograničenom odgovornošću za tiskarsku djelatnost, trgovinu i ugostiteljstvo</item>
    </izvorni_sadrzaj>
    <derivirana_varijabla naziv="DomainObject.Predmet.ProtuStrankaListNazivFormated_1">
      <item>PIMS društvo s ograničenom odgovornošću za tiskarsku djelatnost, trgovinu i ugostiteljstvo</item>
    </derivirana_varijabla>
  </DomainObject.Predmet.ProtuStrankaListNazivFormated>
  <DomainObject.Predmet.ProtuStrankaListNazivFormatedOIB>
    <izvorni_sadrzaj>
      <item>PIMS društvo s ograničenom odgovornošću za tiskarsku djelatnost, trgovinu i ugostiteljstvo, OIB 53219397734</item>
    </izvorni_sadrzaj>
    <derivirana_varijabla naziv="DomainObject.Predmet.ProtuStrankaListNazivFormatedOIB_1">
      <item>PIMS društvo s ograničenom odgovornošću za tiskarsku djelatnost, trgovinu i ugostiteljstvo, OIB 53219397734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PIMS društvo s ograničenom odgovornošću za tiskarsku djelatnost, trgovinu i ugostiteljstvo</izvorni_sadrzaj>
    <derivirana_varijabla naziv="DomainObject.Predmet.ProtustrankaIDrugi_1">PIMS društvo s ograničenom odgovornošću za tiskarsku djelatnost,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PIMS društvo s ograničenom odgovornošću za tiskarsku djelatnost, trgovinu i ugostiteljstvo, OIB 53219397734,  7, 42240 Ivanečko Naselje</izvorni_sadrzaj>
    <derivirana_varijabla naziv="DomainObject.Predmet.ProtustrankaIDrugiAdressOIB_1">PIMS društvo s ograničenom odgovornošću za tiskarsku djelatnost, trgovinu i ugostiteljstvo, OIB 53219397734,  7,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PIMS društvo s ograničenom odgovornošću za tiskarsku djelatnost, trgovinu i ugostiteljstvo</item>
      <item>e-Oglasna</item>
      <item>Sudski registar</item>
    </izvorni_sadrzaj>
    <derivirana_varijabla naziv="DomainObject.Predmet.SudioniciListNaziv_1">
      <item>Financijska agencija</item>
      <item>PIMS društvo s ograničenom odgovornošću za tiskarsku djelatnost, trgovinu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</izvorni_sadrzaj>
    <derivirana_varijabla naziv="DomainObject.Predmet.SudioniciListAdressOIB_1"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53219397734</item>
      <item>, OIB null</item>
      <item>, OIB null</item>
    </izvorni_sadrzaj>
    <derivirana_varijabla naziv="DomainObject.Predmet.SudioniciListNazivOIB_1">
      <item>, OIB 85821130368</item>
      <item>, OIB 53219397734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1B666-24D9-4668-9B14-969230333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1875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2016-01-14T07:52:00Z</dcterms:created>
  <dc:creator>Ljubica Makovec</dc:creator>
  <cp:lastModifiedBy>Maja Marčec</cp:lastModifiedBy>
  <cp:lastPrinted>2016-01-14T07:52:00Z</cp:lastPrinted>
  <dcterms:modified xmlns:xsi="http://www.w3.org/2001/XMLSchema-instance" xsi:type="dcterms:W3CDTF">2016-01-14T07:53:00Z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