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e297" w14:paraId="596e297" w:rsidRDefault="002D49EC" w:rsidP="003F6C53" w:rsidR="002D49EC" w:rsidRPr="009C079B">
      <w:pPr>
        <w15:collapsed w:val="false"/>
      </w:pPr>
      <w:bookmarkStart w:name="_GoBack" w:id="0"/>
      <w:bookmarkEnd w:id="0"/>
    </w:p>
    <w:p w:rsidRDefault="00FE4E4C" w:rsidP="003F6C53" w:rsidR="00FE4E4C" w:rsidRPr="009C079B"/>
    <w:p w:rsidRDefault="00721F79" w:rsidP="004B557B" w:rsidR="00721F79" w:rsidRPr="009C079B"/>
    <w:p w:rsidRDefault="003C5ED2" w:rsidP="004B557B" w:rsidR="003C5ED2" w:rsidRPr="009C079B"/>
    <w:p w:rsidRDefault="00820163" w:rsidP="00721F79" w:rsidR="00820163">
      <w:pPr>
        <w:rPr>
          <w:b/>
        </w:rPr>
      </w:pPr>
    </w:p>
    <w:p w:rsidRDefault="00721F79" w:rsidP="00721F79" w:rsidR="00721F79" w:rsidRPr="009C079B">
      <w:pPr>
        <w:rPr>
          <w:b/>
        </w:rPr>
      </w:pPr>
      <w:r w:rsidRPr="009C079B">
        <w:rPr>
          <w:b/>
        </w:rPr>
        <w:t>REPUBLIKA HRVATSKA</w:t>
      </w:r>
    </w:p>
    <w:p w:rsidRDefault="00721F79" w:rsidP="00721F79" w:rsidR="002B5525" w:rsidRPr="009C079B">
      <w:pPr>
        <w:rPr>
          <w:b/>
        </w:rPr>
      </w:pPr>
      <w:r w:rsidRPr="009C079B">
        <w:rPr>
          <w:b/>
        </w:rPr>
        <w:t>TRGOVAČKI SUD U ZADRU</w:t>
      </w:r>
      <w:r w:rsidRPr="009C079B">
        <w:rPr>
          <w:b/>
        </w:rPr>
        <w:tab/>
      </w:r>
    </w:p>
    <w:p w:rsidRDefault="002B5525" w:rsidP="00721F79" w:rsidR="00721F79" w:rsidRPr="009C079B">
      <w:pPr>
        <w:rPr>
          <w:bCs/>
        </w:rPr>
      </w:pPr>
      <w:r w:rsidRPr="009C079B">
        <w:rPr>
          <w:bCs/>
        </w:rPr>
        <w:t>Dr. Franje Tuđmana 35</w:t>
      </w:r>
      <w:r w:rsidR="00721F79" w:rsidRPr="009C079B">
        <w:rPr>
          <w:bCs/>
        </w:rPr>
        <w:tab/>
      </w:r>
      <w:r w:rsidR="00721F79" w:rsidRPr="009C079B">
        <w:rPr>
          <w:bCs/>
        </w:rPr>
        <w:tab/>
      </w:r>
      <w:r w:rsidR="00721F79" w:rsidRPr="009C079B">
        <w:rPr>
          <w:bCs/>
        </w:rPr>
        <w:tab/>
      </w:r>
      <w:r w:rsidR="00721F79" w:rsidRPr="009C079B">
        <w:rPr>
          <w:bCs/>
        </w:rPr>
        <w:tab/>
      </w:r>
      <w:r w:rsidR="00721F79" w:rsidRPr="009C079B">
        <w:rPr>
          <w:bCs/>
        </w:rPr>
        <w:tab/>
      </w:r>
    </w:p>
    <w:p w:rsidRDefault="00774C1D" w:rsidP="00794305" w:rsidR="00774C1D" w:rsidRPr="009C079B"/>
    <w:p w:rsidRDefault="00AA1AD1" w:rsidP="00AA1AD1" w:rsidR="00AA1AD1" w:rsidRPr="009C079B">
      <w:pPr>
        <w:jc w:val="center"/>
        <w:rPr>
          <w:b/>
        </w:rPr>
      </w:pPr>
      <w:r w:rsidRPr="009C079B">
        <w:rPr>
          <w:b/>
        </w:rPr>
        <w:t>R E P U B L I K A  H R V A T S K</w:t>
      </w:r>
      <w:r w:rsidR="00D40213" w:rsidRPr="009C079B">
        <w:rPr>
          <w:b/>
        </w:rPr>
        <w:t xml:space="preserve"> </w:t>
      </w:r>
      <w:r w:rsidRPr="009C079B">
        <w:rPr>
          <w:b/>
        </w:rPr>
        <w:t xml:space="preserve">A </w:t>
      </w:r>
    </w:p>
    <w:p w:rsidRDefault="005A3991" w:rsidP="00721F79" w:rsidR="005A3991" w:rsidRPr="009C079B">
      <w:pPr>
        <w:rPr>
          <w:b/>
        </w:rPr>
      </w:pPr>
    </w:p>
    <w:p w:rsidRDefault="00721F79" w:rsidP="00360AB6" w:rsidR="00721F79" w:rsidRPr="009C079B">
      <w:pPr>
        <w:jc w:val="center"/>
        <w:rPr>
          <w:b/>
        </w:rPr>
      </w:pPr>
      <w:r w:rsidRPr="009C079B">
        <w:rPr>
          <w:b/>
        </w:rPr>
        <w:t>R J E Š E N J E</w:t>
      </w:r>
    </w:p>
    <w:p w:rsidRDefault="002B5525" w:rsidP="00721F79" w:rsidR="002B5525" w:rsidRPr="009C079B">
      <w:pPr>
        <w:jc w:val="both"/>
      </w:pPr>
    </w:p>
    <w:p w:rsidRDefault="00F2660F" w:rsidP="009C079B" w:rsidR="009C079B" w:rsidRPr="009C079B">
      <w:pPr>
        <w:ind w:firstLine="708"/>
        <w:jc w:val="both"/>
      </w:pPr>
      <w:r w:rsidRPr="009C079B">
        <w:t>T</w:t>
      </w:r>
      <w:r w:rsidR="002D2FD1" w:rsidRPr="009C079B">
        <w:t>rgovački sud u Zadru, OIB:</w:t>
      </w:r>
      <w:r w:rsidRPr="009C079B">
        <w:t xml:space="preserve">39670464653, po sutkinji Ani Markač, </w:t>
      </w:r>
      <w:r w:rsidR="00A05496" w:rsidRPr="009C079B">
        <w:t>povodom zahtjeva Financijske agencije, R</w:t>
      </w:r>
      <w:r w:rsidR="00E05594" w:rsidRPr="009C079B">
        <w:t>C Rijeka, Podružnica Pula</w:t>
      </w:r>
      <w:r w:rsidR="00D077BC" w:rsidRPr="009C079B">
        <w:t>,</w:t>
      </w:r>
      <w:r w:rsidR="00E05594" w:rsidRPr="009C079B">
        <w:t xml:space="preserve"> Giardini 5, Pula </w:t>
      </w:r>
      <w:r w:rsidR="00A05496" w:rsidRPr="009C079B">
        <w:t xml:space="preserve">od </w:t>
      </w:r>
      <w:r w:rsidR="00E05594" w:rsidRPr="009C079B">
        <w:t>29</w:t>
      </w:r>
      <w:r w:rsidR="00A05496" w:rsidRPr="009C079B">
        <w:t xml:space="preserve">. </w:t>
      </w:r>
      <w:r w:rsidR="00E05594" w:rsidRPr="009C079B">
        <w:t xml:space="preserve">veljače </w:t>
      </w:r>
      <w:r w:rsidR="00A05496" w:rsidRPr="009C079B">
        <w:t>2016. za provedbu skraćenoga stečajnog postupka nad dužnikom</w:t>
      </w:r>
      <w:r w:rsidR="00F770DF" w:rsidRPr="009C079B">
        <w:t xml:space="preserve"> </w:t>
      </w:r>
      <w:r w:rsidR="009C079B" w:rsidRPr="009C079B">
        <w:t xml:space="preserve">NOGOMETNI KLUB "JEDINSTVO – OMLADINAC" NEDEŠĆINA, Nedešćina, Nedešćina 103, OIB:98992909416, </w:t>
      </w:r>
      <w:r w:rsidR="00A05496" w:rsidRPr="009C079B">
        <w:t xml:space="preserve">dana </w:t>
      </w:r>
      <w:r w:rsidR="00820163">
        <w:t xml:space="preserve">28. rujna </w:t>
      </w:r>
      <w:r w:rsidR="00A05496" w:rsidRPr="009C079B">
        <w:t xml:space="preserve">2016., </w:t>
      </w:r>
    </w:p>
    <w:p w:rsidRDefault="0057015A" w:rsidP="0057015A" w:rsidR="0057015A" w:rsidRPr="009C079B">
      <w:pPr>
        <w:jc w:val="center"/>
        <w:rPr>
          <w:b/>
        </w:rPr>
      </w:pPr>
      <w:r w:rsidRPr="009C079B">
        <w:rPr>
          <w:b/>
        </w:rPr>
        <w:t>r i j e š i o  j e</w:t>
      </w:r>
    </w:p>
    <w:p w:rsidRDefault="0057015A" w:rsidP="0057015A" w:rsidR="0057015A" w:rsidRPr="009C079B">
      <w:pPr>
        <w:jc w:val="center"/>
      </w:pPr>
    </w:p>
    <w:p w:rsidRDefault="009C079B" w:rsidP="009C079B" w:rsidR="0057015A" w:rsidRPr="009C079B">
      <w:pPr>
        <w:jc w:val="both"/>
        <w:rPr>
          <w:b/>
        </w:rPr>
      </w:pPr>
      <w:r w:rsidRPr="009C079B">
        <w:t>I.</w:t>
      </w:r>
      <w:r w:rsidRPr="009C079B">
        <w:tab/>
      </w:r>
      <w:r w:rsidR="0057015A" w:rsidRPr="009C079B">
        <w:t>Otvara se skraćeni stečajni postupak nad dužnikom</w:t>
      </w:r>
      <w:r w:rsidRPr="009C079B">
        <w:t xml:space="preserve"> NOGOMETNI KLUB "JEDINSTVO – OMLADINAC" NEDEŠĆINA, Nedešćina, Nedešćina 103, OIB:98992909416</w:t>
      </w:r>
      <w:r w:rsidR="00F770DF" w:rsidRPr="009C079B">
        <w:t xml:space="preserve">, </w:t>
      </w:r>
      <w:r w:rsidR="0057015A" w:rsidRPr="009C079B">
        <w:t xml:space="preserve">s danom </w:t>
      </w:r>
      <w:r w:rsidR="00820163">
        <w:t>28</w:t>
      </w:r>
      <w:r w:rsidR="00001176" w:rsidRPr="009C079B">
        <w:t xml:space="preserve">. rujna </w:t>
      </w:r>
      <w:r w:rsidR="00F770DF" w:rsidRPr="009C079B">
        <w:t>2</w:t>
      </w:r>
      <w:r w:rsidR="00423C25" w:rsidRPr="009C079B">
        <w:t>016. u</w:t>
      </w:r>
      <w:r w:rsidR="00B12B91" w:rsidRPr="009C079B">
        <w:t xml:space="preserve"> </w:t>
      </w:r>
      <w:r w:rsidR="00820163">
        <w:t>8,45</w:t>
      </w:r>
      <w:r w:rsidR="00001176" w:rsidRPr="009C079B">
        <w:t xml:space="preserve"> </w:t>
      </w:r>
      <w:r w:rsidR="00571777" w:rsidRPr="009C079B">
        <w:rPr>
          <w:bCs/>
        </w:rPr>
        <w:t xml:space="preserve">sati </w:t>
      </w:r>
      <w:r w:rsidR="0057015A" w:rsidRPr="009C079B">
        <w:rPr>
          <w:bCs/>
        </w:rPr>
        <w:t>kada</w:t>
      </w:r>
      <w:r w:rsidR="0057015A" w:rsidRPr="009C079B">
        <w:t xml:space="preserve"> će se ovo rješenje objaviti na mrežnoj stranici e-Oglasna ploča sudova. </w:t>
      </w:r>
    </w:p>
    <w:p w:rsidRDefault="0057015A" w:rsidP="0057015A" w:rsidR="0057015A" w:rsidRPr="009C079B">
      <w:pPr>
        <w:jc w:val="both"/>
      </w:pPr>
    </w:p>
    <w:p w:rsidRDefault="009C079B" w:rsidP="009C079B" w:rsidR="001F6E34" w:rsidRPr="009C079B">
      <w:pPr>
        <w:jc w:val="both"/>
        <w:rPr>
          <w:b/>
        </w:rPr>
      </w:pPr>
      <w:r>
        <w:t>II.</w:t>
      </w:r>
      <w:r>
        <w:tab/>
      </w:r>
      <w:r w:rsidR="0057015A" w:rsidRPr="009C079B">
        <w:t>Stečajnim upraviteljem dužnika imenuje se</w:t>
      </w:r>
      <w:r w:rsidR="00571777" w:rsidRPr="009C079B">
        <w:t xml:space="preserve"> </w:t>
      </w:r>
      <w:r w:rsidR="001F6E34" w:rsidRPr="009C079B">
        <w:t>Jelenko Lehki iz Zagreba, Pavla Hatza 10, OIB: 96068307857.</w:t>
      </w:r>
    </w:p>
    <w:p w:rsidRDefault="00571777" w:rsidP="00F43A25" w:rsidR="00571777" w:rsidRPr="009C079B">
      <w:pPr>
        <w:jc w:val="both"/>
        <w:rPr>
          <w:b/>
        </w:rPr>
      </w:pPr>
    </w:p>
    <w:p w:rsidRDefault="0057015A" w:rsidP="00C81888" w:rsidR="0057015A" w:rsidRPr="009C079B">
      <w:pPr>
        <w:jc w:val="both"/>
        <w:rPr>
          <w:b/>
        </w:rPr>
      </w:pPr>
      <w:r w:rsidRPr="009C079B">
        <w:t>III.</w:t>
      </w:r>
      <w:r w:rsidR="009C079B">
        <w:rPr>
          <w:b/>
        </w:rPr>
        <w:tab/>
      </w:r>
      <w:r w:rsidRPr="009C079B">
        <w:t xml:space="preserve">Zaključuje se skraćeni stečajni postupak nad dužnikom </w:t>
      </w:r>
      <w:r w:rsidR="00E05594" w:rsidRPr="009C079B">
        <w:t>NOGOMETNI KLUB "JEDINST</w:t>
      </w:r>
      <w:r w:rsidR="009C079B" w:rsidRPr="009C079B">
        <w:t>VO – OMLADINAC" NEDEŠĆINA, Nedešćina, Nedešćina 103, OIB:</w:t>
      </w:r>
      <w:r w:rsidR="00E05594" w:rsidRPr="009C079B">
        <w:t>98992909416</w:t>
      </w:r>
      <w:r w:rsidR="009C079B" w:rsidRPr="009C079B">
        <w:t>.</w:t>
      </w:r>
    </w:p>
    <w:p w:rsidRDefault="0057015A" w:rsidP="0057015A" w:rsidR="0057015A" w:rsidRPr="009C079B">
      <w:pPr>
        <w:jc w:val="both"/>
        <w:rPr>
          <w:b/>
        </w:rPr>
      </w:pPr>
    </w:p>
    <w:p w:rsidRDefault="0057015A" w:rsidP="009C079B" w:rsidR="0057015A" w:rsidRPr="009C079B">
      <w:pPr>
        <w:jc w:val="both"/>
      </w:pPr>
      <w:r w:rsidRPr="009C079B">
        <w:t xml:space="preserve">IV. </w:t>
      </w:r>
      <w:r w:rsidR="009C079B">
        <w:tab/>
      </w:r>
      <w:r w:rsidRPr="009C079B">
        <w:t>Dio nastalih troškova postupka isplatit će se iz Fonda za namirenje troškova stečajnoga postupka iz čl. 111. Stečajnog zakona.</w:t>
      </w:r>
    </w:p>
    <w:p w:rsidRDefault="0057015A" w:rsidP="0057015A" w:rsidR="0057015A" w:rsidRPr="009C079B">
      <w:pPr>
        <w:jc w:val="both"/>
      </w:pPr>
    </w:p>
    <w:p w:rsidRDefault="0057015A" w:rsidP="009C079B" w:rsidR="0057015A" w:rsidRPr="009C079B">
      <w:pPr>
        <w:jc w:val="both"/>
      </w:pPr>
      <w:r w:rsidRPr="009C079B">
        <w:t xml:space="preserve">V. </w:t>
      </w:r>
      <w:r w:rsidR="009C079B">
        <w:tab/>
      </w:r>
      <w:r w:rsidRPr="009C079B">
        <w:t xml:space="preserve">Ovo rješenje će se neposredno po objavi istog na mrežnoj stranici e-Oglasna ploča sudova dostaviti registru </w:t>
      </w:r>
      <w:r w:rsidR="00626B77">
        <w:t xml:space="preserve">udruga </w:t>
      </w:r>
      <w:r w:rsidRPr="009C079B">
        <w:t>suda radi provedbe upisa činjenice otvaranja i zaključenja skraćenoga stečajnog postupka nad dužnikom, kao i po pravomoćnosti i</w:t>
      </w:r>
      <w:r w:rsidR="00626B77">
        <w:t xml:space="preserve">stog radi brisanja dužnika iz navedenog </w:t>
      </w:r>
      <w:r w:rsidRPr="009C079B">
        <w:t xml:space="preserve">registra. </w:t>
      </w:r>
    </w:p>
    <w:p w:rsidRDefault="0057015A" w:rsidP="0057015A" w:rsidR="0057015A" w:rsidRPr="009C079B">
      <w:pPr>
        <w:ind w:hanging="705" w:left="705"/>
        <w:jc w:val="both"/>
      </w:pPr>
    </w:p>
    <w:p w:rsidRDefault="0057015A" w:rsidP="009C079B" w:rsidR="0057015A" w:rsidRPr="009C079B">
      <w:pPr>
        <w:jc w:val="both"/>
      </w:pPr>
      <w:r w:rsidRPr="009C079B">
        <w:t xml:space="preserve">VI. </w:t>
      </w:r>
      <w:r w:rsidR="009C079B">
        <w:tab/>
      </w:r>
      <w:r w:rsidRPr="009C079B">
        <w:t>Otvaranje skraćenoga stečajnog postupka nad dužnikom i imenovanje stečajnog upravitelja upisat će se u zemljišne knjige, upisnik brodova, upisnik brodova u izgradnji,  upisnik prava intelektualnog vlasništva i u druge javne knjige, registre, upisnike i očevidnike u kojima je dužnik upisan kao nositelj nekog prava.</w:t>
      </w:r>
    </w:p>
    <w:p w:rsidRDefault="0057015A" w:rsidP="0057015A" w:rsidR="0057015A" w:rsidRPr="009C079B">
      <w:pPr>
        <w:jc w:val="both"/>
      </w:pPr>
    </w:p>
    <w:p w:rsidRDefault="0057015A" w:rsidP="009C079B" w:rsidR="0057015A" w:rsidRPr="009C079B">
      <w:pPr>
        <w:jc w:val="both"/>
      </w:pPr>
      <w:r w:rsidRPr="009C079B">
        <w:t xml:space="preserve">VII. </w:t>
      </w:r>
      <w:r w:rsidR="009C079B">
        <w:tab/>
      </w:r>
      <w:r w:rsidRPr="009C079B">
        <w:t xml:space="preserve">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E96FDB" w:rsidP="00F770DF" w:rsidR="00E96FDB"/>
    <w:p w:rsidRDefault="00820163" w:rsidP="00F770DF" w:rsidR="00820163" w:rsidRPr="009C079B"/>
    <w:p w:rsidRDefault="0057015A" w:rsidP="0057015A" w:rsidR="0057015A" w:rsidRPr="009C079B">
      <w:pPr>
        <w:jc w:val="center"/>
      </w:pPr>
      <w:r w:rsidRPr="009C079B">
        <w:lastRenderedPageBreak/>
        <w:t>Obrazloženje</w:t>
      </w:r>
    </w:p>
    <w:p w:rsidRDefault="0057015A" w:rsidP="0057015A" w:rsidR="0057015A" w:rsidRPr="009C079B">
      <w:pPr>
        <w:jc w:val="center"/>
        <w:rPr>
          <w:b/>
        </w:rPr>
      </w:pPr>
    </w:p>
    <w:p w:rsidRDefault="0057015A" w:rsidP="00B725FC" w:rsidR="00001176" w:rsidRPr="009C079B">
      <w:pPr>
        <w:ind w:firstLine="720"/>
        <w:jc w:val="both"/>
      </w:pPr>
      <w:r w:rsidRPr="009C079B">
        <w:t>Financijska agencija, R</w:t>
      </w:r>
      <w:r w:rsidR="00F770DF" w:rsidRPr="009C079B">
        <w:t>C</w:t>
      </w:r>
      <w:r w:rsidRPr="009C079B">
        <w:t xml:space="preserve"> </w:t>
      </w:r>
      <w:r w:rsidR="00E05594" w:rsidRPr="009C079B">
        <w:t>Rijeka</w:t>
      </w:r>
      <w:r w:rsidRPr="009C079B">
        <w:t xml:space="preserve">, Podružnica </w:t>
      </w:r>
      <w:r w:rsidR="00E05594" w:rsidRPr="009C079B">
        <w:t xml:space="preserve">Pula </w:t>
      </w:r>
      <w:r w:rsidRPr="009C079B">
        <w:t xml:space="preserve">je podnijela </w:t>
      </w:r>
      <w:r w:rsidR="00001176" w:rsidRPr="009C079B">
        <w:t xml:space="preserve">Trgovačkom sudu u Pazinu, </w:t>
      </w:r>
      <w:r w:rsidR="00E05594" w:rsidRPr="009C079B">
        <w:t>dana 29</w:t>
      </w:r>
      <w:r w:rsidR="00F770DF" w:rsidRPr="009C079B">
        <w:t xml:space="preserve">. </w:t>
      </w:r>
      <w:r w:rsidR="00E05594" w:rsidRPr="009C079B">
        <w:t xml:space="preserve">veljače </w:t>
      </w:r>
      <w:r w:rsidRPr="009C079B">
        <w:t>201</w:t>
      </w:r>
      <w:r w:rsidR="004903F7" w:rsidRPr="009C079B">
        <w:t>6</w:t>
      </w:r>
      <w:r w:rsidRPr="009C079B">
        <w:t>. zahtjev za provedbu skraćenoga stečajnog postupka nad uvodno označenim dužnikom na temelju čl. 4</w:t>
      </w:r>
      <w:r w:rsidR="00F770DF" w:rsidRPr="009C079B">
        <w:t>29</w:t>
      </w:r>
      <w:r w:rsidRPr="009C079B">
        <w:t xml:space="preserve">. st. 1. Stečajnog zakona (Narodne novine broj 71/15, dalje u tekstu: SZ). </w:t>
      </w:r>
    </w:p>
    <w:p w:rsidRDefault="00886FA4" w:rsidP="00C81888" w:rsidR="0057015A">
      <w:pPr>
        <w:ind w:firstLine="720"/>
        <w:jc w:val="both"/>
      </w:pPr>
      <w:r w:rsidRPr="009C079B">
        <w:t xml:space="preserve">Podnositelj zahtjeva </w:t>
      </w:r>
      <w:r w:rsidR="0057015A" w:rsidRPr="009C079B">
        <w:t xml:space="preserve">u bitnome navodi da dužnik na dan </w:t>
      </w:r>
      <w:r w:rsidR="00D077BC" w:rsidRPr="009C079B">
        <w:t>1</w:t>
      </w:r>
      <w:r w:rsidR="00F770DF" w:rsidRPr="009C079B">
        <w:t xml:space="preserve">. </w:t>
      </w:r>
      <w:r w:rsidR="00E05594" w:rsidRPr="009C079B">
        <w:t xml:space="preserve">rujna </w:t>
      </w:r>
      <w:r w:rsidR="00F770DF" w:rsidRPr="009C079B">
        <w:t>201</w:t>
      </w:r>
      <w:r w:rsidR="00E05594" w:rsidRPr="009C079B">
        <w:t>5</w:t>
      </w:r>
      <w:r w:rsidR="00F770DF" w:rsidRPr="009C079B">
        <w:t xml:space="preserve">. </w:t>
      </w:r>
      <w:r w:rsidR="0057015A" w:rsidRPr="009C079B">
        <w:t xml:space="preserve">u Očevidniku redoslijeda osnova za plaćanje ima evidentirane neizvršene osnove za plaćanje u neprekinutom razdoblju od </w:t>
      </w:r>
      <w:r w:rsidR="00F770DF" w:rsidRPr="009C079B">
        <w:t>1</w:t>
      </w:r>
      <w:r w:rsidR="00E05594" w:rsidRPr="009C079B">
        <w:t>83</w:t>
      </w:r>
      <w:r w:rsidR="004903F7" w:rsidRPr="009C079B">
        <w:t xml:space="preserve"> </w:t>
      </w:r>
      <w:r w:rsidR="0057015A" w:rsidRPr="009C079B">
        <w:t>dana u ukupnom iznosu od</w:t>
      </w:r>
      <w:r w:rsidR="00AE7378" w:rsidRPr="009C079B">
        <w:t xml:space="preserve"> </w:t>
      </w:r>
      <w:r w:rsidR="00E05594" w:rsidRPr="009C079B">
        <w:t>716.974,97</w:t>
      </w:r>
      <w:r w:rsidR="00C81888" w:rsidRPr="009C079B">
        <w:t xml:space="preserve"> kn</w:t>
      </w:r>
      <w:r w:rsidR="0057015A" w:rsidRPr="009C079B">
        <w:t xml:space="preserve">, da nema zaposlenih, da </w:t>
      </w:r>
      <w:r w:rsidR="00592D73" w:rsidRPr="009C079B">
        <w:t xml:space="preserve">ima </w:t>
      </w:r>
      <w:r w:rsidR="0057015A" w:rsidRPr="009C079B">
        <w:t>otvoren račun</w:t>
      </w:r>
      <w:r w:rsidR="00592D73" w:rsidRPr="009C079B">
        <w:t xml:space="preserve"> kod</w:t>
      </w:r>
      <w:r w:rsidR="00C81888" w:rsidRPr="009C079B">
        <w:t xml:space="preserve"> </w:t>
      </w:r>
      <w:r w:rsidR="00D41394" w:rsidRPr="009C079B">
        <w:t xml:space="preserve">Erste &amp; Steiermarkische bank d.d. </w:t>
      </w:r>
      <w:r w:rsidR="0057015A" w:rsidRPr="009C079B">
        <w:t>i da nema zaplijenjenih sredstava na ime predujma za namirenje troškova stečajnog postupka.</w:t>
      </w:r>
    </w:p>
    <w:p w:rsidRDefault="00B725FC" w:rsidP="00B725FC" w:rsidR="00B725FC" w:rsidRPr="009C079B">
      <w:pPr>
        <w:ind w:firstLine="708"/>
        <w:jc w:val="both"/>
      </w:pPr>
      <w:r w:rsidRPr="004D436D"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>
        <w:t>Trgovački sud u Zadru.</w:t>
      </w:r>
    </w:p>
    <w:p w:rsidRDefault="00B725FC" w:rsidP="0057015A" w:rsidR="0057015A" w:rsidRPr="009C079B">
      <w:pPr>
        <w:ind w:firstLine="708"/>
        <w:jc w:val="both"/>
      </w:pPr>
      <w:r>
        <w:t>Nakon izvršenog uvida u R</w:t>
      </w:r>
      <w:r w:rsidR="0057015A" w:rsidRPr="009C079B">
        <w:t>egistar</w:t>
      </w:r>
      <w:r w:rsidR="009C079B" w:rsidRPr="009C079B">
        <w:t xml:space="preserve"> udruga</w:t>
      </w:r>
      <w:r w:rsidR="0057015A" w:rsidRPr="009C079B">
        <w:t xml:space="preserve">, a postupajući sukladno odredbi čl. 430. SZ-a, </w:t>
      </w:r>
      <w:r>
        <w:t xml:space="preserve">Trgovački sud u Zadru je </w:t>
      </w:r>
      <w:r w:rsidR="00B12B91" w:rsidRPr="009C079B">
        <w:t>20</w:t>
      </w:r>
      <w:r w:rsidR="00F770DF" w:rsidRPr="009C079B">
        <w:t xml:space="preserve">. </w:t>
      </w:r>
      <w:r w:rsidR="00B12B91" w:rsidRPr="009C079B">
        <w:t xml:space="preserve">srpnja </w:t>
      </w:r>
      <w:r w:rsidR="0057015A" w:rsidRPr="009C079B">
        <w:t>2016. objavio oglas na mrežnoj stranici e-Oglasna ploča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 w:rsidRPr="009C079B">
      <w:pPr>
        <w:ind w:firstLine="708"/>
        <w:jc w:val="both"/>
      </w:pPr>
      <w:r w:rsidRPr="009C079B"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7015A" w:rsidP="00F770DF" w:rsidR="00001176" w:rsidRPr="009C079B">
      <w:pPr>
        <w:ind w:firstLine="708"/>
        <w:jc w:val="both"/>
      </w:pPr>
      <w:r w:rsidRPr="009C079B">
        <w:t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</w:t>
      </w:r>
      <w:r w:rsidR="00001176" w:rsidRPr="009C079B">
        <w:t>.</w:t>
      </w:r>
    </w:p>
    <w:p w:rsidRDefault="00001176" w:rsidP="00001176" w:rsidR="00001176" w:rsidRPr="009C079B">
      <w:pPr>
        <w:ind w:firstLine="708"/>
        <w:jc w:val="both"/>
      </w:pPr>
      <w:r w:rsidRPr="009C079B">
        <w:t>Za napomenuti je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57015A" w:rsidP="009C079B" w:rsidR="0057015A" w:rsidRPr="009C079B">
      <w:pPr>
        <w:jc w:val="both"/>
      </w:pPr>
    </w:p>
    <w:p w:rsidRDefault="0057015A" w:rsidP="00F43A25" w:rsidR="00115899" w:rsidRPr="009C079B">
      <w:pPr>
        <w:jc w:val="center"/>
      </w:pPr>
      <w:r w:rsidRPr="009C079B">
        <w:t xml:space="preserve">U Zadru </w:t>
      </w:r>
      <w:r w:rsidR="0085186B">
        <w:t>28</w:t>
      </w:r>
      <w:r w:rsidR="00001176" w:rsidRPr="009C079B">
        <w:t xml:space="preserve">. rujna </w:t>
      </w:r>
      <w:r w:rsidRPr="009C079B">
        <w:t xml:space="preserve">2016. </w:t>
      </w:r>
    </w:p>
    <w:p w:rsidRDefault="000634BC" w:rsidP="00F43A25" w:rsidR="000634BC" w:rsidRPr="009C079B">
      <w:pPr>
        <w:jc w:val="both"/>
      </w:pPr>
    </w:p>
    <w:p w:rsidRDefault="0085186B" w:rsidP="0085186B" w:rsidR="00794DBD" w:rsidRPr="009C079B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0F3E74" w:rsidRPr="009C079B">
        <w:t>S</w:t>
      </w:r>
      <w:r w:rsidR="00360AB6" w:rsidRPr="009C079B">
        <w:t>utkinja</w:t>
      </w:r>
    </w:p>
    <w:p w:rsidRDefault="0085186B" w:rsidP="0085186B" w:rsidR="00CD296A" w:rsidRPr="009C079B">
      <w:r>
        <w:t>Merlina Klišmanić</w:t>
      </w:r>
      <w:r w:rsidR="00B42174" w:rsidRPr="009C079B">
        <w:tab/>
      </w:r>
      <w:r w:rsidR="00B42174" w:rsidRPr="009C079B">
        <w:tab/>
      </w:r>
      <w:r w:rsidR="00B42174" w:rsidRPr="009C079B">
        <w:tab/>
      </w:r>
      <w:r w:rsidR="00C81888" w:rsidRPr="009C079B">
        <w:t xml:space="preserve">     </w:t>
      </w:r>
      <w:r w:rsidR="00626B77">
        <w:t xml:space="preserve">                                    </w:t>
      </w:r>
      <w:r>
        <w:t xml:space="preserve">                       </w:t>
      </w:r>
      <w:r w:rsidR="00115899" w:rsidRPr="009C079B">
        <w:t>Ana Ma</w:t>
      </w:r>
      <w:r w:rsidR="00626B77">
        <w:t>rkač</w:t>
      </w:r>
      <w:r>
        <w:t>, v.r.</w:t>
      </w:r>
    </w:p>
    <w:p w:rsidRDefault="00CD296A" w:rsidP="00D757E0" w:rsidR="00CD296A" w:rsidRPr="009C079B">
      <w:pPr>
        <w:jc w:val="both"/>
      </w:pPr>
    </w:p>
    <w:p w:rsidRDefault="00001176" w:rsidP="00D757E0" w:rsidR="00001176" w:rsidRPr="009C079B">
      <w:pPr>
        <w:jc w:val="both"/>
      </w:pPr>
    </w:p>
    <w:p w:rsidRDefault="00626B77" w:rsidP="00D757E0" w:rsidR="00626B77">
      <w:pPr>
        <w:jc w:val="both"/>
      </w:pPr>
    </w:p>
    <w:p w:rsidRDefault="004903F7" w:rsidP="00D757E0" w:rsidR="004903F7" w:rsidRPr="009C079B">
      <w:pPr>
        <w:jc w:val="both"/>
      </w:pPr>
      <w:r w:rsidRPr="009C079B">
        <w:t>UPUTA O PRAVNOM LIJEKU:</w:t>
      </w:r>
    </w:p>
    <w:p w:rsidRDefault="004903F7" w:rsidP="00D757E0" w:rsidR="004903F7" w:rsidRPr="009C079B">
      <w:pPr>
        <w:jc w:val="both"/>
      </w:pPr>
      <w:r w:rsidRPr="009C079B"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F770DF" w:rsidR="00CD296A">
      <w:pPr>
        <w:jc w:val="both"/>
      </w:pPr>
      <w:r w:rsidRPr="009C079B">
        <w:t>Protiv ovog rješenja žalbu može izjaviti i osoba ovlaštena za zastupanje dužnika po zakonu do dana nastupanja pravnih posljedica otvaranja stečajnoga postupka (čl. 128. st. 8. SZ-a).</w:t>
      </w:r>
    </w:p>
    <w:p w:rsidRDefault="00820163" w:rsidP="00F770DF" w:rsidR="00820163" w:rsidRPr="009C079B">
      <w:pPr>
        <w:jc w:val="both"/>
      </w:pPr>
    </w:p>
    <w:p w:rsidRDefault="004903F7" w:rsidP="004903F7" w:rsidR="004903F7" w:rsidRPr="009C079B">
      <w:pPr>
        <w:ind w:firstLine="360"/>
        <w:jc w:val="both"/>
      </w:pPr>
      <w:r w:rsidRPr="009C079B">
        <w:lastRenderedPageBreak/>
        <w:t>DNA:</w:t>
      </w:r>
    </w:p>
    <w:p w:rsidRDefault="004903F7" w:rsidP="004903F7" w:rsidR="004903F7" w:rsidRPr="009C079B">
      <w:pPr>
        <w:numPr>
          <w:ilvl w:val="0"/>
          <w:numId w:val="10"/>
        </w:numPr>
      </w:pPr>
      <w:r w:rsidRPr="009C079B">
        <w:t xml:space="preserve">Stečajnom upravitelju uz potvrdu </w:t>
      </w:r>
      <w:r w:rsidR="00D757E0" w:rsidRPr="009C079B">
        <w:rPr>
          <w:bCs/>
        </w:rPr>
        <w:t>i izjavu</w:t>
      </w:r>
      <w:r w:rsidR="00D757E0" w:rsidRPr="009C079B">
        <w:t xml:space="preserve"> </w:t>
      </w:r>
      <w:r w:rsidRPr="009C079B">
        <w:t>o imenovanju</w:t>
      </w:r>
    </w:p>
    <w:p w:rsidRDefault="004903F7" w:rsidP="004903F7" w:rsidR="004903F7" w:rsidRPr="009C079B">
      <w:pPr>
        <w:numPr>
          <w:ilvl w:val="0"/>
          <w:numId w:val="10"/>
        </w:numPr>
      </w:pPr>
      <w:r w:rsidRPr="009C079B">
        <w:t xml:space="preserve">Stečajnom dužniku </w:t>
      </w:r>
    </w:p>
    <w:p w:rsidRDefault="003D1429" w:rsidP="004903F7" w:rsidR="003D1429">
      <w:pPr>
        <w:numPr>
          <w:ilvl w:val="0"/>
          <w:numId w:val="10"/>
        </w:numPr>
      </w:pPr>
      <w:r>
        <w:t>Financijska agencija, RC Rijeka, Podružnica Pula, Pula, Giardini 5,</w:t>
      </w:r>
    </w:p>
    <w:p w:rsidRDefault="003D1429" w:rsidP="004903F7" w:rsidR="003D1429" w:rsidRPr="003D1429">
      <w:pPr>
        <w:numPr>
          <w:ilvl w:val="0"/>
          <w:numId w:val="10"/>
        </w:numPr>
      </w:pPr>
      <w:r>
        <w:t xml:space="preserve">RH, Ministarstvo financija, Porezna uprava, </w:t>
      </w:r>
      <w:r>
        <w:rPr>
          <w:szCs w:val="20"/>
        </w:rPr>
        <w:t>Područni ured Istra, Primorje, Lika, Ispostava Pula – Pola, Pula, Carrarina 5,</w:t>
      </w:r>
    </w:p>
    <w:p w:rsidRDefault="003D1429" w:rsidP="004903F7" w:rsidR="003D1429">
      <w:pPr>
        <w:numPr>
          <w:ilvl w:val="0"/>
          <w:numId w:val="10"/>
        </w:numPr>
      </w:pPr>
      <w:r>
        <w:t>Županijsko državno odvjetništvo u Puli – Pola, Pula, Kranjčevićeva 8,</w:t>
      </w:r>
    </w:p>
    <w:p w:rsidRDefault="004903F7" w:rsidP="004903F7" w:rsidR="004903F7" w:rsidRPr="009C079B">
      <w:pPr>
        <w:numPr>
          <w:ilvl w:val="0"/>
          <w:numId w:val="10"/>
        </w:numPr>
      </w:pPr>
      <w:r w:rsidRPr="009C079B">
        <w:t xml:space="preserve">Općinskom sudu u </w:t>
      </w:r>
      <w:r w:rsidR="009C079B" w:rsidRPr="009C079B">
        <w:t>Puli</w:t>
      </w:r>
      <w:r w:rsidR="00820163">
        <w:t>, Stalna služba u Pazinu</w:t>
      </w:r>
    </w:p>
    <w:p w:rsidRDefault="004903F7" w:rsidP="004903F7" w:rsidR="004903F7" w:rsidRPr="009C079B">
      <w:pPr>
        <w:numPr>
          <w:ilvl w:val="0"/>
          <w:numId w:val="10"/>
        </w:numPr>
      </w:pPr>
      <w:r w:rsidRPr="009C079B">
        <w:t xml:space="preserve">Općinskom sudu u </w:t>
      </w:r>
      <w:r w:rsidR="009C079B" w:rsidRPr="009C079B">
        <w:t>Puli</w:t>
      </w:r>
      <w:r w:rsidRPr="009C079B">
        <w:t xml:space="preserve">, </w:t>
      </w:r>
      <w:r w:rsidR="00820163">
        <w:t xml:space="preserve">Stalna služba u Pazinu, </w:t>
      </w:r>
      <w:r w:rsidRPr="009C079B">
        <w:t>zemljišnoknjižnom odjelu</w:t>
      </w:r>
    </w:p>
    <w:p w:rsidRDefault="004903F7" w:rsidP="003D1429" w:rsidR="003D1429">
      <w:pPr>
        <w:pStyle w:val="Odlomakpopisa"/>
        <w:numPr>
          <w:ilvl w:val="0"/>
          <w:numId w:val="10"/>
        </w:numPr>
      </w:pPr>
      <w:r w:rsidRPr="009C079B">
        <w:t>Lučkoj kapetaniji-registru brodova</w:t>
      </w:r>
      <w:r w:rsidR="009C079B" w:rsidRPr="009C079B">
        <w:t>, Pula</w:t>
      </w:r>
    </w:p>
    <w:p w:rsidRDefault="003D1429" w:rsidP="003D1429" w:rsidR="003D1429">
      <w:pPr>
        <w:pStyle w:val="Odlomakpopisa"/>
        <w:numPr>
          <w:ilvl w:val="0"/>
          <w:numId w:val="10"/>
        </w:numPr>
      </w:pPr>
      <w:r>
        <w:t>Ured državne uprave u Istarskoj županiji, Služba za opću upravu i društvene djelatnosti, Pula, Splitska 14 – radi zabilježbe otvaranja skraćenog stečajnog postupka u registru udruga,</w:t>
      </w:r>
    </w:p>
    <w:p w:rsidRDefault="003D1429" w:rsidP="003D1429" w:rsidR="003D1429" w:rsidRPr="009C079B">
      <w:pPr>
        <w:pStyle w:val="Odlomakpopisa"/>
        <w:numPr>
          <w:ilvl w:val="0"/>
          <w:numId w:val="10"/>
        </w:numPr>
      </w:pPr>
      <w:r>
        <w:t xml:space="preserve"> Ured državne uprave u Istarskoj županiji, Služba za opću upravu i društvene djelatnosti, Pula, Splitska 14 – po pravomoćnosti – radi brisanja dužnika iz registra udruga.</w:t>
      </w:r>
    </w:p>
    <w:p w:rsidRDefault="004903F7" w:rsidP="004903F7" w:rsidR="004903F7" w:rsidRPr="009C079B">
      <w:pPr>
        <w:numPr>
          <w:ilvl w:val="0"/>
          <w:numId w:val="10"/>
        </w:numPr>
      </w:pPr>
      <w:r w:rsidRPr="009C079B">
        <w:t>Državnom zavodu za intelektualno vlasništvo, Ulica grada Vukovara 78, 10000 Zagreb</w:t>
      </w:r>
    </w:p>
    <w:p w:rsidRDefault="004903F7" w:rsidP="004903F7" w:rsidR="004903F7" w:rsidRPr="009C079B">
      <w:pPr>
        <w:numPr>
          <w:ilvl w:val="0"/>
          <w:numId w:val="10"/>
        </w:numPr>
      </w:pPr>
      <w:r w:rsidRPr="009C079B">
        <w:t>e-Oglasna ploča suda</w:t>
      </w:r>
    </w:p>
    <w:p w:rsidRDefault="004903F7" w:rsidP="004903F7" w:rsidR="004903F7" w:rsidRPr="009C079B">
      <w:pPr>
        <w:numPr>
          <w:ilvl w:val="0"/>
          <w:numId w:val="10"/>
        </w:numPr>
      </w:pPr>
      <w:r w:rsidRPr="009C079B">
        <w:t>Pisarnici ovog suda</w:t>
      </w:r>
    </w:p>
    <w:p w:rsidRDefault="004903F7" w:rsidP="004903F7" w:rsidR="004903F7" w:rsidRPr="009C079B">
      <w:pPr>
        <w:numPr>
          <w:ilvl w:val="0"/>
          <w:numId w:val="10"/>
        </w:numPr>
      </w:pPr>
      <w:r w:rsidRPr="009C079B">
        <w:t xml:space="preserve">U spis </w:t>
      </w:r>
    </w:p>
    <w:p w:rsidRDefault="003D1429" w:rsidP="003D1429" w:rsidR="003D1429"/>
    <w:p w:rsidRDefault="003D1429" w:rsidP="003D1429" w:rsidR="003D1429"/>
    <w:p w:rsidRDefault="003D1429" w:rsidP="003D1429" w:rsidR="003D1429"/>
    <w:p w:rsidRDefault="0020610B" w:rsidP="004903F7" w:rsidR="0020610B" w:rsidRPr="009C079B"/>
    <w:sectPr w:rsidSect="00820163" w:rsidR="0020610B" w:rsidRPr="009C079B">
      <w:headerReference w:type="default" r:id="rId10"/>
      <w:headerReference w:type="first" r:id="rId11"/>
      <w:pgSz w:h="16838" w:w="11906"/>
      <w:pgMar w:gutter="0" w:footer="708" w:header="708" w:left="1417" w:bottom="709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001176" w:rsidR="00001176" w:rsidRPr="00001176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1279C">
      <w:rPr>
        <w:noProof/>
      </w:rPr>
      <w:t>3</w:t>
    </w:r>
    <w:r w:rsidR="00631438">
      <w:fldChar w:fldCharType="end"/>
    </w:r>
    <w:r w:rsidR="00001176">
      <w:t xml:space="preserve">                              </w:t>
    </w:r>
    <w:r w:rsidR="00001176" w:rsidRPr="00001176">
      <w:t xml:space="preserve"> </w:t>
    </w:r>
    <w:r w:rsidR="00001176" w:rsidRPr="00001176">
      <w:rPr>
        <w:sz w:val="22"/>
        <w:szCs w:val="22"/>
      </w:rPr>
      <w:t>Poslovni broj: 2 St-646/16-10</w:t>
    </w:r>
  </w:p>
  <w:p w:rsidRDefault="00631438" w:rsidP="009C079B" w:rsidR="00631438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 w:rsidR="009C079B">
      <w:t>Poslovni broj: 1/16-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9364F0" w:rsidR="00F51031" w:rsidRPr="00001176">
    <w:pPr>
      <w:pStyle w:val="Zaglavlje"/>
      <w:jc w:val="right"/>
      <w:rPr>
        <w:sz w:val="22"/>
        <w:szCs w:val="22"/>
      </w:rPr>
    </w:pPr>
    <w:r w:rsidRPr="00001176">
      <w:rPr>
        <w:sz w:val="22"/>
        <w:szCs w:val="22"/>
      </w:rPr>
      <w:t>P</w:t>
    </w:r>
    <w:r w:rsidR="00B92875" w:rsidRPr="00001176">
      <w:rPr>
        <w:sz w:val="22"/>
        <w:szCs w:val="22"/>
      </w:rPr>
      <w:t>oslovni broj: 2 St-</w:t>
    </w:r>
    <w:r w:rsidR="00E05594" w:rsidRPr="00001176">
      <w:rPr>
        <w:sz w:val="22"/>
        <w:szCs w:val="22"/>
      </w:rPr>
      <w:t>646</w:t>
    </w:r>
    <w:r w:rsidR="00F770DF" w:rsidRPr="00001176">
      <w:rPr>
        <w:sz w:val="22"/>
        <w:szCs w:val="22"/>
      </w:rPr>
      <w:t>/16-</w:t>
    </w:r>
    <w:r w:rsidR="00E05594" w:rsidRPr="00001176">
      <w:rPr>
        <w:sz w:val="22"/>
        <w:szCs w:val="22"/>
      </w:rPr>
      <w:t>10</w:t>
    </w:r>
  </w:p>
  <w:p w:rsidRDefault="00360AB6" w:rsidP="00F51031" w:rsidR="00360AB6" w:rsidRPr="00001176">
    <w:pPr>
      <w:pStyle w:val="Zaglavlje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176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1EC1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1429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79C"/>
    <w:rsid w:val="00612C9E"/>
    <w:rsid w:val="00617000"/>
    <w:rsid w:val="00621863"/>
    <w:rsid w:val="00621B7E"/>
    <w:rsid w:val="006239E2"/>
    <w:rsid w:val="00626B77"/>
    <w:rsid w:val="0063113A"/>
    <w:rsid w:val="00631438"/>
    <w:rsid w:val="00632231"/>
    <w:rsid w:val="00637192"/>
    <w:rsid w:val="0063724D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7F7379"/>
    <w:rsid w:val="008042F7"/>
    <w:rsid w:val="00816C5F"/>
    <w:rsid w:val="00817A32"/>
    <w:rsid w:val="00820163"/>
    <w:rsid w:val="00834675"/>
    <w:rsid w:val="00836A6B"/>
    <w:rsid w:val="00836FE9"/>
    <w:rsid w:val="0085186B"/>
    <w:rsid w:val="0085248C"/>
    <w:rsid w:val="008554FB"/>
    <w:rsid w:val="00856C12"/>
    <w:rsid w:val="00857CB9"/>
    <w:rsid w:val="00873EB8"/>
    <w:rsid w:val="00886FA4"/>
    <w:rsid w:val="00887268"/>
    <w:rsid w:val="008921CA"/>
    <w:rsid w:val="00897A81"/>
    <w:rsid w:val="008B6216"/>
    <w:rsid w:val="008B6C47"/>
    <w:rsid w:val="008E055B"/>
    <w:rsid w:val="008E3474"/>
    <w:rsid w:val="008E5557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079B"/>
    <w:rsid w:val="009C1C56"/>
    <w:rsid w:val="009D4726"/>
    <w:rsid w:val="009E2FFE"/>
    <w:rsid w:val="009E56BB"/>
    <w:rsid w:val="009E574F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E1CD0"/>
    <w:rsid w:val="00AE49D0"/>
    <w:rsid w:val="00AE70E5"/>
    <w:rsid w:val="00AE7378"/>
    <w:rsid w:val="00AF1BE6"/>
    <w:rsid w:val="00B0035D"/>
    <w:rsid w:val="00B12B91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5FC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B6589"/>
    <w:rsid w:val="00CC38C9"/>
    <w:rsid w:val="00CC3921"/>
    <w:rsid w:val="00CD296A"/>
    <w:rsid w:val="00CD5442"/>
    <w:rsid w:val="00CE13A4"/>
    <w:rsid w:val="00CF0444"/>
    <w:rsid w:val="00D04475"/>
    <w:rsid w:val="00D077BC"/>
    <w:rsid w:val="00D221FC"/>
    <w:rsid w:val="00D344BB"/>
    <w:rsid w:val="00D40213"/>
    <w:rsid w:val="00D41394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05594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366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770DF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12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7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7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7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7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12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7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7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7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7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53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"JEDINSTVO - OMLADINAC" NEDEŠĆINA, NEDEŠĆINA</izvorni_sadrzaj>
    <derivirana_varijabla naziv="DomainObject.Predmet.ProtustrankaFormated_1">  NOGOMETNI KLUB "JEDINSTVO - OMLADINAC" NEDEŠĆINA, NEDEŠĆINA</derivirana_varijabla>
  </DomainObject.Predmet.ProtustrankaFormated>
  <DomainObject.Predmet.ProtustrankaFormatedOIB>
    <izvorni_sadrzaj>  NOGOMETNI KLUB "JEDINSTVO - OMLADINAC" NEDEŠĆINA, NEDEŠĆINA, OIB 98992909416</izvorni_sadrzaj>
    <derivirana_varijabla naziv="DomainObject.Predmet.ProtustrankaFormatedOIB_1">  NOGOMETNI KLUB "JEDINSTVO - OMLADINAC" NEDEŠĆINA, NEDEŠĆINA, OIB 98992909416</derivirana_varijabla>
  </DomainObject.Predmet.ProtustrankaFormatedOIB>
  <DomainObject.Predmet.ProtustrankaFormatedWithAdress>
    <izvorni_sadrzaj> NOGOMETNI KLUB "JEDINSTVO - OMLADINAC" NEDEŠĆINA, NEDEŠĆINA, Nedešćina 103, 52220 Nedešćina</izvorni_sadrzaj>
    <derivirana_varijabla naziv="DomainObject.Predmet.ProtustrankaFormatedWithAdress_1"> NOGOMETNI KLUB "JEDINSTVO - OMLADINAC" NEDEŠĆINA, NEDEŠĆINA, Nedešćina 103, 52220 Nedešćina</derivirana_varijabla>
  </DomainObject.Predmet.ProtustrankaFormatedWithAdress>
  <DomainObject.Predmet.ProtustrankaFormatedWithAdressOIB>
    <izvorni_sadrzaj> NOGOMETNI KLUB "JEDINSTVO - OMLADINAC" NEDEŠĆINA, NEDEŠĆINA, OIB 98992909416, Nedešćina 103, 52220 Nedešćina</izvorni_sadrzaj>
    <derivirana_varijabla naziv="DomainObject.Predmet.ProtustrankaFormatedWithAdressOIB_1"> NOGOMETNI KLUB "JEDINSTVO - OMLADINAC" NEDEŠĆINA, NEDEŠĆINA, OIB 98992909416, Nedešćina 103, 52220 Nedešćina</derivirana_varijabla>
  </DomainObject.Predmet.ProtustrankaFormatedWithAdressOIB>
  <DomainObject.Predmet.ProtustrankaWithAdress>
    <izvorni_sadrzaj>NOGOMETNI KLUB "JEDINSTVO - OMLADINAC" NEDEŠĆINA, NEDEŠĆINA Nedešćina 103, 52220 Nedešćina</izvorni_sadrzaj>
    <derivirana_varijabla naziv="DomainObject.Predmet.ProtustrankaWithAdress_1">NOGOMETNI KLUB "JEDINSTVO - OMLADINAC" NEDEŠĆINA, NEDEŠĆINA Nedešćina 103, 52220 Nedešćina</derivirana_varijabla>
  </DomainObject.Predmet.ProtustrankaWithAdress>
  <DomainObject.Predmet.ProtustrankaWithAdressOIB>
    <izvorni_sadrzaj>NOGOMETNI KLUB "JEDINSTVO - OMLADINAC" NEDEŠĆINA, NEDEŠĆINA, OIB 98992909416, Nedešćina 103, 52220 Nedešćina</izvorni_sadrzaj>
    <derivirana_varijabla naziv="DomainObject.Predmet.ProtustrankaWithAdressOIB_1">NOGOMETNI KLUB "JEDINSTVO - OMLADINAC" NEDEŠĆINA, NEDEŠĆINA, OIB 98992909416, Nedešćina 103, 52220 Nedešćina</derivirana_varijabla>
  </DomainObject.Predmet.ProtustrankaWithAdressOIB>
  <DomainObject.Predmet.ProtustrankaNazivFormated>
    <izvorni_sadrzaj>NOGOMETNI KLUB "JEDINSTVO - OMLADINAC" NEDEŠĆINA, NEDEŠĆINA</izvorni_sadrzaj>
    <derivirana_varijabla naziv="DomainObject.Predmet.ProtustrankaNazivFormated_1">NOGOMETNI KLUB "JEDINSTVO - OMLADINAC" NEDEŠĆINA, NEDEŠĆINA</derivirana_varijabla>
  </DomainObject.Predmet.ProtustrankaNazivFormated>
  <DomainObject.Predmet.ProtustrankaNazivFormatedOIB>
    <izvorni_sadrzaj>NOGOMETNI KLUB "JEDINSTVO - OMLADINAC" NEDEŠĆINA, NEDEŠĆINA, OIB 98992909416</izvorni_sadrzaj>
    <derivirana_varijabla naziv="DomainObject.Predmet.ProtustrankaNazivFormatedOIB_1">NOGOMETNI KLUB "JEDINSTVO - OMLADINAC" NEDEŠĆINA, NEDEŠĆINA, OIB 98992909416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716974.97</izvorni_sadrzaj>
    <derivirana_varijabla naziv="DomainObject.Predmet.TrenutnaVrijednost_1">716974.97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NOGOMETNI KLUB "JEDINSTVO - OMLADINAC" NEDEŠĆINA, NEDEŠĆINA</item>
    </izvorni_sadrzaj>
    <derivirana_varijabla naziv="DomainObject.Predmet.ProtuStrankaListFormated_1">
      <item>NOGOMETNI KLUB "JEDINSTVO - OMLADINAC" NEDEŠĆINA, NEDEŠĆINA</item>
    </derivirana_varijabla>
  </DomainObject.Predmet.ProtuStrankaListFormated>
  <DomainObject.Predmet.ProtuStrankaListFormatedOIB>
    <izvorni_sadrzaj>
      <item>NOGOMETNI KLUB "JEDINSTVO - OMLADINAC" NEDEŠĆINA, NEDEŠĆINA, OIB 98992909416</item>
    </izvorni_sadrzaj>
    <derivirana_varijabla naziv="DomainObject.Predmet.ProtuStrankaListFormatedOIB_1">
      <item>NOGOMETNI KLUB "JEDINSTVO - OMLADINAC" NEDEŠĆINA, NEDEŠĆINA, OIB 98992909416</item>
    </derivirana_varijabla>
  </DomainObject.Predmet.ProtuStrankaListFormatedOIB>
  <DomainObject.Predmet.ProtuStrankaListFormatedWithAdress>
    <izvorni_sadrzaj>
      <item>NOGOMETNI KLUB "JEDINSTVO - OMLADINAC" NEDEŠĆINA, NEDEŠĆINA, Nedešćina 103, 52220 Nedešćina</item>
    </izvorni_sadrzaj>
    <derivirana_varijabla naziv="DomainObject.Predmet.ProtuStrankaListFormatedWithAdress_1">
      <item>NOGOMETNI KLUB "JEDINSTVO - OMLADINAC" NEDEŠĆINA, NEDEŠĆINA, Nedešćina 103, 52220 Nedešćina</item>
    </derivirana_varijabla>
  </DomainObject.Predmet.ProtuStrankaListFormatedWithAdress>
  <DomainObject.Predmet.ProtuStrankaListFormatedWithAdressOIB>
    <izvorni_sadrzaj>
      <item>NOGOMETNI KLUB "JEDINSTVO - OMLADINAC" NEDEŠĆINA, NEDEŠĆINA, OIB 98992909416, Nedešćina 103, 52220 Nedešćina</item>
    </izvorni_sadrzaj>
    <derivirana_varijabla naziv="DomainObject.Predmet.ProtuStrankaListFormatedWithAdressOIB_1">
      <item>NOGOMETNI KLUB "JEDINSTVO - OMLADINAC" NEDEŠĆINA, NEDEŠĆINA, OIB 98992909416, Nedešćina 103, 52220 Nedešćina</item>
    </derivirana_varijabla>
  </DomainObject.Predmet.ProtuStrankaListFormatedWithAdressOIB>
  <DomainObject.Predmet.ProtuStrankaListNazivFormated>
    <izvorni_sadrzaj>
      <item>NOGOMETNI KLUB "JEDINSTVO - OMLADINAC" NEDEŠĆINA, NEDEŠĆINA</item>
    </izvorni_sadrzaj>
    <derivirana_varijabla naziv="DomainObject.Predmet.ProtuStrankaListNazivFormated_1">
      <item>NOGOMETNI KLUB "JEDINSTVO - OMLADINAC" NEDEŠĆINA, NEDEŠĆINA</item>
    </derivirana_varijabla>
  </DomainObject.Predmet.ProtuStrankaListNazivFormated>
  <DomainObject.Predmet.ProtuStrankaListNazivFormatedOIB>
    <izvorni_sadrzaj>
      <item>NOGOMETNI KLUB "JEDINSTVO - OMLADINAC" NEDEŠĆINA, NEDEŠĆINA, OIB 98992909416</item>
    </izvorni_sadrzaj>
    <derivirana_varijabla naziv="DomainObject.Predmet.ProtuStrankaListNazivFormatedOIB_1">
      <item>NOGOMETNI KLUB "JEDINSTVO - OMLADINAC" NEDEŠĆINA, NEDEŠĆINA, OIB 98992909416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NOGOMETNI KLUB "JEDINSTVO - OMLADINAC" NEDEŠĆINA, NEDEŠĆINA</izvorni_sadrzaj>
    <derivirana_varijabla naziv="DomainObject.Predmet.ProtustrankaIDrugi_1">NOGOMETNI KLUB "JEDINSTVO - OMLADINAC" NEDEŠĆINA, NEDEŠĆINA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NOGOMETNI KLUB "JEDINSTVO - OMLADINAC" NEDEŠĆINA, NEDEŠĆINA, OIB 98992909416, Nedešćina 103, 52220 Nedešćina</izvorni_sadrzaj>
    <derivirana_varijabla naziv="DomainObject.Predmet.ProtustrankaIDrugiAdressOIB_1">NOGOMETNI KLUB "JEDINSTVO - OMLADINAC" NEDEŠĆINA, NEDEŠĆINA, OIB 98992909416, Nedešćina 103,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NOGOMETNI KLUB "JEDINSTVO - OMLADINAC" NEDEŠĆINA, NEDEŠĆINA</item>
    </izvorni_sadrzaj>
    <derivirana_varijabla naziv="DomainObject.Predmet.SudioniciListNaziv_1">
      <item>FINANCIJSKA AGENCIJA, RC RIJEKA, PODRUŽNICA PULA, PULA</item>
      <item>NOGOMETNI KLUB "JEDINSTVO - OMLADINAC" NEDEŠĆINA, NEDEŠĆINA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NOGOMETNI KLUB "JEDINSTVO - OMLADINAC" NEDEŠĆINA, NEDEŠĆINA, OIB 98992909416, Nedešćina 103,52220 Nedešćina</item>
    </izvorni_sadrzaj>
    <derivirana_varijabla naziv="DomainObject.Predmet.SudioniciListAdressOIB_1">
      <item>FINANCIJSKA AGENCIJA, RC RIJEKA, PODRUŽNICA PULA, PULA, OIB 85821130368, Ulica grada Vukovara 70,10000 Zagreb</item>
      <item>NOGOMETNI KLUB "JEDINSTVO - OMLADINAC" NEDEŠĆINA, NEDEŠĆINA, OIB 98992909416, Nedešćina 103,52220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98992909416</item>
    </izvorni_sadrzaj>
    <derivirana_varijabla naziv="DomainObject.Predmet.SudioniciListNazivOIB_1">
      <item>, OIB 85821130368</item>
      <item>, OIB 98992909416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8C5C1-7AAE-411D-AF3A-AB8B5C1F6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1018</properties:Words>
  <properties:Characters>5639</properties:Characters>
  <properties:Lines>130</properties:Lines>
  <properties:Paragraphs>43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2016-09-21T07:33:00Z</dcterms:created>
  <dc:creator>Administrator</dc:creator>
  <cp:lastModifiedBy>Merlina Klišmanić</cp:lastModifiedBy>
  <cp:lastPrinted>2016-09-27T13:36:00Z</cp:lastPrinted>
  <dcterms:modified xmlns:xsi="http://www.w3.org/2001/XMLSchema-instance" xsi:type="dcterms:W3CDTF">2016-09-28T06:09:00Z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