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de57" w14:paraId="498de57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D0FC3">
        <w:t>2</w:t>
      </w:r>
      <w:r w:rsidR="001C7CE2">
        <w:t>342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BF0E11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BF0E11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DONG PRODUKT d.o.o.  za trgovinu i usluge, OIB: 23761332720,  MBS: 080500698, Zagreb, Lastovska 2 A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</w:t>
      </w:r>
      <w:r w:rsidR="00DC7643">
        <w:rPr>
          <w:lang w:val="pt-BR"/>
        </w:rPr>
        <w:t>3</w:t>
      </w:r>
      <w:r w:rsidR="00E466D0">
        <w:rPr>
          <w:lang w:val="pt-BR"/>
        </w:rPr>
        <w:t xml:space="preserve">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BF0E11" w:rsidRPr="00BF0E11">
        <w:rPr>
          <w:lang w:val="pt-BR"/>
        </w:rPr>
        <w:t>DONG PRODUKT d.o.o.  za trgovinu i usluge, OIB: 23761332720,  MBS: 080500698, Zagreb, Lastovska 2 A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</w:t>
      </w:r>
      <w:r w:rsidR="00BF0E11">
        <w:t>342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BF0E11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BF0E11" w:rsidRPr="00BF0E11">
        <w:rPr>
          <w:lang w:val="pt-BR"/>
        </w:rPr>
        <w:t>DONG PRODUKT d.o.o.  za trgovinu i usluge, OIB: 23761332720,  MBS: 080500698, Zagreb, Lastovska 2 A</w:t>
      </w:r>
      <w:r w:rsidR="00BF0E11">
        <w:rPr>
          <w:lang w:val="pt-BR"/>
        </w:rPr>
        <w:t>.</w:t>
      </w:r>
    </w:p>
    <w:p w:rsidRDefault="00BC2D3A" w:rsidP="00BC2D3A" w:rsidR="00BC2D3A" w:rsidRPr="00BF0E11">
      <w:pPr>
        <w:pStyle w:val="Tijeloteksta"/>
        <w:ind w:firstLine="708"/>
        <w:rPr>
          <w:lang w:val="pt-BR"/>
        </w:rPr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BF0E11">
        <w:t>321</w:t>
      </w:r>
      <w:r w:rsidRPr="00BC2D3A">
        <w:t xml:space="preserve"> dana, u ukupnom iznosu od </w:t>
      </w:r>
      <w:r w:rsidR="00BF0E11">
        <w:rPr>
          <w:lang w:val="pl-PL"/>
        </w:rPr>
        <w:t>36.117,64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lastRenderedPageBreak/>
        <w:t xml:space="preserve">Sud je rješenjem od </w:t>
      </w:r>
      <w:r w:rsidR="000A206E">
        <w:t>0</w:t>
      </w:r>
      <w:r w:rsidR="00BF0E11">
        <w:t>9</w:t>
      </w:r>
      <w:r w:rsidR="000A206E">
        <w:t>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FE1794">
        <w:t>13</w:t>
      </w:r>
      <w:r w:rsidR="000A206E">
        <w:t>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06DA0">
        <w:t>13</w:t>
      </w:r>
      <w:r w:rsidR="000A206E">
        <w:t>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606EAE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606EAE" w:rsidP="004F5146" w:rsidR="00606EAE">
      <w:pPr>
        <w:jc w:val="right"/>
      </w:pPr>
      <w:r>
        <w:t>za točnost otpravka-ovlašteni službenik</w:t>
      </w:r>
    </w:p>
    <w:p w:rsidRDefault="00606EAE" w:rsidP="004F5146" w:rsidR="00606EAE">
      <w:pPr>
        <w:jc w:val="right"/>
      </w:pPr>
      <w:r>
        <w:t xml:space="preserve">Mirjana Gašparić </w:t>
      </w:r>
    </w:p>
    <w:p w:rsidRDefault="00856259" w:rsidP="00606EAE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606EAE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BF0E11">
          <w:rPr>
            <w:sz w:val="24"/>
          </w:rPr>
          <w:t>2342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C7CE2"/>
    <w:rsid w:val="001D0FC3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C3072"/>
    <w:rsid w:val="002D5087"/>
    <w:rsid w:val="002D60CE"/>
    <w:rsid w:val="00303309"/>
    <w:rsid w:val="00341F35"/>
    <w:rsid w:val="003459CC"/>
    <w:rsid w:val="003541A8"/>
    <w:rsid w:val="003835F0"/>
    <w:rsid w:val="00384745"/>
    <w:rsid w:val="00396794"/>
    <w:rsid w:val="003D0115"/>
    <w:rsid w:val="003D1F88"/>
    <w:rsid w:val="003F3702"/>
    <w:rsid w:val="00404B33"/>
    <w:rsid w:val="00406DA0"/>
    <w:rsid w:val="00412D47"/>
    <w:rsid w:val="00450643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566CC"/>
    <w:rsid w:val="00577445"/>
    <w:rsid w:val="0059075B"/>
    <w:rsid w:val="00591F57"/>
    <w:rsid w:val="005B3256"/>
    <w:rsid w:val="005C2AC2"/>
    <w:rsid w:val="005C6039"/>
    <w:rsid w:val="006001CE"/>
    <w:rsid w:val="00606EAE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54CF2"/>
    <w:rsid w:val="007A193D"/>
    <w:rsid w:val="007B068E"/>
    <w:rsid w:val="007E34C6"/>
    <w:rsid w:val="007E6A6F"/>
    <w:rsid w:val="007E701A"/>
    <w:rsid w:val="007F5CFB"/>
    <w:rsid w:val="00821D32"/>
    <w:rsid w:val="00856259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B1748"/>
    <w:rsid w:val="009B3D51"/>
    <w:rsid w:val="009F490F"/>
    <w:rsid w:val="00A0793E"/>
    <w:rsid w:val="00A10317"/>
    <w:rsid w:val="00A179ED"/>
    <w:rsid w:val="00A205A9"/>
    <w:rsid w:val="00A215CD"/>
    <w:rsid w:val="00A51FB2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BF0E11"/>
    <w:rsid w:val="00C01504"/>
    <w:rsid w:val="00C221E5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6B"/>
    <w:rsid w:val="00D803A5"/>
    <w:rsid w:val="00DC7643"/>
    <w:rsid w:val="00DE0F86"/>
    <w:rsid w:val="00DE0FA2"/>
    <w:rsid w:val="00DF2F2C"/>
    <w:rsid w:val="00DF717D"/>
    <w:rsid w:val="00E0682D"/>
    <w:rsid w:val="00E13DC7"/>
    <w:rsid w:val="00E24B5E"/>
    <w:rsid w:val="00E34058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C7A95"/>
    <w:rsid w:val="00FD7B89"/>
    <w:rsid w:val="00FE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6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E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EA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E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E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6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E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EA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E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E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2342</izvorni_sadrzaj>
    <derivirana_varijabla naziv="DomainObject.Predmet.Broj_1">2342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St-2342/2016</izvorni_sadrzaj>
    <derivirana_varijabla naziv="DomainObject.Predmet.OznakaBroj_1">St-2342/2016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DONG PRODUKT d.o.o.  za trgovinu i usluge zastupanog po punomoćniku Goran Bogunović</izvorni_sadrzaj>
    <derivirana_varijabla naziv="DomainObject.Predmet.ProtustrankaFormated_1">  DONG PRODUKT d.o.o.  za trgovinu i usluge zastupanog po punomoćniku Goran Bogunović</derivirana_varijabla>
  </DomainObject.Predmet.ProtustrankaFormated>
  <DomainObject.Predmet.ProtustrankaFormatedOIB>
    <izvorni_sadrzaj>  DONG PRODUKT d.o.o.  za trgovinu i usluge, OIB 23761332720 zastupanog po punomoćniku Goran Bogunović</izvorni_sadrzaj>
    <derivirana_varijabla naziv="DomainObject.Predmet.ProtustrankaFormatedOIB_1">  DONG PRODUKT d.o.o.  za trgovinu i usluge, OIB 23761332720 zastupanog po punomoćniku Goran Bogunović</derivirana_varijabla>
  </DomainObject.Predmet.ProtustrankaFormatedOIB>
  <DomainObject.Predmet.ProtustrankaFormatedWithAdress>
    <izvorni_sadrzaj> DONG PRODUKT d.o.o.  za trgovinu i usluge, Lastovska 2 A, 10000 Zagreb zastupanog po punomoćniku Goran Bogunović</izvorni_sadrzaj>
    <derivirana_varijabla naziv="DomainObject.Predmet.ProtustrankaFormatedWithAdress_1"> DONG PRODUKT d.o.o.  za trgovinu i usluge, Lastovska 2 A, 10000 Zagreb zastupanog po punomoćniku Goran Bogunović</derivirana_varijabla>
  </DomainObject.Predmet.ProtustrankaFormatedWithAdress>
  <DomainObject.Predmet.ProtustrankaFormatedWithAdressOIB>
    <izvorni_sadrzaj> DONG PRODUKT d.o.o.  za trgovinu i usluge, OIB 23761332720, Lastovska 2 A, 10000 Zagreb zastupanog po punomoćniku Goran Bogunović</izvorni_sadrzaj>
    <derivirana_varijabla naziv="DomainObject.Predmet.ProtustrankaFormatedWithAdressOIB_1"> DONG PRODUKT d.o.o.  za trgovinu i usluge, OIB 23761332720, Lastovska 2 A, 10000 Zagreb zastupanog po punomoćniku Goran Bogunović</derivirana_varijabla>
  </DomainObject.Predmet.ProtustrankaFormatedWithAdressOIB>
  <DomainObject.Predmet.ProtustrankaWithAdress>
    <izvorni_sadrzaj>DONG PRODUKT d.o.o.  za trgovinu i usluge Lastovska 2 A, 10000 Zagreb</izvorni_sadrzaj>
    <derivirana_varijabla naziv="DomainObject.Predmet.ProtustrankaWithAdress_1">DONG PRODUKT d.o.o.  za trgovinu i usluge Lastovska 2 A, 10000 Zagreb</derivirana_varijabla>
  </DomainObject.Predmet.ProtustrankaWithAdress>
  <DomainObject.Predmet.ProtustrankaWithAdressOIB>
    <izvorni_sadrzaj>DONG PRODUKT d.o.o.  za trgovinu i usluge, OIB 23761332720, Lastovska 2 A, 10000 Zagreb</izvorni_sadrzaj>
    <derivirana_varijabla naziv="DomainObject.Predmet.ProtustrankaWithAdressOIB_1">DONG PRODUKT d.o.o.  za trgovinu i usluge, OIB 23761332720, Lastovska 2 A, 10000 Zagreb</derivirana_varijabla>
  </DomainObject.Predmet.ProtustrankaWithAdressOIB>
  <DomainObject.Predmet.ProtustrankaNazivFormated>
    <izvorni_sadrzaj>DONG PRODUKT d.o.o.  za trgovinu i usluge</izvorni_sadrzaj>
    <derivirana_varijabla naziv="DomainObject.Predmet.ProtustrankaNazivFormated_1">DONG PRODUKT d.o.o.  za trgovinu i usluge</derivirana_varijabla>
  </DomainObject.Predmet.ProtustrankaNazivFormated>
  <DomainObject.Predmet.ProtustrankaNazivFormatedOIB>
    <izvorni_sadrzaj>DONG PRODUKT d.o.o.  za trgovinu i usluge, OIB 23761332720</izvorni_sadrzaj>
    <derivirana_varijabla naziv="DomainObject.Predmet.ProtustrankaNazivFormatedOIB_1">DONG PRODUKT d.o.o.  za trgovinu i usluge, OIB 23761332720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DONG PRODUKT d.o.o.  za trgovinu i usluge zastupanog po punomoćniku Goran Bogunović</item>
    </izvorni_sadrzaj>
    <derivirana_varijabla naziv="DomainObject.Predmet.ProtuStrankaListFormated_1">
      <item>DONG PRODUKT d.o.o.  za trgovinu i usluge zastupanog po punomoćniku Goran Bogunović</item>
    </derivirana_varijabla>
  </DomainObject.Predmet.ProtuStrankaListFormated>
  <DomainObject.Predmet.ProtuStrankaListFormatedOIB>
    <izvorni_sadrzaj>
      <item>DONG PRODUKT d.o.o.  za trgovinu i usluge, OIB 23761332720 zastupanog po punomoćniku Goran Bogunović</item>
    </izvorni_sadrzaj>
    <derivirana_varijabla naziv="DomainObject.Predmet.ProtuStrankaListFormatedOIB_1">
      <item>DONG PRODUKT d.o.o.  za trgovinu i usluge, OIB 23761332720 zastupanog po punomoćniku Goran Bogunović</item>
    </derivirana_varijabla>
  </DomainObject.Predmet.ProtuStrankaListFormatedOIB>
  <DomainObject.Predmet.ProtuStrankaListFormatedWithAdress>
    <izvorni_sadrzaj>
      <item>DONG PRODUKT d.o.o.  za trgovinu i usluge, Lastovska 2 A, 10000 Zagreb zastupanog po punomoćniku Goran Bogunović</item>
    </izvorni_sadrzaj>
    <derivirana_varijabla naziv="DomainObject.Predmet.ProtuStrankaListFormatedWithAdress_1">
      <item>DONG PRODUKT d.o.o.  za trgovinu i usluge, Lastovska 2 A, 10000 Zagreb zastupanog po punomoćniku Goran Bogunović</item>
    </derivirana_varijabla>
  </DomainObject.Predmet.ProtuStrankaListFormatedWithAdress>
  <DomainObject.Predmet.ProtuStrankaListFormatedWithAdressOIB>
    <izvorni_sadrzaj>
      <item>DONG PRODUKT d.o.o.  za trgovinu i usluge, OIB 23761332720, Lastovska 2 A, 10000 Zagreb zastupanog po punomoćniku Goran Bogunović</item>
    </izvorni_sadrzaj>
    <derivirana_varijabla naziv="DomainObject.Predmet.ProtuStrankaListFormatedWithAdressOIB_1">
      <item>DONG PRODUKT d.o.o.  za trgovinu i usluge, OIB 23761332720, Lastovska 2 A, 10000 Zagreb zastupanog po punomoćniku Goran Bogunović</item>
    </derivirana_varijabla>
  </DomainObject.Predmet.ProtuStrankaListFormatedWithAdressOIB>
  <DomainObject.Predmet.ProtuStrankaListNazivFormated>
    <izvorni_sadrzaj>
      <item>DONG PRODUKT d.o.o.  za trgovinu i usluge</item>
    </izvorni_sadrzaj>
    <derivirana_varijabla naziv="DomainObject.Predmet.ProtuStrankaListNazivFormated_1">
      <item>DONG PRODUKT d.o.o.  za trgovinu i usluge</item>
    </derivirana_varijabla>
  </DomainObject.Predmet.ProtuStrankaListNazivFormated>
  <DomainObject.Predmet.ProtuStrankaListNazivFormatedOIB>
    <izvorni_sadrzaj>
      <item>DONG PRODUKT d.o.o.  za trgovinu i usluge, OIB 23761332720</item>
    </izvorni_sadrzaj>
    <derivirana_varijabla naziv="DomainObject.Predmet.ProtuStrankaListNazivFormatedOIB_1">
      <item>DONG PRODUKT d.o.o.  za trgovinu i usluge, OIB 23761332720</item>
    </derivirana_varijabla>
  </DomainObject.Predmet.ProtuStrankaListNazivFormatedOIB>
  <DomainObject.Predmet.OstaliListFormated>
    <izvorni_sadrzaj>
      <item>Goran Bogunović punomoćnik sudionika u postupku DONG PRODUKT d.o.o.  za trgovinu i usluge</item>
    </izvorni_sadrzaj>
    <derivirana_varijabla naziv="DomainObject.Predmet.OstaliListFormated_1">
      <item>Goran Bogunović punomoćnik sudionika u postupku DONG PRODUKT d.o.o.  za trgovinu i usluge</item>
    </derivirana_varijabla>
  </DomainObject.Predmet.OstaliListFormated>
  <DomainObject.Predmet.OstaliListFormatedOIB>
    <izvorni_sadrzaj>
      <item>Goran Bogunović, OIB 72345852863 punomoćnik sudionika u postupku DONG PRODUKT d.o.o.  za trgovinu i usluge</item>
    </izvorni_sadrzaj>
    <derivirana_varijabla naziv="DomainObject.Predmet.OstaliListFormatedOIB_1">
      <item>Goran Bogunović, OIB 72345852863 punomoćnik sudionika u postupku DONG PRODUKT d.o.o.  za trgovinu i usluge</item>
    </derivirana_varijabla>
  </DomainObject.Predmet.OstaliListFormatedOIB>
  <DomainObject.Predmet.OstaliListFormatedWithAdress>
    <izvorni_sadrzaj>
      <item>Goran Bogunović, Nova 42, 35220 Slavonski Šamac punomoćnik sudionika u postupku DONG PRODUKT d.o.o.  za trgovinu i usluge</item>
    </izvorni_sadrzaj>
    <derivirana_varijabla naziv="DomainObject.Predmet.OstaliListFormatedWithAdress_1">
      <item>Goran Bogunović, Nova 42, 35220 Slavonski Šamac punomoćnik sudionika u postupku DONG PRODUKT d.o.o.  za trgovinu i usluge</item>
    </derivirana_varijabla>
  </DomainObject.Predmet.OstaliListFormatedWithAdress>
  <DomainObject.Predmet.OstaliListFormatedWithAdressOIB>
    <izvorni_sadrzaj>
      <item>Goran Bogunović, OIB 72345852863, Nova 42, 35220 Slavonski Šamac punomoćnik sudionika u postupku DONG PRODUKT d.o.o.  za trgovinu i usluge</item>
    </izvorni_sadrzaj>
    <derivirana_varijabla naziv="DomainObject.Predmet.OstaliListFormatedWithAdressOIB_1">
      <item>Goran Bogunović, OIB 72345852863, Nova 42, 35220 Slavonski Šamac punomoćnik sudionika u postupku DONG PRODUKT d.o.o.  za trgovinu i usluge</item>
    </derivirana_varijabla>
  </DomainObject.Predmet.OstaliListFormatedWithAdressOIB>
  <DomainObject.Predmet.OstaliListNazivFormated>
    <izvorni_sadrzaj>
      <item>Goran Bogunović</item>
    </izvorni_sadrzaj>
    <derivirana_varijabla naziv="DomainObject.Predmet.OstaliListNazivFormated_1">
      <item>Goran Bogunović</item>
    </derivirana_varijabla>
  </DomainObject.Predmet.OstaliListNazivFormated>
  <DomainObject.Predmet.OstaliListNazivFormatedOIB>
    <izvorni_sadrzaj>
      <item>Goran Bogunović, OIB 72345852863</item>
    </izvorni_sadrzaj>
    <derivirana_varijabla naziv="DomainObject.Predmet.OstaliListNazivFormatedOIB_1">
      <item>Goran Bogunović, OIB 72345852863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DONG PRODUKT d.o.o.  za trgovinu i usluge</izvorni_sadrzaj>
    <derivirana_varijabla naziv="DomainObject.Predmet.ProtustrankaIDrugi_1">DONG PRODUKT d.o.o. 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DONG PRODUKT d.o.o.  za trgovinu i usluge, OIB 23761332720, Lastovska 2 A, 10000 Zagreb</izvorni_sadrzaj>
    <derivirana_varijabla naziv="DomainObject.Predmet.ProtustrankaIDrugiAdressOIB_1">DONG PRODUKT d.o.o.  za trgovinu i usluge, OIB 23761332720,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DONG PRODUKT d.o.o.  za trgovinu i usluge</item>
      <item>Goran Bogunović</item>
    </izvorni_sadrzaj>
    <derivirana_varijabla naziv="DomainObject.Predmet.SudioniciListNaziv_1">
      <item>FINA Regionalni centar Zagreb</item>
      <item>DONG PRODUKT d.o.o.  za trgovinu i usluge</item>
      <item>Goran Bogunović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DONG PRODUKT d.o.o.  za trgovinu i usluge, OIB 23761332720, Lastovska 2 A,10000 Zagreb</item>
      <item>Goran Bogunović, OIB 72345852863, Nova 42,35220 Slavonski Šamac</item>
    </izvorni_sadrzaj>
    <derivirana_varijabla naziv="DomainObject.Predmet.SudioniciListAdressOIB_1">
      <item>FINA Regionalni centar Zagreb, OIB 85821130368, Trg svibanjskih žrtava 1995. 1,10000 Zagreb</item>
      <item>DONG PRODUKT d.o.o.  za trgovinu i usluge, OIB 23761332720, Lastovska 2 A,10000 Zagreb</item>
      <item>Goran Bogunović, OIB 72345852863, Nova 42,35220 Slavonski Šamac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23761332720</item>
      <item>, OIB 72345852863</item>
    </izvorni_sadrzaj>
    <derivirana_varijabla naziv="DomainObject.Predmet.SudioniciListNazivOIB_1">
      <item>, OIB 85821130368</item>
      <item>, OIB 23761332720</item>
      <item>, OIB 72345852863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238364-3F87-4CF6-AFAE-84D1BBEFD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731</properties:Words>
  <properties:Characters>4077</properties:Characters>
  <properties:Lines>86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2017-09-13T12:05:00Z</dcterms:created>
  <dc:creator>gzubak</dc:creator>
  <cp:lastModifiedBy>Mirjana Gašparić</cp:lastModifiedBy>
  <cp:lastPrinted>2017-09-13T11:09:00Z</cp:lastPrinted>
  <dcterms:modified xmlns:xsi="http://www.w3.org/2001/XMLSchema-instance" xsi:type="dcterms:W3CDTF">2017-09-13T12:08:00Z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