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ef34" w14:paraId="428ef3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624A0A">
        <w:t>-1524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624A0A">
        <w:t>RUTH VAGLE</w:t>
      </w:r>
      <w:r w:rsidR="00FC1430">
        <w:t xml:space="preserve"> </w:t>
      </w:r>
      <w:r w:rsidR="0039682C">
        <w:t>d.o.o.,</w:t>
      </w:r>
      <w:r w:rsidR="00FC1430">
        <w:t xml:space="preserve"> u likvidaciji</w:t>
      </w:r>
      <w:r w:rsidR="00624A0A">
        <w:t>, Trogir, Pantan 1, OIB: 11748768615</w:t>
      </w:r>
      <w:r w:rsidR="0039682C">
        <w:t xml:space="preserve">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24A0A" w:rsidP="00706888" w:rsidR="00624A0A">
      <w:pPr>
        <w:jc w:val="both"/>
      </w:pPr>
      <w:r>
        <w:t>Predlagatelj je 30</w:t>
      </w:r>
      <w:r w:rsidR="00FC1430">
        <w:t xml:space="preserve">. </w:t>
      </w:r>
      <w:r>
        <w:t>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624A0A">
        <w:t>RUTH VAGLE d.o.o., u likvidaciji, Trogir, Pantan 1, OIB: 11748768615</w:t>
      </w:r>
      <w:r>
        <w:t>.</w:t>
      </w:r>
    </w:p>
    <w:p w:rsidRDefault="00624A0A" w:rsidP="00706888" w:rsidR="00624A0A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</w:t>
      </w:r>
      <w:r w:rsidR="00624A0A">
        <w:t>5/1646-2 od 31. 3. 2015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624A0A">
        <w:t>25. 3. 2015</w:t>
      </w:r>
      <w:r w:rsidR="0039682C">
        <w:t>. godine, o prestan</w:t>
      </w:r>
      <w:r w:rsidR="00FC1430">
        <w:t>ku Društva</w:t>
      </w:r>
      <w:r w:rsidR="00002242">
        <w:t xml:space="preserve">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624A0A" w:rsidRPr="00624A0A">
        <w:t>Tt-15/1646-2 od 31. 3. 2015. godine</w:t>
      </w:r>
      <w:r w:rsidR="00624A0A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B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624A0A">
      <w:t>1524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24A0A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  <w:rsid w:val="00FC1430"/>
    <w:rsid w:val="00FD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B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B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B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B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B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B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B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B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St-1524/2015</izvorni_sadrzaj>
    <derivirana_varijabla naziv="DomainObject.Predmet.OznakaBroj_1">St-1524/2015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RUTH VAGLE društvo s ograničenom odgovornošću za usluge u likvidaciji</izvorni_sadrzaj>
    <derivirana_varijabla naziv="DomainObject.Predmet.ProtustrankaFormated_1">  RUTH VAGLE društvo s ograničenom odgovornošću za usluge u likvidaciji</derivirana_varijabla>
  </DomainObject.Predmet.ProtustrankaFormated>
  <DomainObject.Predmet.ProtustrankaFormatedOIB>
    <izvorni_sadrzaj>  RUTH VAGLE društvo s ograničenom odgovornošću za usluge u likvidaciji, OIB 11748768615</izvorni_sadrzaj>
    <derivirana_varijabla naziv="DomainObject.Predmet.ProtustrankaFormatedOIB_1">  RUTH VAGLE društvo s ograničenom odgovornošću za usluge u likvidaciji, OIB 11748768615</derivirana_varijabla>
  </DomainObject.Predmet.ProtustrankaFormatedOIB>
  <DomainObject.Predmet.ProtustrankaFormatedWithAdress>
    <izvorni_sadrzaj> RUTH VAGLE društvo s ograničenom odgovornošću za usluge u likvidaciji, Pantan 1, 21220 Trogir</izvorni_sadrzaj>
    <derivirana_varijabla naziv="DomainObject.Predmet.ProtustrankaFormatedWithAdress_1"> RUTH VAGLE društvo s ograničenom odgovornošću za usluge u likvidaciji, Pantan 1, 21220 Trogir</derivirana_varijabla>
  </DomainObject.Predmet.ProtustrankaFormatedWithAdress>
  <DomainObject.Predmet.ProtustrankaFormatedWithAdressOIB>
    <izvorni_sadrzaj> RUTH VAGLE društvo s ograničenom odgovornošću za usluge u likvidaciji, OIB 11748768615, Pantan 1, 21220 Trogir</izvorni_sadrzaj>
    <derivirana_varijabla naziv="DomainObject.Predmet.ProtustrankaFormatedWithAdressOIB_1"> RUTH VAGLE društvo s ograničenom odgovornošću za usluge u likvidaciji, OIB 11748768615, Pantan 1, 21220 Trogir</derivirana_varijabla>
  </DomainObject.Predmet.ProtustrankaFormatedWithAdressOIB>
  <DomainObject.Predmet.ProtustrankaWithAdress>
    <izvorni_sadrzaj>RUTH VAGLE društvo s ograničenom odgovornošću za usluge u likvidaciji Pantan 1, 21220 Trogir</izvorni_sadrzaj>
    <derivirana_varijabla naziv="DomainObject.Predmet.ProtustrankaWithAdress_1">RUTH VAGLE društvo s ograničenom odgovornošću za usluge u likvidaciji Pantan 1, 21220 Trogir</derivirana_varijabla>
  </DomainObject.Predmet.ProtustrankaWithAdress>
  <DomainObject.Predmet.ProtustrankaWithAdressOIB>
    <izvorni_sadrzaj>RUTH VAGLE društvo s ograničenom odgovornošću za usluge u likvidaciji, OIB 11748768615, Pantan 1, 21220 Trogir</izvorni_sadrzaj>
    <derivirana_varijabla naziv="DomainObject.Predmet.ProtustrankaWithAdressOIB_1">RUTH VAGLE društvo s ograničenom odgovornošću za usluge u likvidaciji, OIB 11748768615, Pantan 1, 21220 Trogir</derivirana_varijabla>
  </DomainObject.Predmet.ProtustrankaWithAdressOIB>
  <DomainObject.Predmet.ProtustrankaNazivFormated>
    <izvorni_sadrzaj>RUTH VAGLE društvo s ograničenom odgovornošću za usluge u likvidaciji</izvorni_sadrzaj>
    <derivirana_varijabla naziv="DomainObject.Predmet.ProtustrankaNazivFormated_1">RUTH VAGLE društvo s ograničenom odgovornošću za usluge u likvidaciji</derivirana_varijabla>
  </DomainObject.Predmet.ProtustrankaNazivFormated>
  <DomainObject.Predmet.ProtustrankaNazivFormatedOIB>
    <izvorni_sadrzaj>RUTH VAGLE društvo s ograničenom odgovornošću za usluge u likvidaciji, OIB 11748768615</izvorni_sadrzaj>
    <derivirana_varijabla naziv="DomainObject.Predmet.ProtustrankaNazivFormatedOIB_1">RUTH VAGLE društvo s ograničenom odgovornošću za usluge u likvidaciji, OIB 11748768615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3410.16</izvorni_sadrzaj>
    <derivirana_varijabla naziv="DomainObject.Predmet.TrenutnaVrijednost_1">3410.16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RUTH VAGLE društvo s ograničenom odgovornošću za usluge u likvidaciji</item>
    </izvorni_sadrzaj>
    <derivirana_varijabla naziv="DomainObject.Predmet.ProtuStrankaListFormated_1">
      <item>RUTH VAGLE društvo s ograničenom odgovornošću za usluge u likvidaciji</item>
    </derivirana_varijabla>
  </DomainObject.Predmet.ProtuStrankaListFormated>
  <DomainObject.Predmet.ProtuStrankaListFormatedOIB>
    <izvorni_sadrzaj>
      <item>RUTH VAGLE društvo s ograničenom odgovornošću za usluge u likvidaciji, OIB 11748768615</item>
    </izvorni_sadrzaj>
    <derivirana_varijabla naziv="DomainObject.Predmet.ProtuStrankaListFormatedOIB_1">
      <item>RUTH VAGLE društvo s ograničenom odgovornošću za usluge u likvidaciji, OIB 11748768615</item>
    </derivirana_varijabla>
  </DomainObject.Predmet.ProtuStrankaListFormatedOIB>
  <DomainObject.Predmet.ProtuStrankaListFormatedWithAdress>
    <izvorni_sadrzaj>
      <item>RUTH VAGLE društvo s ograničenom odgovornošću za usluge u likvidaciji, Pantan 1, 21220 Trogir</item>
    </izvorni_sadrzaj>
    <derivirana_varijabla naziv="DomainObject.Predmet.ProtuStrankaListFormatedWithAdress_1">
      <item>RUTH VAGLE društvo s ograničenom odgovornošću za usluge u likvidaciji, Pantan 1, 21220 Trogir</item>
    </derivirana_varijabla>
  </DomainObject.Predmet.ProtuStrankaListFormatedWithAdress>
  <DomainObject.Predmet.ProtuStrankaListFormatedWithAdressOIB>
    <izvorni_sadrzaj>
      <item>RUTH VAGLE društvo s ograničenom odgovornošću za usluge u likvidaciji, OIB 11748768615, Pantan 1, 21220 Trogir</item>
    </izvorni_sadrzaj>
    <derivirana_varijabla naziv="DomainObject.Predmet.ProtuStrankaListFormatedWithAdressOIB_1">
      <item>RUTH VAGLE društvo s ograničenom odgovornošću za usluge u likvidaciji, OIB 11748768615, Pantan 1, 21220 Trogir</item>
    </derivirana_varijabla>
  </DomainObject.Predmet.ProtuStrankaListFormatedWithAdressOIB>
  <DomainObject.Predmet.ProtuStrankaListNazivFormated>
    <izvorni_sadrzaj>
      <item>RUTH VAGLE društvo s ograničenom odgovornošću za usluge u likvidaciji</item>
    </izvorni_sadrzaj>
    <derivirana_varijabla naziv="DomainObject.Predmet.ProtuStrankaListNazivFormated_1">
      <item>RUTH VAGLE društvo s ograničenom odgovornošću za usluge u likvidaciji</item>
    </derivirana_varijabla>
  </DomainObject.Predmet.ProtuStrankaListNazivFormated>
  <DomainObject.Predmet.ProtuStrankaListNazivFormatedOIB>
    <izvorni_sadrzaj>
      <item>RUTH VAGLE društvo s ograničenom odgovornošću za usluge u likvidaciji, OIB 11748768615</item>
    </izvorni_sadrzaj>
    <derivirana_varijabla naziv="DomainObject.Predmet.ProtuStrankaListNazivFormatedOIB_1">
      <item>RUTH VAGLE društvo s ograničenom odgovornošću za usluge u likvidaciji, OIB 11748768615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RUTH VAGLE društvo s ograničenom odgovornošću za usluge u likvidaciji</izvorni_sadrzaj>
    <derivirana_varijabla naziv="DomainObject.Predmet.ProtustrankaIDrugi_1">RUTH VAGLE društvo s ograničenom odgovornošću za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RUTH VAGLE društvo s ograničenom odgovornošću za usluge u likvidaciji, OIB 11748768615, Pantan 1, 21220 Trogir</izvorni_sadrzaj>
    <derivirana_varijabla naziv="DomainObject.Predmet.ProtustrankaIDrugiAdressOIB_1">RUTH VAGLE društvo s ograničenom odgovornošću za usluge u likvidaciji, OIB 11748768615,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RUTH VAGLE društvo s ograničenom odgovornošću za usluge u likvidaciji</item>
      <item>FINANCIJSKA AGENCIJA, RC SPLIT</item>
    </izvorni_sadrzaj>
    <derivirana_varijabla naziv="DomainObject.Predmet.SudioniciListNaziv_1">
      <item>RUTH VAGLE društvo s ograničenom odgovornošću za usluge u likvidaciji</item>
      <item>FINANCIJSKA AGENCIJA, RC SPLIT</item>
    </derivirana_varijabla>
  </DomainObject.Predmet.SudioniciListNaziv>
  <DomainObject.Predmet.SudioniciListAdressOIB>
    <izvorni_sadrzaj>
      <item>RUTH VAGLE društvo s ograničenom odgovornošću za usluge u likvidaciji, OIB 11748768615, Pantan 1,21220 Trogir</item>
      <item>FINANCIJSKA AGENCIJA, RC SPLIT, OIB 85821130368, Mažuranićevo šetalište 24 b,21000 Split</item>
    </izvorni_sadrzaj>
    <derivirana_varijabla naziv="DomainObject.Predmet.SudioniciListAdressOIB_1">
      <item>RUTH VAGLE društvo s ograničenom odgovornošću za usluge u likvidaciji, OIB 11748768615,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11748768615</item>
      <item>, OIB 85821130368</item>
    </izvorni_sadrzaj>
    <derivirana_varijabla naziv="DomainObject.Predmet.SudioniciListNazivOIB_1">
      <item>, OIB 11748768615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2217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2015-12-03T13:04:00Z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2015-12-04T07:18:00Z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