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2aca" w14:paraId="edb2aca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51524F">
        <w:t>9</w:t>
      </w:r>
      <w:r w:rsidR="00BB56FD">
        <w:t>69</w:t>
      </w:r>
      <w:r w:rsidR="00C112A2">
        <w:t>/</w:t>
      </w:r>
      <w:r w:rsidR="00F334C8">
        <w:t>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>: 85821130368, za pokretanje skraćenog stečajnog postupka nad dužnikom</w:t>
      </w:r>
      <w:r w:rsidR="0051524F">
        <w:t xml:space="preserve"> </w:t>
      </w:r>
      <w:proofErr w:type="spellStart"/>
      <w:r w:rsidR="00BB56FD">
        <w:t>SILVIO</w:t>
      </w:r>
      <w:proofErr w:type="spellEnd"/>
      <w:r w:rsidR="00BB56FD">
        <w:t xml:space="preserve"> TAXI jednostavno društvo s ograničenom odgovornošću za prijevoz, usluge i trgovinu Osijek, Vukovarska 23, </w:t>
      </w:r>
      <w:proofErr w:type="spellStart"/>
      <w:r w:rsidR="00BB56FD">
        <w:t>OIB</w:t>
      </w:r>
      <w:proofErr w:type="spellEnd"/>
      <w:r w:rsidR="00BB56FD">
        <w:t xml:space="preserve">: 17525530184, </w:t>
      </w:r>
      <w:proofErr w:type="spellStart"/>
      <w:r w:rsidR="00BB56FD">
        <w:t>MBS</w:t>
      </w:r>
      <w:proofErr w:type="spellEnd"/>
      <w:r w:rsidR="00BB56FD">
        <w:t xml:space="preserve">: 030157757, </w:t>
      </w:r>
      <w:r w:rsidR="0051524F">
        <w:t xml:space="preserve">dana 22. studeni </w:t>
      </w:r>
      <w:r w:rsidR="001E5957">
        <w:t xml:space="preserve">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BB56FD">
        <w:t>SILVIO</w:t>
      </w:r>
      <w:proofErr w:type="spellEnd"/>
      <w:r w:rsidR="00BB56FD">
        <w:t xml:space="preserve"> TAXI jednostavno društvo s ograničenom odgovornošću za prijevoz, usluge i trgovinu Osijek, Vukovarska 23, </w:t>
      </w:r>
      <w:proofErr w:type="spellStart"/>
      <w:r w:rsidR="00BB56FD">
        <w:t>OIB</w:t>
      </w:r>
      <w:proofErr w:type="spellEnd"/>
      <w:r w:rsidR="00BB56FD">
        <w:t xml:space="preserve">: 17525530184, </w:t>
      </w:r>
      <w:proofErr w:type="spellStart"/>
      <w:r w:rsidR="00BB56FD">
        <w:t>MBS</w:t>
      </w:r>
      <w:proofErr w:type="spellEnd"/>
      <w:r w:rsidR="00BB56FD">
        <w:t xml:space="preserve">: 030157757.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12A2">
        <w:t xml:space="preserve">David Jakovljević, </w:t>
      </w:r>
      <w:proofErr w:type="spellStart"/>
      <w:r w:rsidR="00C112A2">
        <w:t>OIB</w:t>
      </w:r>
      <w:proofErr w:type="spellEnd"/>
      <w:r w:rsidR="00C112A2">
        <w:t xml:space="preserve">: 63014812654, Sesvete, </w:t>
      </w:r>
      <w:proofErr w:type="spellStart"/>
      <w:r w:rsidR="00C112A2">
        <w:t>Kašinska</w:t>
      </w:r>
      <w:proofErr w:type="spellEnd"/>
      <w:r w:rsidR="00C112A2">
        <w:t xml:space="preserve"> 7.</w:t>
      </w:r>
      <w:r w:rsidR="004E7671">
        <w:t xml:space="preserve">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B56FD">
        <w:t xml:space="preserve"> </w:t>
      </w:r>
      <w:proofErr w:type="spellStart"/>
      <w:r w:rsidR="00BB56FD">
        <w:t>SILVIO</w:t>
      </w:r>
      <w:proofErr w:type="spellEnd"/>
      <w:r w:rsidR="00BB56FD">
        <w:t xml:space="preserve"> TAXI jednostavno društvo s ograničenom odgovornošću za prijevoz, usluge i trgovinu Osijek, Vukovarska 23, </w:t>
      </w:r>
      <w:proofErr w:type="spellStart"/>
      <w:r w:rsidR="00BB56FD">
        <w:t>OIB</w:t>
      </w:r>
      <w:proofErr w:type="spellEnd"/>
      <w:r w:rsidR="00BB56FD">
        <w:t xml:space="preserve">: 17525530184, </w:t>
      </w:r>
      <w:proofErr w:type="spellStart"/>
      <w:r w:rsidR="00BB56FD">
        <w:t>MBS</w:t>
      </w:r>
      <w:proofErr w:type="spellEnd"/>
      <w:r w:rsidR="00BB56FD">
        <w:t>: 030157757.</w:t>
      </w:r>
      <w:r w:rsidR="0051524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BB56FD">
        <w:rPr>
          <w:bCs/>
        </w:rPr>
        <w:t>3. srpnja</w:t>
      </w:r>
      <w:r w:rsidR="0051524F">
        <w:rPr>
          <w:bCs/>
        </w:rPr>
        <w:t xml:space="preserve"> </w:t>
      </w:r>
      <w:r w:rsidR="00F334C8">
        <w:rPr>
          <w:bCs/>
        </w:rPr>
        <w:t>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BB56FD">
        <w:t>SILVIO</w:t>
      </w:r>
      <w:proofErr w:type="spellEnd"/>
      <w:r w:rsidR="00BB56FD">
        <w:t xml:space="preserve"> TAXI jednostavno društvo s ograničenom odgovornošću za prijevoz, usluge i trgovinu Osijek, Vukovarska 23, </w:t>
      </w:r>
      <w:proofErr w:type="spellStart"/>
      <w:r w:rsidR="00BB56FD">
        <w:t>OIB</w:t>
      </w:r>
      <w:proofErr w:type="spellEnd"/>
      <w:r w:rsidR="00BB56FD">
        <w:t xml:space="preserve">: 17525530184, </w:t>
      </w:r>
      <w:proofErr w:type="spellStart"/>
      <w:r w:rsidR="00BB56FD">
        <w:t>MBS</w:t>
      </w:r>
      <w:proofErr w:type="spellEnd"/>
      <w:r w:rsidR="00BB56FD">
        <w:t>: 030157757.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51524F">
        <w:t xml:space="preserve">3. rujna </w:t>
      </w:r>
      <w:r w:rsidR="00F334C8">
        <w:t>2018.</w:t>
      </w:r>
      <w:r>
        <w:t>, objavio oglas na mrežnoj stranici e-oglasna ploča sudova pod poslovnim brojem St-</w:t>
      </w:r>
      <w:r w:rsidR="00BB56FD">
        <w:t>969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51524F">
        <w:t>22. studeni</w:t>
      </w:r>
      <w:r w:rsidR="00C112A2">
        <w:t xml:space="preserve"> </w:t>
      </w:r>
      <w:r w:rsidR="00F334C8">
        <w:t xml:space="preserve">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BB56FD">
      <w:t>969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5957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1524F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8D083C"/>
    <w:rsid w:val="00901EF5"/>
    <w:rsid w:val="00912CF5"/>
    <w:rsid w:val="009213E3"/>
    <w:rsid w:val="009371EB"/>
    <w:rsid w:val="00937840"/>
    <w:rsid w:val="00941B13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B56FD"/>
    <w:rsid w:val="00BE0AFD"/>
    <w:rsid w:val="00BE33FF"/>
    <w:rsid w:val="00C112A2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C796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C79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C79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96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96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C79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C79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96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96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St-969/2018</izvorni_sadrzaj>
    <derivirana_varijabla naziv="DomainObject.Predmet.OznakaBroj_1">St-969/2018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SILVIO TAXI jednostavno društvo s ograničenom odgovornošću za prijevoz, usluge i trgovinu</izvorni_sadrzaj>
    <derivirana_varijabla naziv="DomainObject.Predmet.ProtustrankaFormated_1">  SILVIO TAXI jednostavno društvo s ograničenom odgovornošću za prijevoz, usluge i trgovinu</derivirana_varijabla>
  </DomainObject.Predmet.ProtustrankaFormated>
  <DomainObject.Predmet.ProtustrankaFormatedOIB>
    <izvorni_sadrzaj>  SILVIO TAXI jednostavno društvo s ograničenom odgovornošću za prijevoz, usluge i trgovinu, OIB 17525530184</izvorni_sadrzaj>
    <derivirana_varijabla naziv="DomainObject.Predmet.ProtustrankaFormatedOIB_1">  SILVIO TAXI jednostavno društvo s ograničenom odgovornošću za prijevoz, usluge i trgovinu, OIB 17525530184</derivirana_varijabla>
  </DomainObject.Predmet.ProtustrankaFormatedOIB>
  <DomainObject.Predmet.ProtustrankaFormatedWithAdress>
    <izvorni_sadrzaj> SILVIO TAXI jednostavno društvo s ograničenom odgovornošću za prijevoz, usluge i trgovinu, Vukovarska 23, 31000 Osijek</izvorni_sadrzaj>
    <derivirana_varijabla naziv="DomainObject.Predmet.ProtustrankaFormatedWithAdress_1"> SILVIO TAXI jednostavno društvo s ograničenom odgovornošću za prijevoz, usluge i trgovinu, Vukovarska 23, 31000 Osijek</derivirana_varijabla>
  </DomainObject.Predmet.ProtustrankaFormatedWithAdress>
  <DomainObject.Predmet.ProtustrankaFormatedWithAdressOIB>
    <izvorni_sadrzaj> SILVIO TAXI jednostavno društvo s ograničenom odgovornošću za prijevoz, usluge i trgovinu, OIB 17525530184, Vukovarska 23, 31000 Osijek</izvorni_sadrzaj>
    <derivirana_varijabla naziv="DomainObject.Predmet.ProtustrankaFormatedWithAdressOIB_1"> SILVIO TAXI jednostavno društvo s ograničenom odgovornošću za prijevoz, usluge i trgovinu, OIB 17525530184, Vukovarska 23, 31000 Osijek</derivirana_varijabla>
  </DomainObject.Predmet.ProtustrankaFormatedWithAdressOIB>
  <DomainObject.Predmet.ProtustrankaWithAdress>
    <izvorni_sadrzaj>SILVIO TAXI jednostavno društvo s ograničenom odgovornošću za prijevoz, usluge i trgovinu Vukovarska 23, 31000 Osijek</izvorni_sadrzaj>
    <derivirana_varijabla naziv="DomainObject.Predmet.ProtustrankaWithAdress_1">SILVIO TAXI jednostavno društvo s ograničenom odgovornošću za prijevoz, usluge i trgovinu Vukovarska 23, 31000 Osijek</derivirana_varijabla>
  </DomainObject.Predmet.ProtustrankaWithAdress>
  <DomainObject.Predmet.ProtustrankaWithAdressOIB>
    <izvorni_sadrzaj>SILVIO TAXI jednostavno društvo s ograničenom odgovornošću za prijevoz, usluge i trgovinu, OIB 17525530184, Vukovarska 23, 31000 Osijek</izvorni_sadrzaj>
    <derivirana_varijabla naziv="DomainObject.Predmet.ProtustrankaWithAdressOIB_1">SILVIO TAXI jednostavno društvo s ograničenom odgovornošću za prijevoz, usluge i trgovinu, OIB 17525530184, Vukovarska 23, 31000 Osijek</derivirana_varijabla>
  </DomainObject.Predmet.ProtustrankaWithAdressOIB>
  <DomainObject.Predmet.ProtustrankaNazivFormated>
    <izvorni_sadrzaj>SILVIO TAXI jednostavno društvo s ograničenom odgovornošću za prijevoz, usluge i trgovinu</izvorni_sadrzaj>
    <derivirana_varijabla naziv="DomainObject.Predmet.ProtustrankaNazivFormated_1">SILVIO TAXI jednostavno društvo s ograničenom odgovornošću za prijevoz, usluge i trgovinu</derivirana_varijabla>
  </DomainObject.Predmet.ProtustrankaNazivFormated>
  <DomainObject.Predmet.ProtustrankaNazivFormatedOIB>
    <izvorni_sadrzaj>SILVIO TAXI jednostavno društvo s ograničenom odgovornošću za prijevoz, usluge i trgovinu, OIB 17525530184</izvorni_sadrzaj>
    <derivirana_varijabla naziv="DomainObject.Predmet.ProtustrankaNazivFormatedOIB_1">SILVIO TAXI jednostavno društvo s ograničenom odgovornošću za prijevoz, usluge i trgovinu, OIB 17525530184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SILVIO TAXI jednostavno društvo s ograničenom odgovornošću za prijevoz, usluge i trgovinu</item>
    </izvorni_sadrzaj>
    <derivirana_varijabla naziv="DomainObject.Predmet.ProtuStrankaListFormated_1">
      <item>SILVIO TAXI jednostavno društvo s ograničenom odgovornošću za prijevoz, usluge i trgovinu</item>
    </derivirana_varijabla>
  </DomainObject.Predmet.ProtuStrankaListFormated>
  <DomainObject.Predmet.ProtuStrankaListFormatedOIB>
    <izvorni_sadrzaj>
      <item>SILVIO TAXI jednostavno društvo s ograničenom odgovornošću za prijevoz, usluge i trgovinu, OIB 17525530184</item>
    </izvorni_sadrzaj>
    <derivirana_varijabla naziv="DomainObject.Predmet.ProtuStrankaListFormatedOIB_1">
      <item>SILVIO TAXI jednostavno društvo s ograničenom odgovornošću za prijevoz, usluge i trgovinu, OIB 17525530184</item>
    </derivirana_varijabla>
  </DomainObject.Predmet.ProtuStrankaListFormatedOIB>
  <DomainObject.Predmet.ProtuStrankaListFormatedWithAdress>
    <izvorni_sadrzaj>
      <item>SILVIO TAXI jednostavno društvo s ograničenom odgovornošću za prijevoz, usluge i trgovinu, Vukovarska 23, 31000 Osijek</item>
    </izvorni_sadrzaj>
    <derivirana_varijabla naziv="DomainObject.Predmet.ProtuStrankaListFormatedWithAdress_1">
      <item>SILVIO TAXI jednostavno društvo s ograničenom odgovornošću za prijevoz, usluge i trgovinu, Vukovarska 23, 31000 Osijek</item>
    </derivirana_varijabla>
  </DomainObject.Predmet.ProtuStrankaListFormatedWithAdress>
  <DomainObject.Predmet.ProtuStrankaListFormatedWithAdressOIB>
    <izvorni_sadrzaj>
      <item>SILVIO TAXI jednostavno društvo s ograničenom odgovornošću za prijevoz, usluge i trgovinu, OIB 17525530184, Vukovarska 23, 31000 Osijek</item>
    </izvorni_sadrzaj>
    <derivirana_varijabla naziv="DomainObject.Predmet.ProtuStrankaListFormatedWithAdressOIB_1">
      <item>SILVIO TAXI jednostavno društvo s ograničenom odgovornošću za prijevoz, usluge i trgovinu, OIB 17525530184, Vukovarska 23, 31000 Osijek</item>
    </derivirana_varijabla>
  </DomainObject.Predmet.ProtuStrankaListFormatedWithAdressOIB>
  <DomainObject.Predmet.ProtuStrankaListNazivFormated>
    <izvorni_sadrzaj>
      <item>SILVIO TAXI jednostavno društvo s ograničenom odgovornošću za prijevoz, usluge i trgovinu</item>
    </izvorni_sadrzaj>
    <derivirana_varijabla naziv="DomainObject.Predmet.ProtuStrankaListNazivFormated_1">
      <item>SILVIO TAXI jednostavno društvo s ograničenom odgovornošću za prijevoz, usluge i trgovinu</item>
    </derivirana_varijabla>
  </DomainObject.Predmet.ProtuStrankaListNazivFormated>
  <DomainObject.Predmet.ProtuStrankaListNazivFormatedOIB>
    <izvorni_sadrzaj>
      <item>SILVIO TAXI jednostavno društvo s ograničenom odgovornošću za prijevoz, usluge i trgovinu, OIB 17525530184</item>
    </izvorni_sadrzaj>
    <derivirana_varijabla naziv="DomainObject.Predmet.ProtuStrankaListNazivFormatedOIB_1">
      <item>SILVIO TAXI jednostavno društvo s ograničenom odgovornošću za prijevoz, usluge i trgovinu, OIB 17525530184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SILVIO TAXI jednostavno društvo s ograničenom odgovornošću za prijevoz, usluge i trgovinu</izvorni_sadrzaj>
    <derivirana_varijabla naziv="DomainObject.Predmet.ProtustrankaIDrugi_1">SILVIO TAXI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SILVIO TAXI jednostavno društvo s ograničenom odgovornošću za prijevoz, usluge i trgovinu, OIB 17525530184, Vukovarska 23, 31000 Osijek</izvorni_sadrzaj>
    <derivirana_varijabla naziv="DomainObject.Predmet.ProtustrankaIDrugiAdressOIB_1">SILVIO TAXI jednostavno društvo s ograničenom odgovornošću za prijevoz, usluge i trgovinu, OIB 17525530184, Vukovarska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SILVIO TAXI jednostavno društvo s ograničenom odgovornošću za prijevoz, usluge i trgovinu</item>
    </izvorni_sadrzaj>
    <derivirana_varijabla naziv="DomainObject.Predmet.SudioniciListNaziv_1">
      <item>FINA RC OSIJEK</item>
      <item>SILVIO TAXI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SILVIO TAXI jednostavno društvo s ograničenom odgovornošću za prijevoz, usluge i trgovinu, OIB 17525530184, Vukovarska 23,31000 Osijek</item>
    </izvorni_sadrzaj>
    <derivirana_varijabla naziv="DomainObject.Predmet.SudioniciListAdressOIB_1">
      <item>FINA RC OSIJEK, OIB 85821130368</item>
      <item>SILVIO TAXI jednostavno društvo s ograničenom odgovornošću za prijevoz, usluge i trgovinu, OIB 17525530184, Vukovarska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17525530184</item>
    </izvorni_sadrzaj>
    <derivirana_varijabla naziv="DomainObject.Predmet.SudioniciListNazivOIB_1">
      <item>, OIB 85821130368</item>
      <item>, OIB 17525530184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3AC21-D606-4FBA-83D5-8A20AFA5E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2931</properties:Characters>
  <properties:Lines>80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2018-11-22T08:07:00Z</dcterms:created>
  <dc:creator>Korisnik</dc:creator>
  <cp:lastModifiedBy>Ljiljana Floršić</cp:lastModifiedBy>
  <cp:lastPrinted>2018-05-24T06:12:00Z</cp:lastPrinted>
  <dcterms:modified xmlns:xsi="http://www.w3.org/2001/XMLSchema-instance" xsi:type="dcterms:W3CDTF">2018-11-22T08:09:00Z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(St-969-18 - otvaranje i zaključenje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