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add8" w14:paraId="468add8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342D89">
        <w:t>343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342D89">
        <w:t>6</w:t>
      </w:r>
      <w:proofErr w:type="spellEnd"/>
      <w:r w:rsidRPr="00F06A9B">
        <w:t>-</w:t>
      </w:r>
      <w:proofErr w:type="spellStart"/>
      <w:r w:rsidR="00FF1F2B">
        <w:t>64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proofErr w:type="spellStart"/>
      <w:r w:rsidR="00342D89" w:rsidRPr="00BB76D4">
        <w:t>NEŠPROJEKT</w:t>
      </w:r>
      <w:proofErr w:type="spellEnd"/>
      <w:r w:rsidR="00342D89" w:rsidRPr="00BB76D4">
        <w:t xml:space="preserve"> d.o.o. Novigrad, u stečaju, </w:t>
      </w:r>
      <w:proofErr w:type="spellStart"/>
      <w:r w:rsidR="00342D89" w:rsidRPr="00BB76D4">
        <w:t>Paulija</w:t>
      </w:r>
      <w:proofErr w:type="spellEnd"/>
      <w:r w:rsidR="00342D89" w:rsidRPr="00BB76D4">
        <w:t xml:space="preserve"> </w:t>
      </w:r>
      <w:proofErr w:type="spellStart"/>
      <w:r w:rsidR="00342D89" w:rsidRPr="00BB76D4">
        <w:t>bb</w:t>
      </w:r>
      <w:proofErr w:type="spellEnd"/>
      <w:r w:rsidR="00342D89" w:rsidRPr="00BB76D4">
        <w:t xml:space="preserve">, </w:t>
      </w:r>
      <w:proofErr w:type="spellStart"/>
      <w:r w:rsidR="00342D89" w:rsidRPr="00BB76D4">
        <w:t>OIB</w:t>
      </w:r>
      <w:proofErr w:type="spellEnd"/>
      <w:r w:rsidR="00342D89" w:rsidRPr="00BB76D4">
        <w:t xml:space="preserve">: </w:t>
      </w:r>
      <w:proofErr w:type="spellStart"/>
      <w:r w:rsidR="00342D89" w:rsidRPr="00BB76D4">
        <w:t>66625788091</w:t>
      </w:r>
      <w:proofErr w:type="spellEnd"/>
      <w:r w:rsidRPr="00F06A9B">
        <w:t xml:space="preserve">, </w:t>
      </w:r>
      <w:r w:rsidR="00FF1F2B">
        <w:t>5. prosinca</w:t>
      </w:r>
      <w:r w:rsidR="00342D89">
        <w:t xml:space="preserve">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</w:r>
    </w:p>
    <w:p w:rsidRDefault="00AD539E" w:rsidP="00AD539E" w:rsidR="00AD539E" w:rsidRPr="0015407B">
      <w:pPr>
        <w:jc w:val="both"/>
      </w:pPr>
      <w:r>
        <w:tab/>
        <w:t xml:space="preserve">- </w:t>
      </w:r>
      <w:proofErr w:type="spellStart"/>
      <w:r w:rsidR="00576B26">
        <w:t>ANTO</w:t>
      </w:r>
      <w:proofErr w:type="spellEnd"/>
      <w:r w:rsidR="00576B26">
        <w:t xml:space="preserve"> </w:t>
      </w:r>
      <w:proofErr w:type="spellStart"/>
      <w:r w:rsidR="00576B26">
        <w:t>BABIĆ</w:t>
      </w:r>
      <w:proofErr w:type="spellEnd"/>
      <w:r w:rsidR="00576B26">
        <w:t xml:space="preserve">, Bjelovarska </w:t>
      </w:r>
      <w:proofErr w:type="spellStart"/>
      <w:r w:rsidR="00576B26">
        <w:t>52B</w:t>
      </w:r>
      <w:proofErr w:type="spellEnd"/>
      <w:r w:rsidR="00576B26">
        <w:t>, Sesvete</w:t>
      </w:r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576B26">
        <w:t>61017945449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342D89">
        <w:t>48.357</w:t>
      </w:r>
      <w:proofErr w:type="spellEnd"/>
      <w:r w:rsidR="00342D89">
        <w:t>,</w:t>
      </w:r>
      <w:proofErr w:type="spellStart"/>
      <w:r w:rsidR="00342D89">
        <w:t>48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342D89">
        <w:t>10375</w:t>
      </w:r>
      <w:proofErr w:type="spellEnd"/>
      <w:r>
        <w:t xml:space="preserve">) na račun broj </w:t>
      </w:r>
      <w:proofErr w:type="spellStart"/>
      <w:r w:rsidRPr="00FF1F2B">
        <w:t>HR</w:t>
      </w:r>
      <w:r w:rsidR="00FF1F2B" w:rsidRPr="00FF1F2B">
        <w:t>38</w:t>
      </w:r>
      <w:proofErr w:type="spellEnd"/>
      <w:r w:rsidRPr="00FF1F2B">
        <w:t xml:space="preserve"> </w:t>
      </w:r>
      <w:proofErr w:type="spellStart"/>
      <w:r w:rsidR="00FF1F2B" w:rsidRPr="00FF1F2B">
        <w:t>236</w:t>
      </w:r>
      <w:r w:rsidR="0015407B" w:rsidRPr="00FF1F2B">
        <w:t>0</w:t>
      </w:r>
      <w:proofErr w:type="spellEnd"/>
      <w:r w:rsidRPr="00FF1F2B">
        <w:t xml:space="preserve"> </w:t>
      </w:r>
      <w:proofErr w:type="spellStart"/>
      <w:r w:rsidR="0015407B" w:rsidRPr="00FF1F2B">
        <w:t>00</w:t>
      </w:r>
      <w:r w:rsidR="00FF1F2B" w:rsidRPr="00FF1F2B">
        <w:t>0</w:t>
      </w:r>
      <w:r w:rsidR="0015407B" w:rsidRPr="00FF1F2B">
        <w:t>3</w:t>
      </w:r>
      <w:proofErr w:type="spellEnd"/>
      <w:r w:rsidRPr="00FF1F2B">
        <w:t xml:space="preserve"> </w:t>
      </w:r>
      <w:proofErr w:type="spellStart"/>
      <w:r w:rsidR="00FF1F2B" w:rsidRPr="00FF1F2B">
        <w:t>2145</w:t>
      </w:r>
      <w:proofErr w:type="spellEnd"/>
      <w:r w:rsidRPr="00FF1F2B">
        <w:t xml:space="preserve"> </w:t>
      </w:r>
      <w:proofErr w:type="spellStart"/>
      <w:r w:rsidR="00FF1F2B" w:rsidRPr="00FF1F2B">
        <w:t>9734</w:t>
      </w:r>
      <w:proofErr w:type="spellEnd"/>
      <w:r w:rsidRPr="00FF1F2B">
        <w:t xml:space="preserve"> </w:t>
      </w:r>
      <w:r w:rsidR="00FF1F2B" w:rsidRPr="00FF1F2B">
        <w:t>0</w:t>
      </w:r>
      <w:r w:rsidR="0015407B" w:rsidRPr="0015407B">
        <w:t>.</w:t>
      </w:r>
    </w:p>
    <w:p w:rsidRDefault="00AD539E" w:rsidP="00AD539E" w:rsidR="00AD539E">
      <w:pPr>
        <w:jc w:val="both"/>
      </w:pPr>
    </w:p>
    <w:p w:rsidRDefault="000C6474" w:rsidP="000C6474" w:rsidR="000C6474">
      <w:pPr>
        <w:jc w:val="both"/>
      </w:pP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FF1F2B">
        <w:t>5. prosinca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FF1F2B">
        <w:t xml:space="preserve">  </w:t>
      </w:r>
      <w:r>
        <w:t>Damir Rabar</w:t>
      </w:r>
      <w:r w:rsidR="00E95339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874E82" w:rsidR="003E5AEE">
        <w:pPr>
          <w:pStyle w:val="Zaglavlje"/>
          <w:jc w:val="center"/>
        </w:pPr>
      </w:p>
    </w:sdtContent>
  </w:sdt>
  <w:p w:rsidRDefault="00874E82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249A5"/>
    <w:rsid w:val="00094D2A"/>
    <w:rsid w:val="000C6474"/>
    <w:rsid w:val="001243DE"/>
    <w:rsid w:val="0015407B"/>
    <w:rsid w:val="00186E3D"/>
    <w:rsid w:val="001959EF"/>
    <w:rsid w:val="001E1C76"/>
    <w:rsid w:val="00202E6C"/>
    <w:rsid w:val="00342D89"/>
    <w:rsid w:val="00391CD8"/>
    <w:rsid w:val="004C311F"/>
    <w:rsid w:val="0050380B"/>
    <w:rsid w:val="0053124C"/>
    <w:rsid w:val="00554328"/>
    <w:rsid w:val="00576B26"/>
    <w:rsid w:val="00591561"/>
    <w:rsid w:val="00605D9E"/>
    <w:rsid w:val="00606BED"/>
    <w:rsid w:val="006579C1"/>
    <w:rsid w:val="00675CE5"/>
    <w:rsid w:val="00682060"/>
    <w:rsid w:val="006C06BB"/>
    <w:rsid w:val="00721844"/>
    <w:rsid w:val="007E11F8"/>
    <w:rsid w:val="007E6459"/>
    <w:rsid w:val="00874E82"/>
    <w:rsid w:val="0087656C"/>
    <w:rsid w:val="00974AE1"/>
    <w:rsid w:val="00985388"/>
    <w:rsid w:val="00A41E51"/>
    <w:rsid w:val="00A9703E"/>
    <w:rsid w:val="00AB2DBB"/>
    <w:rsid w:val="00AD539E"/>
    <w:rsid w:val="00B174CA"/>
    <w:rsid w:val="00B83CCB"/>
    <w:rsid w:val="00B8592A"/>
    <w:rsid w:val="00B9729B"/>
    <w:rsid w:val="00BF20D5"/>
    <w:rsid w:val="00C36D6E"/>
    <w:rsid w:val="00C765C3"/>
    <w:rsid w:val="00CB7FEA"/>
    <w:rsid w:val="00D55596"/>
    <w:rsid w:val="00D66FB1"/>
    <w:rsid w:val="00DF0360"/>
    <w:rsid w:val="00DF5904"/>
    <w:rsid w:val="00E86677"/>
    <w:rsid w:val="00E95339"/>
    <w:rsid w:val="00EC7326"/>
    <w:rsid w:val="00ED13ED"/>
    <w:rsid w:val="00EE2FEA"/>
    <w:rsid w:val="00F35F85"/>
    <w:rsid w:val="00FA7E69"/>
    <w:rsid w:val="00FF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E8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E8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E8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E8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E8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E8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E8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E8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2017.</izvorni_sadrzaj>
    <derivirana_varijabla naziv="DomainObject.Predmet.DatumZadnjeOdrzaneSudskeRadnje_1">28. lipnja 2017.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St-343/2016-60</izvorni_sadrzaj>
    <derivirana_varijabla naziv="DomainObject.PredzadnjaOdlukaIzPredmeta.Oznaka_1">St-343/2016-60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711</properties:Characters>
  <properties:Lines>37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2018-11-28T07:19:00Z</dcterms:created>
  <dc:creator>Jasmina Matika</dc:creator>
  <cp:lastModifiedBy>Lorena Paris Aničić</cp:lastModifiedBy>
  <cp:lastPrinted>2018-12-05T12:54:00Z</cp:lastPrinted>
  <dcterms:modified xmlns:xsi="http://www.w3.org/2001/XMLSchema-instance" xsi:type="dcterms:W3CDTF">2018-12-05T12:55:00Z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(St-343-16 ZAKLJUČAK - NALOG FINI - povrat jamčevine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