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fb7" w14:paraId="6dd6fb7" w:rsidRDefault="00ED0C8D" w:rsidP="00ED0C8D" w:rsidR="00ED0C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C8D" w:rsidP="00ED0C8D" w:rsidR="00ED0C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0C8D" w:rsidP="00ED0C8D" w:rsidR="00ED0C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0C8D" w:rsidP="00ED0C8D" w:rsidR="00ED0C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0C8D" w:rsidP="00ED0C8D" w:rsidR="00ED0C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0C8D" w:rsidP="00ED0C8D" w:rsidR="00ED0C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0C8D" w:rsidP="00ED0C8D" w:rsidR="00ED0C8D" w:rsidRPr="005D578C">
      <w:pPr>
        <w:jc w:val="center"/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0C8D" w:rsidP="00ED0C8D" w:rsidR="00ED0C8D" w:rsidRPr="005D578C">
      <w:pPr>
        <w:rPr>
          <w:rFonts w:cs="Times New Roman" w:eastAsia="Times New Roman"/>
          <w:szCs w:val="24"/>
        </w:rPr>
      </w:pPr>
    </w:p>
    <w:p w:rsidRDefault="00ED0C8D" w:rsidP="00ED0C8D" w:rsidR="00ED0C8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VIA ADURO d. o. o. Poreč, 43. Istarske divizije 7, OIB </w:t>
      </w:r>
      <w:r w:rsidRPr="00315EC4">
        <w:rPr>
          <w:rFonts w:cs="Times New Roman" w:eastAsia="Times New Roman"/>
          <w:szCs w:val="24"/>
        </w:rPr>
        <w:t>59926511509</w:t>
      </w:r>
      <w:r>
        <w:rPr>
          <w:rFonts w:cs="Times New Roman" w:eastAsia="Times New Roman"/>
          <w:szCs w:val="24"/>
        </w:rPr>
        <w:t xml:space="preserve">, MBS </w:t>
      </w:r>
      <w:r w:rsidRPr="00315EC4">
        <w:rPr>
          <w:rFonts w:cs="Times New Roman" w:eastAsia="Times New Roman"/>
          <w:szCs w:val="24"/>
        </w:rPr>
        <w:t>130043203</w:t>
      </w:r>
      <w:r>
        <w:rPr>
          <w:rFonts w:cs="Times New Roman" w:eastAsia="Times New Roman"/>
          <w:szCs w:val="24"/>
        </w:rPr>
        <w:t xml:space="preserve">, </w:t>
      </w:r>
      <w:r w:rsidR="003C442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ED0C8D" w:rsidP="00ED0C8D" w:rsidR="00ED0C8D" w:rsidRPr="005D578C">
      <w:pPr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0C8D" w:rsidP="00ED0C8D" w:rsidR="00ED0C8D" w:rsidRPr="005D578C">
      <w:pPr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VIA ADURO d. o. o. Poreč, 43. Istarske divizije 7, OIB </w:t>
      </w:r>
      <w:r w:rsidRPr="00315EC4">
        <w:rPr>
          <w:rFonts w:cs="Times New Roman" w:eastAsia="Times New Roman"/>
          <w:szCs w:val="24"/>
        </w:rPr>
        <w:t>59926511509</w:t>
      </w:r>
      <w:r>
        <w:rPr>
          <w:rFonts w:cs="Times New Roman" w:eastAsia="Times New Roman"/>
          <w:szCs w:val="24"/>
        </w:rPr>
        <w:t xml:space="preserve">, MBS </w:t>
      </w:r>
      <w:r w:rsidRPr="00315EC4">
        <w:rPr>
          <w:rFonts w:cs="Times New Roman" w:eastAsia="Times New Roman"/>
          <w:szCs w:val="24"/>
        </w:rPr>
        <w:t>130043203</w:t>
      </w:r>
      <w:r>
        <w:rPr>
          <w:rFonts w:cs="Times New Roman" w:eastAsia="Times New Roman"/>
          <w:szCs w:val="24"/>
        </w:rPr>
        <w:t>.</w:t>
      </w:r>
    </w:p>
    <w:p w:rsidRDefault="00ED0C8D" w:rsidP="00ED0C8D" w:rsidR="00ED0C8D" w:rsidRPr="005D578C">
      <w:pPr>
        <w:rPr>
          <w:rFonts w:cs="Times New Roman" w:eastAsia="Times New Roman"/>
          <w:szCs w:val="24"/>
        </w:rPr>
      </w:pPr>
    </w:p>
    <w:p w:rsidRDefault="00ED0C8D" w:rsidP="00ED0C8D" w:rsidR="00ED0C8D" w:rsidRPr="0088540D">
      <w:pPr>
        <w:ind w:firstLine="708"/>
        <w:rPr>
          <w:rFonts w:cs="Times New Roman" w:eastAsia="Times New Roman"/>
          <w:szCs w:val="20"/>
        </w:rPr>
      </w:pPr>
      <w:r w:rsidRPr="0088540D">
        <w:rPr>
          <w:rFonts w:cs="Times New Roman" w:eastAsia="Times New Roman"/>
          <w:szCs w:val="24"/>
        </w:rPr>
        <w:t xml:space="preserve">II. </w:t>
      </w:r>
      <w:r w:rsidRPr="0088540D">
        <w:rPr>
          <w:rFonts w:cs="Times New Roman" w:eastAsia="Times New Roman"/>
          <w:szCs w:val="20"/>
        </w:rPr>
        <w:t xml:space="preserve">Za stečajnog upravitelja imenuje se </w:t>
      </w:r>
      <w:r w:rsidR="0088540D" w:rsidRPr="0088540D">
        <w:t>Slaven Gavrić iz Rijeke, Zagrebačka 18, OIB 20372135016</w:t>
      </w:r>
    </w:p>
    <w:p w:rsidRDefault="00ED0C8D" w:rsidP="00ED0C8D" w:rsidR="00ED0C8D">
      <w:pPr>
        <w:rPr>
          <w:rFonts w:cs="Times New Roman" w:eastAsia="Times New Roman"/>
          <w:szCs w:val="20"/>
        </w:rPr>
      </w:pPr>
    </w:p>
    <w:p w:rsidRDefault="00ED0C8D" w:rsidP="00ED0C8D" w:rsidR="00ED0C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VIA ADURO d. o. o. Poreč, 43. Istarske divizije 7, OIB </w:t>
      </w:r>
      <w:r w:rsidRPr="00315EC4">
        <w:rPr>
          <w:rFonts w:cs="Times New Roman" w:eastAsia="Times New Roman"/>
          <w:szCs w:val="24"/>
        </w:rPr>
        <w:t>59926511509</w:t>
      </w:r>
      <w:r>
        <w:rPr>
          <w:rFonts w:cs="Times New Roman" w:eastAsia="Times New Roman"/>
          <w:szCs w:val="24"/>
        </w:rPr>
        <w:t xml:space="preserve">, MBS </w:t>
      </w:r>
      <w:r w:rsidRPr="00315EC4">
        <w:rPr>
          <w:rFonts w:cs="Times New Roman" w:eastAsia="Times New Roman"/>
          <w:szCs w:val="24"/>
        </w:rPr>
        <w:t>130043203</w:t>
      </w:r>
      <w:r>
        <w:rPr>
          <w:rFonts w:cs="Times New Roman" w:eastAsia="Times New Roman"/>
          <w:szCs w:val="24"/>
        </w:rPr>
        <w:t>.</w:t>
      </w:r>
    </w:p>
    <w:p w:rsidRDefault="00ED0C8D" w:rsidP="00ED0C8D" w:rsidR="00ED0C8D">
      <w:pPr>
        <w:ind w:firstLine="709"/>
        <w:rPr>
          <w:rFonts w:cs="Times New Roman" w:eastAsia="Times New Roman"/>
          <w:szCs w:val="24"/>
        </w:rPr>
      </w:pPr>
    </w:p>
    <w:p w:rsidRDefault="00ED0C8D" w:rsidP="00ED0C8D" w:rsidR="00ED0C8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VIA ADURO d. o. o. Poreč, 43. Istarske divizije 7, OIB </w:t>
      </w:r>
      <w:r w:rsidRPr="00315EC4">
        <w:rPr>
          <w:rFonts w:cs="Times New Roman" w:eastAsia="Times New Roman"/>
          <w:szCs w:val="24"/>
        </w:rPr>
        <w:t>59926511509</w:t>
      </w:r>
      <w:r>
        <w:rPr>
          <w:rFonts w:cs="Times New Roman" w:eastAsia="Times New Roman"/>
          <w:szCs w:val="24"/>
        </w:rPr>
        <w:t xml:space="preserve">, MBS </w:t>
      </w:r>
      <w:r w:rsidRPr="00315EC4">
        <w:rPr>
          <w:rFonts w:cs="Times New Roman" w:eastAsia="Times New Roman"/>
          <w:szCs w:val="24"/>
        </w:rPr>
        <w:t>130043203</w:t>
      </w:r>
      <w:r>
        <w:rPr>
          <w:rFonts w:cs="Times New Roman" w:eastAsia="Times New Roman"/>
        </w:rPr>
        <w:t>.</w:t>
      </w:r>
    </w:p>
    <w:p w:rsidRDefault="00ED0C8D" w:rsidP="00ED0C8D" w:rsidR="00ED0C8D" w:rsidRPr="005D578C">
      <w:pPr>
        <w:ind w:firstLine="709"/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0C8D" w:rsidP="00ED0C8D" w:rsidR="00ED0C8D">
      <w:pPr>
        <w:ind w:firstLine="708"/>
        <w:rPr>
          <w:rFonts w:cs="Times New Roman" w:eastAsia="Times New Roman"/>
          <w:szCs w:val="24"/>
        </w:rPr>
      </w:pPr>
    </w:p>
    <w:p w:rsidRDefault="00ED0C8D" w:rsidP="00ED0C8D" w:rsidR="00ED0C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prosinca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VIA ADURO d. o. o. Poreč.</w:t>
      </w:r>
    </w:p>
    <w:p w:rsidRDefault="00ED0C8D" w:rsidP="00ED0C8D" w:rsidR="00ED0C8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studenog 2017. imao neizvršene osnove za plaćanje u neprekinutom razdoblju od 120 dana u ukupnom iznosu 7.263,05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16.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St-659/2017-3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D0C8D" w:rsidP="00ED0C8D" w:rsidR="00ED0C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D0C8D" w:rsidP="00ED0C8D" w:rsidR="00ED0C8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D0C8D" w:rsidP="00ED0C8D" w:rsidR="00ED0C8D" w:rsidRPr="005D578C">
      <w:pPr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C4421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0C8D" w:rsidP="00ED0C8D" w:rsidR="00ED0C8D">
      <w:pPr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D0C8D" w:rsidP="00ED0C8D" w:rsidR="00ED0C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62356">
        <w:rPr>
          <w:rFonts w:cs="Times New Roman" w:eastAsia="Times New Roman"/>
          <w:szCs w:val="24"/>
        </w:rPr>
        <w:t xml:space="preserve">, v. r. </w:t>
      </w:r>
    </w:p>
    <w:p w:rsidRDefault="00ED0C8D" w:rsidP="00ED0C8D" w:rsidR="00ED0C8D">
      <w:pPr>
        <w:jc w:val="left"/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jc w:val="left"/>
        <w:rPr>
          <w:rFonts w:cs="Times New Roman" w:eastAsia="Times New Roman"/>
          <w:szCs w:val="24"/>
        </w:rPr>
      </w:pPr>
    </w:p>
    <w:p w:rsidRDefault="00ED0C8D" w:rsidP="00ED0C8D" w:rsidR="00ED0C8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D0C8D" w:rsidP="00ED0C8D" w:rsidR="00ED0C8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D0C8D" w:rsidP="00ED0C8D" w:rsidR="00ED0C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D0C8D" w:rsidP="00ED0C8D" w:rsidR="00ED0C8D">
      <w:pPr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rPr>
          <w:rFonts w:cs="Times New Roman" w:eastAsia="Times New Roman"/>
          <w:szCs w:val="24"/>
        </w:rPr>
      </w:pPr>
    </w:p>
    <w:p w:rsidRDefault="00ED0C8D" w:rsidP="00ED0C8D" w:rsidR="00ED0C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0C8D" w:rsidP="00ED0C8D" w:rsidR="00ED0C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D0C8D" w:rsidP="00ED0C8D" w:rsidR="00ED0C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VIA ADURO d. o. o. Poreč, 43. Istarske divizije 7</w:t>
      </w:r>
      <w:r>
        <w:rPr>
          <w:rFonts w:cs="Times New Roman" w:eastAsia="Times New Roman"/>
        </w:rPr>
        <w:t>,</w:t>
      </w:r>
    </w:p>
    <w:p w:rsidRDefault="00ED0C8D" w:rsidP="00ED0C8D" w:rsidR="00ED0C8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ED0C8D" w:rsidP="00ED0C8D" w:rsidR="00ED0C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D0C8D" w:rsidP="00ED0C8D" w:rsidR="00ED0C8D" w:rsidRPr="0088540D">
      <w:pPr>
        <w:rPr>
          <w:rFonts w:cs="Times New Roman" w:eastAsia="Times New Roman"/>
          <w:szCs w:val="20"/>
        </w:rPr>
      </w:pPr>
      <w:r w:rsidRPr="0088540D">
        <w:rPr>
          <w:rFonts w:cs="Times New Roman" w:eastAsia="Times New Roman"/>
          <w:szCs w:val="24"/>
        </w:rPr>
        <w:t xml:space="preserve">5. stečajni upravitelj </w:t>
      </w:r>
      <w:r w:rsidR="0088540D" w:rsidRPr="0088540D">
        <w:t>Slaven Gavrić iz Rijeke, Zagrebačka 18,</w:t>
      </w:r>
    </w:p>
    <w:p w:rsidRDefault="00ED0C8D" w:rsidP="00ED0C8D" w:rsidR="00ED0C8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D0C8D" w:rsidP="00ED0C8D" w:rsidR="00ED0C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D0C8D" w:rsidP="00ED0C8D" w:rsidR="00ED0C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D0C8D" w:rsidP="00ED0C8D" w:rsidR="00ED0C8D"/>
    <w:p w:rsidRDefault="00ED0C8D" w:rsidP="00ED0C8D" w:rsidR="00ED0C8D"/>
    <w:p w:rsidRDefault="00ED0C8D" w:rsidP="00ED0C8D" w:rsidR="00ED0C8D"/>
    <w:p w:rsidRDefault="00562356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C8D" w:rsidP="00ED0C8D" w:rsidR="00ED0C8D">
      <w:r>
        <w:separator/>
      </w:r>
    </w:p>
  </w:endnote>
  <w:endnote w:id="0" w:type="continuationSeparator">
    <w:p w:rsidRDefault="00ED0C8D" w:rsidP="00ED0C8D" w:rsidR="00ED0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C8D" w:rsidP="00ED0C8D" w:rsidR="00ED0C8D">
      <w:r>
        <w:separator/>
      </w:r>
    </w:p>
  </w:footnote>
  <w:footnote w:id="0" w:type="continuationSeparator">
    <w:p w:rsidRDefault="00ED0C8D" w:rsidP="00ED0C8D" w:rsidR="00ED0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C8D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6235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St-659/2017-4</w:t>
    </w:r>
  </w:p>
  <w:p w:rsidRDefault="00562356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C8D" w:rsidP="00C011A6" w:rsidR="00C011A6" w:rsidRPr="00970AE0">
    <w:pPr>
      <w:pStyle w:val="Zaglavlje"/>
      <w:jc w:val="right"/>
    </w:pPr>
    <w:r>
      <w:rPr>
        <w:szCs w:val="24"/>
      </w:rPr>
      <w:t>11 St-659/2017-4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265"/>
    <w:rsid w:val="00296265"/>
    <w:rsid w:val="003C4421"/>
    <w:rsid w:val="0047136B"/>
    <w:rsid w:val="00561B59"/>
    <w:rsid w:val="00562356"/>
    <w:rsid w:val="0088540D"/>
    <w:rsid w:val="00ED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C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C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0C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C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C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0C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C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3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23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23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23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C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C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0C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C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C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0C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C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3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23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23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23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ADURO d.o.o. POREČ</izvorni_sadrzaj>
    <derivirana_varijabla naziv="DomainObject.Predmet.ProtustrankaFormated_1">  VIA ADURO d.o.o. POREČ</derivirana_varijabla>
  </DomainObject.Predmet.ProtustrankaFormated>
  <DomainObject.Predmet.ProtustrankaFormatedOIB>
    <izvorni_sadrzaj>  VIA ADURO d.o.o. POREČ, OIB 59926511509</izvorni_sadrzaj>
    <derivirana_varijabla naziv="DomainObject.Predmet.ProtustrankaFormatedOIB_1">  VIA ADURO d.o.o. POREČ, OIB 59926511509</derivirana_varijabla>
  </DomainObject.Predmet.ProtustrankaFormatedOIB>
  <DomainObject.Predmet.ProtustrankaFormatedWithAdress>
    <izvorni_sadrzaj> VIA ADURO d.o.o. POREČ, 43. Istarske divizije 7, 52440 Poreč</izvorni_sadrzaj>
    <derivirana_varijabla naziv="DomainObject.Predmet.ProtustrankaFormatedWithAdress_1"> VIA ADURO d.o.o. POREČ, 43. Istarske divizije 7, 52440 Poreč</derivirana_varijabla>
  </DomainObject.Predmet.ProtustrankaFormatedWithAdress>
  <DomainObject.Predmet.ProtustrankaFormatedWithAdressOIB>
    <izvorni_sadrzaj> VIA ADURO d.o.o. POREČ, OIB 59926511509, 43. Istarske divizije 7, 52440 Poreč</izvorni_sadrzaj>
    <derivirana_varijabla naziv="DomainObject.Predmet.ProtustrankaFormatedWithAdressOIB_1"> VIA ADURO d.o.o. POREČ, OIB 59926511509, 43. Istarske divizije 7, 52440 Poreč</derivirana_varijabla>
  </DomainObject.Predmet.ProtustrankaFormatedWithAdressOIB>
  <DomainObject.Predmet.ProtustrankaWithAdress>
    <izvorni_sadrzaj>VIA ADURO d.o.o. POREČ 43. Istarske divizije 7, 52440 Poreč</izvorni_sadrzaj>
    <derivirana_varijabla naziv="DomainObject.Predmet.ProtustrankaWithAdress_1">VIA ADURO d.o.o. POREČ 43. Istarske divizije 7, 52440 Poreč</derivirana_varijabla>
  </DomainObject.Predmet.ProtustrankaWithAdress>
  <DomainObject.Predmet.ProtustrankaWithAdressOIB>
    <izvorni_sadrzaj>VIA ADURO d.o.o. POREČ, OIB 59926511509, 43. Istarske divizije 7, 52440 Poreč</izvorni_sadrzaj>
    <derivirana_varijabla naziv="DomainObject.Predmet.ProtustrankaWithAdressOIB_1">VIA ADURO d.o.o. POREČ, OIB 59926511509, 43. Istarske divizije 7, 52440 Poreč</derivirana_varijabla>
  </DomainObject.Predmet.ProtustrankaWithAdressOIB>
  <DomainObject.Predmet.ProtustrankaNazivFormated>
    <izvorni_sadrzaj>VIA ADURO d.o.o. POREČ</izvorni_sadrzaj>
    <derivirana_varijabla naziv="DomainObject.Predmet.ProtustrankaNazivFormated_1">VIA ADURO d.o.o. POREČ</derivirana_varijabla>
  </DomainObject.Predmet.ProtustrankaNazivFormated>
  <DomainObject.Predmet.ProtustrankaNazivFormatedOIB>
    <izvorni_sadrzaj>VIA ADURO d.o.o. POREČ, OIB 59926511509</izvorni_sadrzaj>
    <derivirana_varijabla naziv="DomainObject.Predmet.ProtustrankaNazivFormatedOIB_1">VIA ADURO d.o.o. POREČ, OIB 59926511509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7263.05</izvorni_sadrzaj>
    <derivirana_varijabla naziv="DomainObject.Predmet.TrenutnaVrijednost_1">7263.05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VIA ADURO d.o.o. POREČ</item>
    </izvorni_sadrzaj>
    <derivirana_varijabla naziv="DomainObject.Predmet.ProtuStrankaListFormated_1">
      <item>VIA ADURO d.o.o. POREČ</item>
    </derivirana_varijabla>
  </DomainObject.Predmet.ProtuStrankaListFormated>
  <DomainObject.Predmet.ProtuStrankaListFormatedOIB>
    <izvorni_sadrzaj>
      <item>VIA ADURO d.o.o. POREČ, OIB 59926511509</item>
    </izvorni_sadrzaj>
    <derivirana_varijabla naziv="DomainObject.Predmet.ProtuStrankaListFormatedOIB_1">
      <item>VIA ADURO d.o.o. POREČ, OIB 59926511509</item>
    </derivirana_varijabla>
  </DomainObject.Predmet.ProtuStrankaListFormatedOIB>
  <DomainObject.Predmet.ProtuStrankaListFormatedWithAdress>
    <izvorni_sadrzaj>
      <item>VIA ADURO d.o.o. POREČ, 43. Istarske divizije 7, 52440 Poreč</item>
    </izvorni_sadrzaj>
    <derivirana_varijabla naziv="DomainObject.Predmet.ProtuStrankaListFormatedWithAdress_1">
      <item>VIA ADURO d.o.o. POREČ, 43. Istarske divizije 7, 52440 Poreč</item>
    </derivirana_varijabla>
  </DomainObject.Predmet.ProtuStrankaListFormatedWithAdress>
  <DomainObject.Predmet.ProtuStrankaListFormatedWithAdressOIB>
    <izvorni_sadrzaj>
      <item>VIA ADURO d.o.o. POREČ, OIB 59926511509, 43. Istarske divizije 7, 52440 Poreč</item>
    </izvorni_sadrzaj>
    <derivirana_varijabla naziv="DomainObject.Predmet.ProtuStrankaListFormatedWithAdressOIB_1">
      <item>VIA ADURO d.o.o. POREČ, OIB 59926511509, 43. Istarske divizije 7, 52440 Poreč</item>
    </derivirana_varijabla>
  </DomainObject.Predmet.ProtuStrankaListFormatedWithAdressOIB>
  <DomainObject.Predmet.ProtuStrankaListNazivFormated>
    <izvorni_sadrzaj>
      <item>VIA ADURO d.o.o. POREČ</item>
    </izvorni_sadrzaj>
    <derivirana_varijabla naziv="DomainObject.Predmet.ProtuStrankaListNazivFormated_1">
      <item>VIA ADURO d.o.o. POREČ</item>
    </derivirana_varijabla>
  </DomainObject.Predmet.ProtuStrankaListNazivFormated>
  <DomainObject.Predmet.ProtuStrankaListNazivFormatedOIB>
    <izvorni_sadrzaj>
      <item>VIA ADURO d.o.o. POREČ, OIB 59926511509</item>
    </izvorni_sadrzaj>
    <derivirana_varijabla naziv="DomainObject.Predmet.ProtuStrankaListNazivFormatedOIB_1">
      <item>VIA ADURO d.o.o. POREČ, OIB 59926511509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VIA ADURO d.o.o. POREČ</izvorni_sadrzaj>
    <derivirana_varijabla naziv="DomainObject.Predmet.ProtustrankaIDrugi_1">VIA ADURO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VIA ADURO d.o.o. POREČ, OIB 59926511509, 43. Istarske divizije 7, 52440 Poreč</izvorni_sadrzaj>
    <derivirana_varijabla naziv="DomainObject.Predmet.ProtustrankaIDrugiAdressOIB_1">VIA ADURO d.o.o. POREČ, OIB 59926511509, 43. Istarske divizije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VIA ADURO d.o.o. POREČ</item>
    </izvorni_sadrzaj>
    <derivirana_varijabla naziv="DomainObject.Predmet.SudioniciListNaziv_1">
      <item>FINANCIJSKA AGENCIJA, RC RIJEKA, PODRUŽNICA PULA, PULA</item>
      <item>VIA ADURO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VIA ADURO d.o.o. POREČ, OIB 59926511509, 43. Istarske divizije 7,52440 Poreč</item>
    </izvorni_sadrzaj>
    <derivirana_varijabla naziv="DomainObject.Predmet.SudioniciListAdressOIB_1">
      <item>FINANCIJSKA AGENCIJA, RC RIJEKA, PODRUŽNICA PULA, PULA, OIB 85821130368, F. Kurelca 8,51000 Rijeka</item>
      <item>VIA ADURO d.o.o. POREČ, OIB 59926511509, 43. Istarske divizije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59926511509</item>
    </izvorni_sadrzaj>
    <derivirana_varijabla naziv="DomainObject.Predmet.SudioniciListNazivOIB_1">
      <item>, OIB 85821130368</item>
      <item>, OIB 59926511509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3631</properties:Characters>
  <properties:Lines>86</properties:Lines>
  <properties:Paragraphs>31</properties:Paragraphs>
  <properties:TotalTime>3</properties:TotalTime>
  <properties:ScaleCrop>false</properties:ScaleCrop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2018-04-17T10:08:00Z</dcterms:created>
  <dc:creator>Morena Brajuha</dc:creator>
  <dc:description/>
  <cp:keywords/>
  <cp:lastModifiedBy>Morena Brajuha</cp:lastModifiedBy>
  <cp:lastPrinted>2018-04-23T07:30:00Z</cp:lastPrinted>
  <dcterms:modified xmlns:xsi="http://www.w3.org/2001/XMLSchema-instance" xsi:type="dcterms:W3CDTF">2018-04-23T07:30:00Z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(St-659-17 Via aduro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