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6ee3" w14:paraId="e0e6ee3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9E7D04">
        <w:t>641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C31D03" w:rsidRPr="00C31D03">
        <w:t xml:space="preserve"> </w:t>
      </w:r>
      <w:r w:rsidR="009E7D04">
        <w:t>L-KROJ jednostavno društvo s ograničenom odgovornošću za usluge</w:t>
      </w:r>
      <w:r w:rsidR="001C0917">
        <w:t>,</w:t>
      </w:r>
      <w:r w:rsidR="00184114">
        <w:t xml:space="preserve"> Zagreb, Oboj 6. odvojak 3,</w:t>
      </w:r>
      <w:r w:rsidR="001C0917">
        <w:t xml:space="preserve"> MBS:</w:t>
      </w:r>
      <w:r w:rsidR="00C31D03">
        <w:t xml:space="preserve"> </w:t>
      </w:r>
      <w:r w:rsidR="009E7D04">
        <w:t>080841594</w:t>
      </w:r>
      <w:r w:rsidR="001C0917">
        <w:t xml:space="preserve">, OIB: </w:t>
      </w:r>
      <w:r w:rsidR="009E7D04">
        <w:t>05925852589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686CD9">
        <w:t>64</w:t>
      </w:r>
      <w:r w:rsidR="009E7D04">
        <w:t>1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9E7D04">
        <w:t>4.192,34</w:t>
      </w:r>
      <w:r w:rsidR="00B10B58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9E7D04">
        <w:t>Lidija Vahtarić</w:t>
      </w:r>
      <w:r w:rsidR="00184114">
        <w:t xml:space="preserve"> iz Zagreba, Oboj 6. o</w:t>
      </w:r>
      <w:r w:rsidR="009E7D04">
        <w:t>dvojak 3</w:t>
      </w:r>
      <w:r w:rsidR="00B51D17">
        <w:t>, OIB</w:t>
      </w:r>
      <w:r w:rsidR="00185F6C">
        <w:t>:</w:t>
      </w:r>
      <w:r w:rsidR="00B51D17">
        <w:t xml:space="preserve"> </w:t>
      </w:r>
      <w:r w:rsidR="009E7D04">
        <w:t>35293446307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1B6C4D">
        <w:t>21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1B6C4D">
        <w:t>21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48BC" w:rsidR="002C48BC">
      <w:r>
        <w:separator/>
      </w:r>
    </w:p>
  </w:endnote>
  <w:endnote w:id="0" w:type="continuationSeparator">
    <w:p w:rsidRDefault="002C48BC" w:rsidR="002C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48BC" w:rsidR="002C48BC">
      <w:r>
        <w:separator/>
      </w:r>
    </w:p>
  </w:footnote>
  <w:footnote w:id="0" w:type="continuationSeparator">
    <w:p w:rsidRDefault="002C48BC" w:rsidR="002C4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4114"/>
    <w:rsid w:val="00185301"/>
    <w:rsid w:val="00185F6C"/>
    <w:rsid w:val="00190BCD"/>
    <w:rsid w:val="001B6C4D"/>
    <w:rsid w:val="001C0917"/>
    <w:rsid w:val="001E11D5"/>
    <w:rsid w:val="001E5E08"/>
    <w:rsid w:val="00252B2F"/>
    <w:rsid w:val="00257DF6"/>
    <w:rsid w:val="002B5CD9"/>
    <w:rsid w:val="002C4144"/>
    <w:rsid w:val="002C48BC"/>
    <w:rsid w:val="002D4544"/>
    <w:rsid w:val="0038751B"/>
    <w:rsid w:val="0039456D"/>
    <w:rsid w:val="003A0684"/>
    <w:rsid w:val="003C4BD3"/>
    <w:rsid w:val="003E3990"/>
    <w:rsid w:val="004226FF"/>
    <w:rsid w:val="0042270C"/>
    <w:rsid w:val="00431D22"/>
    <w:rsid w:val="0044005D"/>
    <w:rsid w:val="004851E2"/>
    <w:rsid w:val="004B6D41"/>
    <w:rsid w:val="004F282D"/>
    <w:rsid w:val="00521BC1"/>
    <w:rsid w:val="00593EA3"/>
    <w:rsid w:val="00606F08"/>
    <w:rsid w:val="00686CD9"/>
    <w:rsid w:val="006B5E06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943B83"/>
    <w:rsid w:val="009751CA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D01C2"/>
    <w:rsid w:val="00E1588A"/>
    <w:rsid w:val="00E2385C"/>
    <w:rsid w:val="00E2720F"/>
    <w:rsid w:val="00EA51AA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943B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B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B83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B83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B83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943B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B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B83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B83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B83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St-641/2016</izvorni_sadrzaj>
    <derivirana_varijabla naziv="DomainObject.Predmet.OznakaBroj_1">St-641/2016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L-KROJ j.d.o.o. zastupanog po punomoćniku Lidija Vahtarić</izvorni_sadrzaj>
    <derivirana_varijabla naziv="DomainObject.Predmet.ProtustrankaFormated_1">  L-KROJ j.d.o.o. zastupanog po punomoćniku Lidija Vahtarić</derivirana_varijabla>
  </DomainObject.Predmet.ProtustrankaFormated>
  <DomainObject.Predmet.ProtustrankaFormatedOIB>
    <izvorni_sadrzaj>  L-KROJ j.d.o.o., OIB 05925852589 zastupanog po punomoćniku Lidija Vahtarić</izvorni_sadrzaj>
    <derivirana_varijabla naziv="DomainObject.Predmet.ProtustrankaFormatedOIB_1">  L-KROJ j.d.o.o., OIB 05925852589 zastupanog po punomoćniku Lidija Vahtarić</derivirana_varijabla>
  </DomainObject.Predmet.ProtustrankaFormatedOIB>
  <DomainObject.Predmet.ProtustrankaFormatedWithAdress>
    <izvorni_sadrzaj> L-KROJ j.d.o.o., Oboj 6. odvojak 3, 10000 Zagreb zastupanog po punomoćniku Lidija Vahtarić</izvorni_sadrzaj>
    <derivirana_varijabla naziv="DomainObject.Predmet.ProtustrankaFormatedWithAdress_1"> L-KROJ j.d.o.o., Oboj 6. odvojak 3, 10000 Zagreb zastupanog po punomoćniku Lidija Vahtarić</derivirana_varijabla>
  </DomainObject.Predmet.ProtustrankaFormatedWithAdress>
  <DomainObject.Predmet.ProtustrankaFormatedWithAdressOIB>
    <izvorni_sadrzaj> L-KROJ j.d.o.o., OIB 05925852589, Oboj 6. odvojak 3, 10000 Zagreb zastupanog po punomoćniku Lidija Vahtarić</izvorni_sadrzaj>
    <derivirana_varijabla naziv="DomainObject.Predmet.ProtustrankaFormatedWithAdressOIB_1"> L-KROJ j.d.o.o., OIB 05925852589, Oboj 6. odvojak 3, 10000 Zagreb zastupanog po punomoćniku Lidija Vahtarić</derivirana_varijabla>
  </DomainObject.Predmet.ProtustrankaFormatedWithAdressOIB>
  <DomainObject.Predmet.ProtustrankaWithAdress>
    <izvorni_sadrzaj>L-KROJ j.d.o.o. Oboj 6. odvojak 3, 10000 Zagreb</izvorni_sadrzaj>
    <derivirana_varijabla naziv="DomainObject.Predmet.ProtustrankaWithAdress_1">L-KROJ j.d.o.o. Oboj 6. odvojak 3, 10000 Zagreb</derivirana_varijabla>
  </DomainObject.Predmet.ProtustrankaWithAdress>
  <DomainObject.Predmet.ProtustrankaWithAdressOIB>
    <izvorni_sadrzaj>L-KROJ j.d.o.o., OIB 05925852589, Oboj 6. odvojak 3, 10000 Zagreb</izvorni_sadrzaj>
    <derivirana_varijabla naziv="DomainObject.Predmet.ProtustrankaWithAdressOIB_1">L-KROJ j.d.o.o., OIB 05925852589, Oboj 6. odvojak 3, 10000 Zagreb</derivirana_varijabla>
  </DomainObject.Predmet.ProtustrankaWithAdressOIB>
  <DomainObject.Predmet.ProtustrankaNazivFormated>
    <izvorni_sadrzaj>L-KROJ j.d.o.o.</izvorni_sadrzaj>
    <derivirana_varijabla naziv="DomainObject.Predmet.ProtustrankaNazivFormated_1">L-KROJ j.d.o.o.</derivirana_varijabla>
  </DomainObject.Predmet.ProtustrankaNazivFormated>
  <DomainObject.Predmet.ProtustrankaNazivFormatedOIB>
    <izvorni_sadrzaj>L-KROJ j.d.o.o., OIB 05925852589</izvorni_sadrzaj>
    <derivirana_varijabla naziv="DomainObject.Predmet.ProtustrankaNazivFormatedOIB_1">L-KROJ j.d.o.o., OIB 05925852589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L-KROJ j.d.o.o. zastupanog po punomoćniku Lidija Vahtarić</item>
    </izvorni_sadrzaj>
    <derivirana_varijabla naziv="DomainObject.Predmet.ProtuStrankaListFormated_1">
      <item>L-KROJ j.d.o.o. zastupanog po punomoćniku Lidija Vahtarić</item>
    </derivirana_varijabla>
  </DomainObject.Predmet.ProtuStrankaListFormated>
  <DomainObject.Predmet.ProtuStrankaListFormatedOIB>
    <izvorni_sadrzaj>
      <item>L-KROJ j.d.o.o., OIB 05925852589 zastupanog po punomoćniku Lidija Vahtarić</item>
    </izvorni_sadrzaj>
    <derivirana_varijabla naziv="DomainObject.Predmet.ProtuStrankaListFormatedOIB_1">
      <item>L-KROJ j.d.o.o., OIB 05925852589 zastupanog po punomoćniku Lidija Vahtarić</item>
    </derivirana_varijabla>
  </DomainObject.Predmet.ProtuStrankaListFormatedOIB>
  <DomainObject.Predmet.ProtuStrankaListFormatedWithAdress>
    <izvorni_sadrzaj>
      <item>L-KROJ j.d.o.o., Oboj 6. odvojak 3, 10000 Zagreb zastupanog po punomoćniku Lidija Vahtarić</item>
    </izvorni_sadrzaj>
    <derivirana_varijabla naziv="DomainObject.Predmet.ProtuStrankaListFormatedWithAdress_1">
      <item>L-KROJ j.d.o.o., Oboj 6. odvojak 3, 10000 Zagreb zastupanog po punomoćniku Lidija Vahtarić</item>
    </derivirana_varijabla>
  </DomainObject.Predmet.ProtuStrankaListFormatedWithAdress>
  <DomainObject.Predmet.ProtuStrankaListFormatedWithAdressOIB>
    <izvorni_sadrzaj>
      <item>L-KROJ j.d.o.o., OIB 05925852589, Oboj 6. odvojak 3, 10000 Zagreb zastupanog po punomoćniku Lidija Vahtarić</item>
    </izvorni_sadrzaj>
    <derivirana_varijabla naziv="DomainObject.Predmet.ProtuStrankaListFormatedWithAdressOIB_1">
      <item>L-KROJ j.d.o.o., OIB 05925852589, Oboj 6. odvojak 3, 10000 Zagreb zastupanog po punomoćniku Lidija Vahtarić</item>
    </derivirana_varijabla>
  </DomainObject.Predmet.ProtuStrankaListFormatedWithAdressOIB>
  <DomainObject.Predmet.ProtuStrankaListNazivFormated>
    <izvorni_sadrzaj>
      <item>L-KROJ j.d.o.o.</item>
    </izvorni_sadrzaj>
    <derivirana_varijabla naziv="DomainObject.Predmet.ProtuStrankaListNazivFormated_1">
      <item>L-KROJ j.d.o.o.</item>
    </derivirana_varijabla>
  </DomainObject.Predmet.ProtuStrankaListNazivFormated>
  <DomainObject.Predmet.ProtuStrankaListNazivFormatedOIB>
    <izvorni_sadrzaj>
      <item>L-KROJ j.d.o.o., OIB 05925852589</item>
    </izvorni_sadrzaj>
    <derivirana_varijabla naziv="DomainObject.Predmet.ProtuStrankaListNazivFormatedOIB_1">
      <item>L-KROJ j.d.o.o., OIB 05925852589</item>
    </derivirana_varijabla>
  </DomainObject.Predmet.ProtuStrankaListNazivFormatedOIB>
  <DomainObject.Predmet.OstaliListFormated>
    <izvorni_sadrzaj>
      <item>Lidija Vahtarić punomoćnik sudionika u postupku L-KROJ j.d.o.o.</item>
    </izvorni_sadrzaj>
    <derivirana_varijabla naziv="DomainObject.Predmet.OstaliListFormated_1">
      <item>Lidija Vahtarić punomoćnik sudionika u postupku L-KROJ j.d.o.o.</item>
    </derivirana_varijabla>
  </DomainObject.Predmet.OstaliListFormated>
  <DomainObject.Predmet.OstaliListFormatedOIB>
    <izvorni_sadrzaj>
      <item>Lidija Vahtarić, OIB 35293446307 punomoćnik sudionika u postupku L-KROJ j.d.o.o.</item>
    </izvorni_sadrzaj>
    <derivirana_varijabla naziv="DomainObject.Predmet.OstaliListFormatedOIB_1">
      <item>Lidija Vahtarić, OIB 35293446307 punomoćnik sudionika u postupku L-KROJ j.d.o.o.</item>
    </derivirana_varijabla>
  </DomainObject.Predmet.OstaliListFormatedOIB>
  <DomainObject.Predmet.OstaliListFormatedWithAdress>
    <izvorni_sadrzaj>
      <item>Lidija Vahtarić, Oboj 6. odvojak 3, 10000 Zagreb punomoćnik sudionika u postupku L-KROJ j.d.o.o.</item>
    </izvorni_sadrzaj>
    <derivirana_varijabla naziv="DomainObject.Predmet.OstaliListFormatedWithAdress_1">
      <item>Lidija Vahtarić, Oboj 6. odvojak 3, 10000 Zagreb punomoćnik sudionika u postupku L-KROJ j.d.o.o.</item>
    </derivirana_varijabla>
  </DomainObject.Predmet.OstaliListFormatedWithAdress>
  <DomainObject.Predmet.OstaliListFormatedWithAdressOIB>
    <izvorni_sadrzaj>
      <item>Lidija Vahtarić, OIB 35293446307, Oboj 6. odvojak 3, 10000 Zagreb punomoćnik sudionika u postupku L-KROJ j.d.o.o.</item>
    </izvorni_sadrzaj>
    <derivirana_varijabla naziv="DomainObject.Predmet.OstaliListFormatedWithAdressOIB_1">
      <item>Lidija Vahtarić, OIB 35293446307, Oboj 6. odvojak 3, 10000 Zagreb punomoćnik sudionika u postupku L-KROJ j.d.o.o.</item>
    </derivirana_varijabla>
  </DomainObject.Predmet.OstaliListFormatedWithAdressOIB>
  <DomainObject.Predmet.OstaliListNazivFormated>
    <izvorni_sadrzaj>
      <item>Lidija Vahtarić</item>
    </izvorni_sadrzaj>
    <derivirana_varijabla naziv="DomainObject.Predmet.OstaliListNazivFormated_1">
      <item>Lidija Vahtarić</item>
    </derivirana_varijabla>
  </DomainObject.Predmet.OstaliListNazivFormated>
  <DomainObject.Predmet.OstaliListNazivFormatedOIB>
    <izvorni_sadrzaj>
      <item>Lidija Vahtarić, OIB 35293446307</item>
    </izvorni_sadrzaj>
    <derivirana_varijabla naziv="DomainObject.Predmet.OstaliListNazivFormatedOIB_1">
      <item>Lidija Vahtarić, OIB 35293446307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L-KROJ j.d.o.o.</izvorni_sadrzaj>
    <derivirana_varijabla naziv="DomainObject.Predmet.ProtustrankaIDrugi_1">L-KROJ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L-KROJ j.d.o.o., OIB 05925852589, Oboj 6. odvojak 3, 10000 Zagreb</izvorni_sadrzaj>
    <derivirana_varijabla naziv="DomainObject.Predmet.ProtustrankaIDrugiAdressOIB_1">L-KROJ j.d.o.o., OIB 05925852589, Oboj 6.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L-KROJ j.d.o.o.</item>
      <item>FINA Regionalni centar Zagreb</item>
      <item>Lidija Vahtarić</item>
    </izvorni_sadrzaj>
    <derivirana_varijabla naziv="DomainObject.Predmet.SudioniciListNaziv_1">
      <item>L-KROJ j.d.o.o.</item>
      <item>FINA Regionalni centar Zagreb</item>
      <item>Lidija Vahtarić</item>
    </derivirana_varijabla>
  </DomainObject.Predmet.SudioniciListNaziv>
  <DomainObject.Predmet.SudioniciListAdressOIB>
    <izvorni_sadrzaj>
      <item>L-KROJ j.d.o.o., OIB 05925852589, Oboj 6. odvojak 3,10000 Zagreb</item>
      <item>FINA Regionalni centar Zagreb, OIB 85821130368, Trg svibanjskih žrtava 1995. 1,10000 Zagreb</item>
      <item>Lidija Vahtarić, OIB 35293446307, Oboj 6. odvojak 3,10000 Zagreb</item>
    </izvorni_sadrzaj>
    <derivirana_varijabla naziv="DomainObject.Predmet.SudioniciListAdressOIB_1">
      <item>L-KROJ j.d.o.o., OIB 05925852589, Oboj 6. odvojak 3,10000 Zagreb</item>
      <item>FINA Regionalni centar Zagreb, OIB 85821130368, Trg svibanjskih žrtava 1995. 1,10000 Zagreb</item>
      <item>Lidija Vahtarić, OIB 35293446307, Oboj 6. odvojak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05925852589</item>
      <item>, OIB 85821130368</item>
      <item>, OIB 35293446307</item>
    </izvorni_sadrzaj>
    <derivirana_varijabla naziv="DomainObject.Predmet.SudioniciListNazivOIB_1">
      <item>, OIB 05925852589</item>
      <item>, OIB 85821130368</item>
      <item>, OIB 35293446307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309</properties:Words>
  <properties:Characters>1744</properties:Characters>
  <properties:Lines>51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2016-06-20T07:31:00Z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2016-06-21T08:19:00Z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