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ae610" w14:paraId="53ae610" w:rsidRDefault="0078200A" w:rsidP="00CB77DA" w:rsidR="00CB77DA" w:rsidRPr="00BD7ADE">
      <w:pPr>
        <w:ind w:firstLine="708"/>
        <w:jc w:val="both"/>
        <w15:collapsed w:val="false"/>
      </w:pPr>
      <w:bookmarkStart w:name="_GoBack" w:id="0"/>
      <w:bookmarkEnd w:id="0"/>
      <w:r>
        <w:t>+</w:t>
      </w:r>
      <w:r w:rsidR="00CB77DA" w:rsidRPr="00BD7ADE">
        <w:rPr>
          <w:noProof/>
        </w:rPr>
        <w:drawing>
          <wp:inline distR="0" distL="0" distB="0" distT="0">
            <wp:extent cy="727075" cx="540385"/>
            <wp:effectExtent b="0" r="0" t="0" l="0"/>
            <wp:docPr descr="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707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B77DA" w:rsidP="00CB77DA" w:rsidR="00CB77DA" w:rsidRPr="00BD7ADE">
      <w:pPr>
        <w:jc w:val="both"/>
      </w:pPr>
    </w:p>
    <w:p w:rsidRDefault="005240A7" w:rsidP="005240A7" w:rsidR="005240A7" w:rsidRPr="00BD7ADE">
      <w:pPr>
        <w:jc w:val="both"/>
        <w:rPr>
          <w:color w:val="222222"/>
          <w:lang w:eastAsia="en-US"/>
        </w:rPr>
      </w:pPr>
      <w:r w:rsidRPr="00BD7ADE">
        <w:rPr>
          <w:color w:val="222222"/>
          <w:lang w:eastAsia="en-US"/>
        </w:rPr>
        <w:t>REPUBLIKA HRVATSKA</w:t>
      </w:r>
    </w:p>
    <w:p w:rsidRDefault="005240A7" w:rsidP="005240A7" w:rsidR="005240A7" w:rsidRPr="00BD7ADE">
      <w:pPr>
        <w:jc w:val="both"/>
        <w:rPr>
          <w:color w:val="222222"/>
          <w:lang w:eastAsia="en-US"/>
        </w:rPr>
      </w:pPr>
      <w:r w:rsidRPr="00BD7ADE">
        <w:rPr>
          <w:color w:val="222222"/>
          <w:lang w:eastAsia="en-US"/>
        </w:rPr>
        <w:t>TRGOVAČKI SUD U OSIJEKU</w:t>
      </w:r>
    </w:p>
    <w:p w:rsidRDefault="005240A7" w:rsidP="005240A7" w:rsidR="005240A7" w:rsidRPr="00BD7ADE">
      <w:pPr>
        <w:jc w:val="both"/>
        <w:rPr>
          <w:color w:val="222222"/>
          <w:lang w:eastAsia="en-US"/>
        </w:rPr>
      </w:pPr>
      <w:r w:rsidRPr="00BD7ADE">
        <w:rPr>
          <w:color w:val="222222"/>
          <w:lang w:eastAsia="en-US"/>
        </w:rPr>
        <w:t>STALNA SLUŽBA U SLAVONSKOM BRODU                               </w:t>
      </w:r>
    </w:p>
    <w:p w:rsidRDefault="005240A7" w:rsidP="005240A7" w:rsidR="005240A7" w:rsidRPr="00BD7ADE">
      <w:pPr>
        <w:jc w:val="both"/>
        <w:rPr>
          <w:color w:val="222222"/>
          <w:lang w:eastAsia="en-US"/>
        </w:rPr>
      </w:pPr>
      <w:r w:rsidRPr="00BD7ADE">
        <w:rPr>
          <w:color w:val="222222"/>
          <w:lang w:eastAsia="en-US"/>
        </w:rPr>
        <w:t>Trg pobjede 13</w:t>
      </w:r>
    </w:p>
    <w:p w:rsidRDefault="005240A7" w:rsidP="005240A7" w:rsidR="005240A7" w:rsidRPr="00BD7ADE">
      <w:pPr>
        <w:jc w:val="both"/>
        <w:rPr>
          <w:color w:val="222222"/>
          <w:lang w:eastAsia="en-US"/>
        </w:rPr>
      </w:pPr>
      <w:r w:rsidRPr="00BD7ADE">
        <w:rPr>
          <w:color w:val="222222"/>
          <w:lang w:eastAsia="en-US"/>
        </w:rPr>
        <w:t>35000 Slavonski Brod</w:t>
      </w:r>
    </w:p>
    <w:p w:rsidRDefault="005240A7" w:rsidP="005240A7" w:rsidR="005240A7" w:rsidRPr="00BD7ADE">
      <w:pPr>
        <w:jc w:val="center"/>
        <w:rPr>
          <w:b/>
          <w:color w:val="222222"/>
          <w:lang w:eastAsia="en-US"/>
        </w:rPr>
      </w:pPr>
    </w:p>
    <w:p w:rsidRDefault="00CC7431" w:rsidP="00CC7431" w:rsidR="00CC7431">
      <w:pPr>
        <w:spacing w:beforeAutospacing="true" w:before="100"/>
        <w:ind w:firstLine="708" w:left="6372"/>
        <w:rPr>
          <w:color w:val="222222"/>
        </w:rPr>
      </w:pPr>
      <w:r>
        <w:rPr>
          <w:color w:val="222222"/>
        </w:rPr>
        <w:t>3/St-69/2015-139</w:t>
      </w:r>
    </w:p>
    <w:p w:rsidRDefault="00CC7431" w:rsidP="00CC7431" w:rsidR="00CC7431">
      <w:pPr>
        <w:spacing w:beforeAutospacing="true" w:before="100"/>
        <w:jc w:val="center"/>
        <w:rPr>
          <w:b/>
          <w:color w:val="222222"/>
        </w:rPr>
      </w:pPr>
      <w:r>
        <w:rPr>
          <w:b/>
          <w:color w:val="222222"/>
        </w:rPr>
        <w:t xml:space="preserve"> U     I M E    R E P U B L I K E     H R V A T S K E </w:t>
      </w:r>
    </w:p>
    <w:p w:rsidRDefault="00CC7431" w:rsidP="00CC7431" w:rsidR="00CC7431">
      <w:pPr>
        <w:spacing w:beforeAutospacing="true" w:before="100"/>
        <w:jc w:val="center"/>
        <w:rPr>
          <w:b/>
          <w:color w:val="222222"/>
        </w:rPr>
      </w:pPr>
      <w:r>
        <w:rPr>
          <w:b/>
          <w:color w:val="222222"/>
        </w:rPr>
        <w:t xml:space="preserve">R J E Š E N J E  </w:t>
      </w:r>
    </w:p>
    <w:p w:rsidRDefault="00CC7431" w:rsidP="00CC7431" w:rsidR="00CC7431">
      <w:pPr>
        <w:ind w:firstLine="708"/>
        <w:jc w:val="both"/>
      </w:pPr>
    </w:p>
    <w:p w:rsidRDefault="00CC7431" w:rsidP="00CC7431" w:rsidR="00CC7431">
      <w:pPr>
        <w:ind w:firstLine="708"/>
        <w:jc w:val="both"/>
      </w:pPr>
      <w:r>
        <w:t>TRGOVAČKI SUD U OSIJEKU, STALNA SLUŽBA U SLAVONSKOM BRODU, po stečajnoj sutkinji Danieli Martini Maoduš, u stečajnom postupku nad stečajnim dužnikom  </w:t>
      </w:r>
      <w:r>
        <w:rPr>
          <w:b/>
        </w:rPr>
        <w:t>RAVELANA d.o.o., Pakrac u stečaju, Trg 76. bataljuna 3,</w:t>
      </w:r>
      <w:r w:rsidR="0095615D">
        <w:rPr>
          <w:b/>
        </w:rPr>
        <w:t xml:space="preserve"> OIB: OIB: 66866255628</w:t>
      </w:r>
      <w:r>
        <w:rPr>
          <w:b/>
        </w:rPr>
        <w:t xml:space="preserve"> </w:t>
      </w:r>
      <w:r>
        <w:t xml:space="preserve">zastupano po stečajnom upravitelju  Marku </w:t>
      </w:r>
      <w:proofErr w:type="spellStart"/>
      <w:r>
        <w:t>Fak</w:t>
      </w:r>
      <w:proofErr w:type="spellEnd"/>
      <w:r>
        <w:t xml:space="preserve"> iz Zagreba, 31. listopada 2018.</w:t>
      </w:r>
    </w:p>
    <w:p w:rsidRDefault="00CB77DA" w:rsidP="00CB77DA" w:rsidR="00CB77DA" w:rsidRPr="00BD7ADE">
      <w:pPr>
        <w:jc w:val="both"/>
      </w:pPr>
      <w:r w:rsidRPr="00BD7ADE">
        <w:rPr>
          <w:color w:val="000000"/>
        </w:rPr>
        <w:t xml:space="preserve">                                                           </w:t>
      </w:r>
    </w:p>
    <w:p w:rsidRDefault="00CB77DA" w:rsidP="00CB77DA" w:rsidR="00CB77DA" w:rsidRPr="00BD7ADE">
      <w:pPr>
        <w:jc w:val="center"/>
      </w:pPr>
      <w:r w:rsidRPr="00BD7ADE">
        <w:rPr>
          <w:color w:val="000000"/>
        </w:rPr>
        <w:t>r i j e š i o  j e</w:t>
      </w:r>
    </w:p>
    <w:p w:rsidRDefault="00CB77DA" w:rsidP="00CB77DA" w:rsidR="00CB77DA" w:rsidRPr="00BD7ADE">
      <w:pPr>
        <w:jc w:val="both"/>
      </w:pPr>
    </w:p>
    <w:p w:rsidRDefault="001A5280" w:rsidP="00BD7ADE" w:rsidR="00BD7ADE" w:rsidRPr="00BD7ADE">
      <w:pPr>
        <w:shd w:fill="FFFFFF" w:color="auto" w:val="clear"/>
        <w:ind w:firstLine="708"/>
        <w:jc w:val="both"/>
        <w:rPr>
          <w:color w:val="222222"/>
        </w:rPr>
      </w:pPr>
      <w:r>
        <w:rPr>
          <w:color w:val="222222"/>
        </w:rPr>
        <w:t xml:space="preserve">I – Nakon provedenog stečajnog postupka u kojem </w:t>
      </w:r>
      <w:r w:rsidR="00A010B8">
        <w:rPr>
          <w:color w:val="222222"/>
        </w:rPr>
        <w:t>su namireni djelomično vjerovnici I. višeg isplatnog reda u postotku od 29,56 %</w:t>
      </w:r>
      <w:r>
        <w:rPr>
          <w:color w:val="222222"/>
        </w:rPr>
        <w:t xml:space="preserve"> od </w:t>
      </w:r>
      <w:r w:rsidR="00A010B8">
        <w:rPr>
          <w:color w:val="222222"/>
        </w:rPr>
        <w:t>utvrđenih tražbina</w:t>
      </w:r>
      <w:r>
        <w:rPr>
          <w:color w:val="222222"/>
        </w:rPr>
        <w:t xml:space="preserve">, a nisu namireni vjerovnici II. višeg isplatnog reda, a namireni su troškovi stečajnog postupka i ostale obveze stečajne mase, </w:t>
      </w:r>
      <w:r w:rsidR="00BD7ADE" w:rsidRPr="00BD7ADE">
        <w:rPr>
          <w:color w:val="222222"/>
        </w:rPr>
        <w:t xml:space="preserve">zaključuje se stečajni postupak nad dužnikom </w:t>
      </w:r>
      <w:r w:rsidR="0095615D">
        <w:rPr>
          <w:b/>
        </w:rPr>
        <w:t>RAVELANA d.o.o., Pakrac u stečaju, Trg 76. bataljuna 3, OIB: OIB: 66866255628</w:t>
      </w:r>
      <w:r w:rsidR="00BD7ADE">
        <w:rPr>
          <w:b/>
        </w:rPr>
        <w:t>.</w:t>
      </w:r>
    </w:p>
    <w:p w:rsidRDefault="00BD7ADE" w:rsidP="00BD7ADE" w:rsidR="00BD7ADE" w:rsidRPr="00BD7ADE">
      <w:pPr>
        <w:shd w:fill="FFFFFF" w:color="auto" w:val="clear"/>
        <w:ind w:firstLine="708"/>
        <w:jc w:val="both"/>
        <w:rPr>
          <w:color w:val="222222"/>
        </w:rPr>
      </w:pPr>
      <w:r w:rsidRPr="00BD7ADE">
        <w:rPr>
          <w:color w:val="222222"/>
        </w:rPr>
        <w:t> </w:t>
      </w:r>
    </w:p>
    <w:p w:rsidRDefault="00BD7ADE" w:rsidP="00BD7ADE" w:rsidR="00BD7ADE" w:rsidRPr="00BD7ADE">
      <w:pPr>
        <w:shd w:fill="FFFFFF" w:color="auto" w:val="clear"/>
        <w:ind w:firstLine="708"/>
        <w:jc w:val="both"/>
        <w:rPr>
          <w:color w:val="222222"/>
        </w:rPr>
      </w:pPr>
      <w:r w:rsidRPr="00BD7ADE">
        <w:rPr>
          <w:color w:val="222222"/>
        </w:rPr>
        <w:t xml:space="preserve">III – Po pravomoćnosti ovog rješenja </w:t>
      </w:r>
      <w:r>
        <w:rPr>
          <w:color w:val="222222"/>
        </w:rPr>
        <w:t xml:space="preserve">dužnik </w:t>
      </w:r>
      <w:r w:rsidR="0095615D">
        <w:rPr>
          <w:b/>
        </w:rPr>
        <w:t xml:space="preserve">RAVELANA d.o.o., Pakrac u stečaju, Trg 76. bataljuna 3, OIB: OIB: 66866255628 </w:t>
      </w:r>
      <w:r w:rsidRPr="00BD7ADE">
        <w:rPr>
          <w:b/>
        </w:rPr>
        <w:t xml:space="preserve"> </w:t>
      </w:r>
      <w:r w:rsidRPr="00BD7ADE">
        <w:rPr>
          <w:color w:val="222222"/>
        </w:rPr>
        <w:t xml:space="preserve"> će se brisati iz sudskog registra.</w:t>
      </w:r>
    </w:p>
    <w:p w:rsidRDefault="00BD7ADE" w:rsidP="00BD7ADE" w:rsidR="00BD7ADE" w:rsidRPr="00BD7ADE">
      <w:pPr>
        <w:shd w:fill="FFFFFF" w:color="auto" w:val="clear"/>
        <w:jc w:val="both"/>
        <w:rPr>
          <w:color w:val="222222"/>
        </w:rPr>
      </w:pPr>
      <w:r w:rsidRPr="00BD7ADE">
        <w:rPr>
          <w:color w:val="222222"/>
        </w:rPr>
        <w:t> </w:t>
      </w:r>
    </w:p>
    <w:p w:rsidRDefault="00BD7ADE" w:rsidP="00BD7ADE" w:rsidR="00BD7ADE" w:rsidRPr="00BD7ADE">
      <w:pPr>
        <w:shd w:fill="FFFFFF" w:color="auto" w:val="clear"/>
        <w:ind w:firstLine="708"/>
        <w:jc w:val="both"/>
        <w:rPr>
          <w:color w:val="222222"/>
        </w:rPr>
      </w:pPr>
      <w:r w:rsidRPr="00BD7ADE">
        <w:rPr>
          <w:color w:val="222222"/>
        </w:rPr>
        <w:t>IV – Ovo rješenje ima se objaviti na E oglasnoj ploči suda.</w:t>
      </w:r>
    </w:p>
    <w:p w:rsidRDefault="00BD7ADE" w:rsidP="00BD7ADE" w:rsidR="00BD7ADE" w:rsidRPr="00BD7ADE">
      <w:pPr>
        <w:shd w:fill="FFFFFF" w:color="auto" w:val="clear"/>
        <w:jc w:val="both"/>
        <w:rPr>
          <w:color w:val="222222"/>
        </w:rPr>
      </w:pPr>
      <w:r w:rsidRPr="00BD7ADE">
        <w:rPr>
          <w:color w:val="222222"/>
        </w:rPr>
        <w:t>  </w:t>
      </w:r>
    </w:p>
    <w:p w:rsidRDefault="00BD7ADE" w:rsidP="00BD7ADE" w:rsidR="00BD7ADE" w:rsidRPr="00BD7ADE">
      <w:pPr>
        <w:shd w:fill="FFFFFF" w:color="auto" w:val="clear"/>
        <w:jc w:val="both"/>
        <w:rPr>
          <w:color w:val="222222"/>
        </w:rPr>
      </w:pPr>
      <w:r w:rsidRPr="00BD7ADE">
        <w:rPr>
          <w:color w:val="222222"/>
        </w:rPr>
        <w:t>    </w:t>
      </w:r>
    </w:p>
    <w:p w:rsidRDefault="00BD7ADE" w:rsidP="00BD7ADE" w:rsidR="00BD7ADE" w:rsidRPr="00BD7ADE">
      <w:pPr>
        <w:shd w:fill="FFFFFF" w:color="auto" w:val="clear"/>
        <w:jc w:val="center"/>
        <w:rPr>
          <w:color w:val="222222"/>
        </w:rPr>
      </w:pPr>
      <w:r w:rsidRPr="00BD7ADE">
        <w:rPr>
          <w:color w:val="222222"/>
        </w:rPr>
        <w:t>Obrazloženje</w:t>
      </w:r>
    </w:p>
    <w:p w:rsidRDefault="00BD7ADE" w:rsidP="00BD7ADE" w:rsidR="00BD7ADE" w:rsidRPr="00BD7ADE">
      <w:pPr>
        <w:shd w:fill="FFFFFF" w:color="auto" w:val="clear"/>
        <w:jc w:val="both"/>
        <w:rPr>
          <w:color w:val="222222"/>
        </w:rPr>
      </w:pPr>
      <w:r w:rsidRPr="00BD7ADE">
        <w:rPr>
          <w:color w:val="222222"/>
        </w:rPr>
        <w:t> </w:t>
      </w:r>
    </w:p>
    <w:p w:rsidRDefault="00BD7ADE" w:rsidP="00BD7ADE" w:rsidR="00BD7ADE" w:rsidRPr="00BD7ADE">
      <w:pPr>
        <w:shd w:fill="FFFFFF" w:color="auto" w:val="clear"/>
        <w:ind w:firstLine="708"/>
        <w:jc w:val="both"/>
        <w:rPr>
          <w:color w:val="222222"/>
        </w:rPr>
      </w:pPr>
      <w:r w:rsidRPr="00BD7ADE">
        <w:rPr>
          <w:color w:val="222222"/>
        </w:rPr>
        <w:t>Rješenjem stečajnog suca ovog Suda br. St-</w:t>
      </w:r>
      <w:r w:rsidR="009B76A6">
        <w:rPr>
          <w:color w:val="222222"/>
        </w:rPr>
        <w:t>69/2015-11</w:t>
      </w:r>
      <w:r w:rsidR="001A5280">
        <w:rPr>
          <w:color w:val="222222"/>
        </w:rPr>
        <w:t xml:space="preserve"> od </w:t>
      </w:r>
      <w:r w:rsidR="009B76A6">
        <w:rPr>
          <w:color w:val="222222"/>
        </w:rPr>
        <w:t>17. rujna</w:t>
      </w:r>
      <w:r w:rsidR="001A5280">
        <w:rPr>
          <w:color w:val="222222"/>
        </w:rPr>
        <w:t xml:space="preserve"> 2015. godine</w:t>
      </w:r>
      <w:r w:rsidRPr="00BD7ADE">
        <w:rPr>
          <w:color w:val="222222"/>
        </w:rPr>
        <w:t xml:space="preserve"> otvoren je stečajni postupak nad dužnikom.</w:t>
      </w:r>
    </w:p>
    <w:p w:rsidRDefault="00BD7ADE" w:rsidP="00BD7ADE" w:rsidR="00BD7ADE" w:rsidRPr="00BD7ADE">
      <w:pPr>
        <w:shd w:fill="FFFFFF" w:color="auto" w:val="clear"/>
        <w:ind w:firstLine="708"/>
        <w:jc w:val="both"/>
        <w:rPr>
          <w:color w:val="222222"/>
        </w:rPr>
      </w:pPr>
      <w:r w:rsidRPr="00BD7ADE">
        <w:rPr>
          <w:color w:val="222222"/>
        </w:rPr>
        <w:t xml:space="preserve">Stečajni upravitelj  </w:t>
      </w:r>
      <w:r w:rsidR="002E25C1">
        <w:rPr>
          <w:color w:val="222222"/>
        </w:rPr>
        <w:t xml:space="preserve">Marko </w:t>
      </w:r>
      <w:proofErr w:type="spellStart"/>
      <w:r w:rsidR="002E25C1">
        <w:rPr>
          <w:color w:val="222222"/>
        </w:rPr>
        <w:t>Fak</w:t>
      </w:r>
      <w:proofErr w:type="spellEnd"/>
      <w:r w:rsidR="001A5280">
        <w:rPr>
          <w:color w:val="222222"/>
        </w:rPr>
        <w:t xml:space="preserve"> iz Osijeka</w:t>
      </w:r>
      <w:r w:rsidRPr="00BD7ADE">
        <w:rPr>
          <w:color w:val="222222"/>
        </w:rPr>
        <w:t xml:space="preserve"> je tijekom ovog stečajnog postupka ispitao sve prijavljene tražbine te </w:t>
      </w:r>
      <w:r w:rsidR="00063C81">
        <w:rPr>
          <w:b/>
          <w:color w:val="222222"/>
        </w:rPr>
        <w:t>je unovčena imovina koja ulazi u stečajnu masu.</w:t>
      </w:r>
    </w:p>
    <w:p w:rsidRDefault="00BD7ADE" w:rsidP="00BD7ADE" w:rsidR="00BD7ADE" w:rsidRPr="00BD7ADE">
      <w:pPr>
        <w:shd w:fill="FFFFFF" w:color="auto" w:val="clear"/>
        <w:ind w:firstLine="708"/>
        <w:jc w:val="both"/>
        <w:rPr>
          <w:color w:val="222222"/>
        </w:rPr>
      </w:pPr>
      <w:r w:rsidRPr="00BD7ADE">
        <w:rPr>
          <w:color w:val="222222"/>
        </w:rPr>
        <w:t xml:space="preserve">Nakon što je </w:t>
      </w:r>
      <w:r w:rsidR="00063C81">
        <w:rPr>
          <w:color w:val="222222"/>
        </w:rPr>
        <w:t>okončano</w:t>
      </w:r>
      <w:r w:rsidRPr="00BD7ADE">
        <w:rPr>
          <w:color w:val="222222"/>
        </w:rPr>
        <w:t xml:space="preserve"> unovčenje s</w:t>
      </w:r>
      <w:r w:rsidR="00063C81">
        <w:rPr>
          <w:color w:val="222222"/>
        </w:rPr>
        <w:t>tečajne mase, rješenjem br. St-</w:t>
      </w:r>
      <w:r w:rsidR="002E25C1">
        <w:rPr>
          <w:color w:val="222222"/>
        </w:rPr>
        <w:t>69/2015-135</w:t>
      </w:r>
      <w:r w:rsidR="00665BDB">
        <w:rPr>
          <w:color w:val="222222"/>
        </w:rPr>
        <w:t xml:space="preserve"> od </w:t>
      </w:r>
      <w:r w:rsidR="002E25C1">
        <w:rPr>
          <w:color w:val="222222"/>
        </w:rPr>
        <w:t>3</w:t>
      </w:r>
      <w:r w:rsidR="00665BDB">
        <w:rPr>
          <w:color w:val="222222"/>
        </w:rPr>
        <w:t xml:space="preserve">. rujna 2018. godine, </w:t>
      </w:r>
      <w:r w:rsidRPr="00BD7ADE">
        <w:rPr>
          <w:color w:val="222222"/>
        </w:rPr>
        <w:t xml:space="preserve">stečajni sudac je dala suglasnost na </w:t>
      </w:r>
      <w:r w:rsidR="00665BDB">
        <w:rPr>
          <w:color w:val="222222"/>
        </w:rPr>
        <w:t>završni račun</w:t>
      </w:r>
      <w:r w:rsidRPr="00BD7ADE">
        <w:rPr>
          <w:color w:val="222222"/>
        </w:rPr>
        <w:t xml:space="preserve">, te je održano završno ročište </w:t>
      </w:r>
      <w:r w:rsidR="002E25C1">
        <w:rPr>
          <w:color w:val="222222"/>
        </w:rPr>
        <w:t>12</w:t>
      </w:r>
      <w:r w:rsidR="00665BDB">
        <w:rPr>
          <w:color w:val="222222"/>
        </w:rPr>
        <w:t>. listopada 2018. godine.</w:t>
      </w:r>
    </w:p>
    <w:p w:rsidRDefault="00BD7ADE" w:rsidP="00BD7ADE" w:rsidR="00BD7ADE" w:rsidRPr="00BD7ADE">
      <w:pPr>
        <w:shd w:fill="FFFFFF" w:color="auto" w:val="clear"/>
        <w:ind w:firstLine="708"/>
        <w:jc w:val="both"/>
        <w:rPr>
          <w:color w:val="222222"/>
        </w:rPr>
      </w:pPr>
      <w:r w:rsidRPr="00BD7ADE">
        <w:rPr>
          <w:color w:val="222222"/>
        </w:rPr>
        <w:t>Na ročištu se raspravljalo o završnom računu stečajnog upravitelja kojeg je stečajni sudac ispitala i potvrdila sukladno čl. 31 st. 2 Stečajnog zakona (NN br. 44/96, 29/99, 129/00, 123/03, 82/06, 16/10, 25/12, 133/12, dalje SZ).                                      </w:t>
      </w:r>
    </w:p>
    <w:p w:rsidRDefault="0025686D" w:rsidP="00BD7ADE" w:rsidR="0025686D">
      <w:pPr>
        <w:shd w:fill="FFFFFF" w:color="auto" w:val="clear"/>
        <w:ind w:firstLine="708"/>
        <w:jc w:val="both"/>
        <w:rPr>
          <w:color w:val="222222"/>
        </w:rPr>
      </w:pPr>
    </w:p>
    <w:p w:rsidRDefault="0025686D" w:rsidP="00BD7ADE" w:rsidR="0025686D">
      <w:pPr>
        <w:shd w:fill="FFFFFF" w:color="auto" w:val="clear"/>
        <w:ind w:firstLine="708"/>
        <w:jc w:val="both"/>
        <w:rPr>
          <w:color w:val="222222"/>
        </w:rPr>
      </w:pPr>
    </w:p>
    <w:p w:rsidRDefault="00BD7ADE" w:rsidP="00BD7ADE" w:rsidR="00BD7ADE">
      <w:pPr>
        <w:shd w:fill="FFFFFF" w:color="auto" w:val="clear"/>
        <w:ind w:firstLine="708"/>
        <w:jc w:val="both"/>
        <w:rPr>
          <w:color w:val="222222"/>
        </w:rPr>
      </w:pPr>
      <w:r w:rsidRPr="00BD7ADE">
        <w:rPr>
          <w:color w:val="222222"/>
        </w:rPr>
        <w:t xml:space="preserve">Na održanom ročištu </w:t>
      </w:r>
      <w:r w:rsidR="00AA061A">
        <w:rPr>
          <w:color w:val="222222"/>
        </w:rPr>
        <w:t xml:space="preserve">vjerovnik RH je uložila prigovor na prijedlog završne diobe i tražila da se namiri u I. višem isplatnom redu jednako kao i ostali vjerovnici toga isplatnog reda. Navod istog prigovora je usvojio </w:t>
      </w:r>
      <w:proofErr w:type="spellStart"/>
      <w:r w:rsidR="00AA061A">
        <w:rPr>
          <w:color w:val="222222"/>
        </w:rPr>
        <w:t>steč</w:t>
      </w:r>
      <w:proofErr w:type="spellEnd"/>
      <w:r w:rsidR="00AA061A">
        <w:rPr>
          <w:color w:val="222222"/>
        </w:rPr>
        <w:t>. upravitelj tako da je izvršio ispravnog diobnog popisa za I. viši isplatni red.</w:t>
      </w:r>
    </w:p>
    <w:p w:rsidRDefault="00AA061A" w:rsidP="00BD7ADE" w:rsidR="00AA061A">
      <w:pPr>
        <w:shd w:fill="FFFFFF" w:color="auto" w:val="clear"/>
        <w:ind w:firstLine="708"/>
        <w:jc w:val="both"/>
        <w:rPr>
          <w:color w:val="222222"/>
        </w:rPr>
      </w:pPr>
      <w:r>
        <w:rPr>
          <w:color w:val="222222"/>
        </w:rPr>
        <w:t xml:space="preserve">Stoga se svi vjerovnici I. višeg isplatnog reda namiruju s 29,56 %. </w:t>
      </w:r>
    </w:p>
    <w:p w:rsidRDefault="00AA061A" w:rsidP="00BD7ADE" w:rsidR="00AA061A">
      <w:pPr>
        <w:shd w:fill="FFFFFF" w:color="auto" w:val="clear"/>
        <w:ind w:firstLine="708"/>
        <w:jc w:val="both"/>
        <w:rPr>
          <w:color w:val="222222"/>
        </w:rPr>
      </w:pPr>
      <w:r>
        <w:rPr>
          <w:color w:val="222222"/>
        </w:rPr>
        <w:t xml:space="preserve">Stečajni upravitelj je također izvršio ispravak tablice za II. viši isplatni red jer je u tom isplatnom redu RH prijavila dio svoje tražbine za koje je imala </w:t>
      </w:r>
      <w:proofErr w:type="spellStart"/>
      <w:r>
        <w:rPr>
          <w:color w:val="222222"/>
        </w:rPr>
        <w:t>razlučno</w:t>
      </w:r>
      <w:proofErr w:type="spellEnd"/>
      <w:r>
        <w:rPr>
          <w:color w:val="222222"/>
        </w:rPr>
        <w:t xml:space="preserve"> pravo, a djelomično se namirila iz tih </w:t>
      </w:r>
      <w:proofErr w:type="spellStart"/>
      <w:r>
        <w:rPr>
          <w:color w:val="222222"/>
        </w:rPr>
        <w:t>razlučnih</w:t>
      </w:r>
      <w:proofErr w:type="spellEnd"/>
      <w:r>
        <w:rPr>
          <w:color w:val="222222"/>
        </w:rPr>
        <w:t xml:space="preserve"> prava-automobila i nekretnina. Ispravci su objavljeni zajedno s zapisnikom s završnog ročišta na </w:t>
      </w:r>
      <w:proofErr w:type="spellStart"/>
      <w:r>
        <w:rPr>
          <w:color w:val="222222"/>
        </w:rPr>
        <w:t>eOglasnoj</w:t>
      </w:r>
      <w:proofErr w:type="spellEnd"/>
      <w:r>
        <w:rPr>
          <w:color w:val="222222"/>
        </w:rPr>
        <w:t xml:space="preserve"> ploči suda. </w:t>
      </w:r>
    </w:p>
    <w:p w:rsidRDefault="00AA061A" w:rsidP="00BD7ADE" w:rsidR="00AA061A" w:rsidRPr="00BD7ADE">
      <w:pPr>
        <w:shd w:fill="FFFFFF" w:color="auto" w:val="clear"/>
        <w:ind w:firstLine="708"/>
        <w:jc w:val="both"/>
        <w:rPr>
          <w:color w:val="222222"/>
        </w:rPr>
      </w:pPr>
      <w:r>
        <w:rPr>
          <w:color w:val="222222"/>
        </w:rPr>
        <w:t xml:space="preserve">Nakon objavljenih ispravaka RH je povukla svoj prigovor na diobni popis. </w:t>
      </w:r>
    </w:p>
    <w:p w:rsidRDefault="00BD7ADE" w:rsidP="00665BDB" w:rsidR="00BD7ADE">
      <w:pPr>
        <w:shd w:fill="FFFFFF" w:color="auto" w:val="clear"/>
        <w:ind w:firstLine="708"/>
        <w:jc w:val="both"/>
        <w:rPr>
          <w:color w:val="222222"/>
        </w:rPr>
      </w:pPr>
      <w:r w:rsidRPr="00BD7ADE">
        <w:rPr>
          <w:color w:val="222222"/>
        </w:rPr>
        <w:t xml:space="preserve">Nakon obavljenog glasovanja  na  završnom ročištu  </w:t>
      </w:r>
      <w:r w:rsidR="00665BDB">
        <w:rPr>
          <w:color w:val="222222"/>
        </w:rPr>
        <w:t xml:space="preserve">jednoglasno je donijeta odluka </w:t>
      </w:r>
      <w:r w:rsidRPr="00BD7ADE">
        <w:rPr>
          <w:color w:val="222222"/>
        </w:rPr>
        <w:t xml:space="preserve">o prihvaćanju završnog izvješća stečajnog upravitelja i o prihvaćanju </w:t>
      </w:r>
      <w:r w:rsidR="00665BDB">
        <w:rPr>
          <w:color w:val="222222"/>
        </w:rPr>
        <w:t xml:space="preserve">završnog računa prema kojem se namiruju troškovi i ostale obveze stečajnog dužnika, djelomično se </w:t>
      </w:r>
      <w:r w:rsidR="00AA061A">
        <w:rPr>
          <w:color w:val="222222"/>
        </w:rPr>
        <w:t>namiruju vjerovnici I. višeg isplatnog reda od 29,56%.</w:t>
      </w:r>
    </w:p>
    <w:p w:rsidRDefault="00BD7ADE" w:rsidP="00BD7ADE" w:rsidR="00A84AE9">
      <w:pPr>
        <w:shd w:fill="FFFFFF" w:color="auto" w:val="clear"/>
        <w:ind w:firstLine="708"/>
        <w:jc w:val="both"/>
        <w:rPr>
          <w:color w:val="222222"/>
        </w:rPr>
      </w:pPr>
      <w:r w:rsidRPr="00BD7ADE">
        <w:rPr>
          <w:color w:val="222222"/>
        </w:rPr>
        <w:t xml:space="preserve">Stečajni upravitelj je nakon završnog ročišta svojim podneskom od </w:t>
      </w:r>
      <w:r w:rsidR="00AA061A">
        <w:rPr>
          <w:color w:val="222222"/>
        </w:rPr>
        <w:t>29</w:t>
      </w:r>
      <w:r w:rsidR="00384446">
        <w:rPr>
          <w:color w:val="222222"/>
        </w:rPr>
        <w:t>. listopada 2018.</w:t>
      </w:r>
      <w:r w:rsidRPr="00BD7ADE">
        <w:rPr>
          <w:color w:val="222222"/>
        </w:rPr>
        <w:t xml:space="preserve"> </w:t>
      </w:r>
      <w:r w:rsidR="00531032">
        <w:rPr>
          <w:color w:val="222222"/>
        </w:rPr>
        <w:t>dostavio dokaz da je isplatio vjerovnike I. višeg isplatnog reda sukladno diobnom popisu.</w:t>
      </w:r>
    </w:p>
    <w:p w:rsidRDefault="00A84AE9" w:rsidP="00BD7ADE" w:rsidR="00A84AE9">
      <w:pPr>
        <w:shd w:fill="FFFFFF" w:color="auto" w:val="clear"/>
        <w:ind w:firstLine="708"/>
        <w:jc w:val="both"/>
        <w:rPr>
          <w:color w:val="222222"/>
        </w:rPr>
      </w:pPr>
    </w:p>
    <w:p w:rsidRDefault="0025686D" w:rsidP="00BD7ADE" w:rsidR="00BD7ADE" w:rsidRPr="00BD7ADE">
      <w:pPr>
        <w:shd w:fill="FFFFFF" w:color="auto" w:val="clear"/>
        <w:ind w:firstLine="708"/>
        <w:jc w:val="both"/>
        <w:rPr>
          <w:color w:val="222222"/>
        </w:rPr>
      </w:pPr>
      <w:r>
        <w:rPr>
          <w:color w:val="222222"/>
        </w:rPr>
        <w:t>Stoga je valjalo </w:t>
      </w:r>
      <w:r w:rsidR="00BD7ADE" w:rsidRPr="00BD7ADE">
        <w:rPr>
          <w:color w:val="222222"/>
        </w:rPr>
        <w:t xml:space="preserve">odlučiti kao u izreci ovog rješenja na temelju čl. </w:t>
      </w:r>
      <w:r w:rsidR="00531032">
        <w:rPr>
          <w:color w:val="222222"/>
        </w:rPr>
        <w:t xml:space="preserve">196. </w:t>
      </w:r>
      <w:r>
        <w:rPr>
          <w:color w:val="222222"/>
        </w:rPr>
        <w:t xml:space="preserve">Stečajnog zakona </w:t>
      </w:r>
      <w:r w:rsidR="00531032" w:rsidRPr="00BD7ADE">
        <w:rPr>
          <w:color w:val="222222"/>
        </w:rPr>
        <w:t xml:space="preserve"> 44/96, 29/99, 129/00, 123/03, 82/06, 16/10, 25/12, 133/12</w:t>
      </w:r>
      <w:r w:rsidR="00531032">
        <w:rPr>
          <w:color w:val="222222"/>
        </w:rPr>
        <w:t xml:space="preserve"> u svezi s čl. 441. st. 1. SZ-a – novog - </w:t>
      </w:r>
      <w:r>
        <w:rPr>
          <w:color w:val="222222"/>
        </w:rPr>
        <w:t>NN 71/15 i dr.</w:t>
      </w:r>
      <w:r w:rsidR="0093182C">
        <w:rPr>
          <w:color w:val="222222"/>
        </w:rPr>
        <w:t xml:space="preserve"> jer je </w:t>
      </w:r>
      <w:proofErr w:type="spellStart"/>
      <w:r w:rsidR="0093182C">
        <w:rPr>
          <w:color w:val="222222"/>
        </w:rPr>
        <w:t>steč</w:t>
      </w:r>
      <w:proofErr w:type="spellEnd"/>
      <w:r w:rsidR="0093182C">
        <w:rPr>
          <w:color w:val="222222"/>
        </w:rPr>
        <w:t>. postupak pokrenut prije stupanja na snagu novog SZ-a.</w:t>
      </w:r>
    </w:p>
    <w:p w:rsidRDefault="00BD7ADE" w:rsidP="00BD7ADE" w:rsidR="00BD7ADE" w:rsidRPr="00BD7ADE">
      <w:pPr>
        <w:shd w:fill="FFFFFF" w:color="auto" w:val="clear"/>
        <w:ind w:firstLine="708"/>
        <w:jc w:val="both"/>
        <w:rPr>
          <w:color w:val="222222"/>
        </w:rPr>
      </w:pPr>
    </w:p>
    <w:p w:rsidRDefault="00BD7ADE" w:rsidP="00BD7ADE" w:rsidR="00BD7ADE" w:rsidRPr="00BD7ADE">
      <w:pPr>
        <w:shd w:fill="FFFFFF" w:color="auto" w:val="clear"/>
        <w:jc w:val="both"/>
        <w:rPr>
          <w:color w:val="222222"/>
        </w:rPr>
      </w:pPr>
      <w:r w:rsidRPr="00BD7ADE">
        <w:rPr>
          <w:color w:val="222222"/>
        </w:rPr>
        <w:t> </w:t>
      </w:r>
    </w:p>
    <w:p w:rsidRDefault="00BD7ADE" w:rsidP="00BD7ADE" w:rsidR="00BD7ADE" w:rsidRPr="00BD7ADE">
      <w:pPr>
        <w:shd w:fill="FFFFFF" w:color="auto" w:val="clear"/>
        <w:ind w:firstLine="708"/>
        <w:jc w:val="both"/>
        <w:rPr>
          <w:color w:val="222222"/>
        </w:rPr>
      </w:pPr>
      <w:r w:rsidRPr="00BD7ADE">
        <w:rPr>
          <w:color w:val="222222"/>
        </w:rPr>
        <w:t xml:space="preserve">U Slav. Brodu  </w:t>
      </w:r>
      <w:r w:rsidR="00A84AE9">
        <w:rPr>
          <w:color w:val="222222"/>
        </w:rPr>
        <w:t>31. listopada</w:t>
      </w:r>
      <w:r w:rsidR="0025686D">
        <w:rPr>
          <w:color w:val="222222"/>
        </w:rPr>
        <w:t xml:space="preserve"> 2018.</w:t>
      </w:r>
    </w:p>
    <w:p w:rsidRDefault="00BD7ADE" w:rsidP="00BD7ADE" w:rsidR="00BD7ADE" w:rsidRPr="00BD7ADE">
      <w:pPr>
        <w:shd w:fill="FFFFFF" w:color="auto" w:val="clear"/>
        <w:jc w:val="both"/>
        <w:rPr>
          <w:color w:val="222222"/>
        </w:rPr>
      </w:pPr>
      <w:r w:rsidRPr="00BD7ADE">
        <w:rPr>
          <w:color w:val="222222"/>
        </w:rPr>
        <w:t>                                                                                               STEČAJNI SUDAC:</w:t>
      </w:r>
    </w:p>
    <w:p w:rsidRDefault="00BD7ADE" w:rsidP="00BD7ADE" w:rsidR="00BD7ADE" w:rsidRPr="00BD7ADE">
      <w:pPr>
        <w:jc w:val="both"/>
        <w:rPr>
          <w:color w:val="500050"/>
          <w:shd w:fill="FFFFFF" w:color="auto" w:val="clear"/>
        </w:rPr>
      </w:pPr>
      <w:r w:rsidRPr="00BD7ADE">
        <w:rPr>
          <w:color w:val="500050"/>
          <w:shd w:fill="FFFFFF" w:color="auto" w:val="clear"/>
        </w:rPr>
        <w:t> </w:t>
      </w:r>
    </w:p>
    <w:p w:rsidRDefault="00BD7ADE" w:rsidP="00BD7ADE" w:rsidR="00BD7ADE" w:rsidRPr="00BD7ADE">
      <w:pPr>
        <w:jc w:val="both"/>
        <w:rPr>
          <w:color w:val="500050"/>
          <w:shd w:fill="FFFFFF" w:color="auto" w:val="clear"/>
        </w:rPr>
      </w:pPr>
      <w:r w:rsidRPr="00BD7ADE">
        <w:rPr>
          <w:color w:val="500050"/>
          <w:shd w:fill="FFFFFF" w:color="auto" w:val="clear"/>
        </w:rPr>
        <w:t>                                                                                             Daniela Martini Maoduš</w:t>
      </w:r>
    </w:p>
    <w:p w:rsidRDefault="00BD7ADE" w:rsidP="00BD7ADE" w:rsidR="00BD7ADE" w:rsidRPr="00BD7ADE">
      <w:pPr>
        <w:jc w:val="both"/>
        <w:rPr>
          <w:color w:val="500050"/>
          <w:shd w:fill="FFFFFF" w:color="auto" w:val="clear"/>
        </w:rPr>
      </w:pPr>
      <w:r w:rsidRPr="00BD7ADE">
        <w:rPr>
          <w:color w:val="500050"/>
          <w:shd w:fill="FFFFFF" w:color="auto" w:val="clear"/>
        </w:rPr>
        <w:t> </w:t>
      </w:r>
    </w:p>
    <w:p w:rsidRDefault="00BD7ADE" w:rsidP="00BD7ADE" w:rsidR="00BD7ADE" w:rsidRPr="00BD7ADE">
      <w:pPr>
        <w:jc w:val="both"/>
        <w:rPr>
          <w:color w:val="500050"/>
          <w:shd w:fill="FFFFFF" w:color="auto" w:val="clear"/>
        </w:rPr>
      </w:pPr>
      <w:r w:rsidRPr="00BD7ADE">
        <w:rPr>
          <w:color w:val="500050"/>
          <w:shd w:fill="FFFFFF" w:color="auto" w:val="clear"/>
        </w:rPr>
        <w:t>NAPUTAK O PRAVNOM LIJEKU:</w:t>
      </w:r>
    </w:p>
    <w:p w:rsidRDefault="00BD7ADE" w:rsidP="00BD7ADE" w:rsidR="00BD7ADE" w:rsidRPr="00BD7ADE">
      <w:pPr>
        <w:shd w:fill="FFFFFF" w:color="auto" w:val="clear"/>
        <w:jc w:val="both"/>
        <w:rPr>
          <w:color w:val="222222"/>
        </w:rPr>
      </w:pPr>
      <w:r w:rsidRPr="00BD7ADE">
        <w:rPr>
          <w:color w:val="222222"/>
        </w:rPr>
        <w:t>Protiv ovog rješenja može se izjaviti žalba u roku</w:t>
      </w:r>
    </w:p>
    <w:p w:rsidRDefault="00BD7ADE" w:rsidP="00BD7ADE" w:rsidR="00BD7ADE" w:rsidRPr="00BD7ADE">
      <w:pPr>
        <w:shd w:fill="FFFFFF" w:color="auto" w:val="clear"/>
        <w:jc w:val="both"/>
        <w:rPr>
          <w:color w:val="222222"/>
        </w:rPr>
      </w:pPr>
      <w:r w:rsidRPr="00BD7ADE">
        <w:rPr>
          <w:color w:val="222222"/>
        </w:rPr>
        <w:t>od 8 dana od dana objave  na E oglasnoj ploči s tim da</w:t>
      </w:r>
    </w:p>
    <w:p w:rsidRDefault="00BD7ADE" w:rsidP="00BD7ADE" w:rsidR="00BD7ADE" w:rsidRPr="00BD7ADE">
      <w:pPr>
        <w:shd w:fill="FFFFFF" w:color="auto" w:val="clear"/>
        <w:jc w:val="both"/>
        <w:rPr>
          <w:color w:val="222222"/>
        </w:rPr>
      </w:pPr>
      <w:r w:rsidRPr="00BD7ADE">
        <w:rPr>
          <w:color w:val="222222"/>
        </w:rPr>
        <w:t>rok za žalbu počinje teći protekom osmog dana od dana objave.</w:t>
      </w:r>
    </w:p>
    <w:p w:rsidRDefault="00BD7ADE" w:rsidP="00BD7ADE" w:rsidR="00BD7ADE" w:rsidRPr="00BD7ADE">
      <w:pPr>
        <w:shd w:fill="FFFFFF" w:color="auto" w:val="clear"/>
        <w:jc w:val="both"/>
        <w:rPr>
          <w:color w:val="222222"/>
        </w:rPr>
      </w:pPr>
      <w:r w:rsidRPr="00BD7ADE">
        <w:rPr>
          <w:color w:val="222222"/>
        </w:rPr>
        <w:t> </w:t>
      </w:r>
    </w:p>
    <w:p w:rsidRDefault="00BD7ADE" w:rsidP="00BD7ADE" w:rsidR="00BD7ADE" w:rsidRPr="00BD7ADE">
      <w:pPr>
        <w:shd w:fill="FFFFFF" w:color="auto" w:val="clear"/>
        <w:jc w:val="both"/>
        <w:rPr>
          <w:color w:val="222222"/>
        </w:rPr>
      </w:pPr>
      <w:r w:rsidRPr="00BD7ADE">
        <w:rPr>
          <w:color w:val="222222"/>
        </w:rPr>
        <w:t> </w:t>
      </w:r>
    </w:p>
    <w:p w:rsidRDefault="00BD7ADE" w:rsidP="00BD7ADE" w:rsidR="00BD7ADE" w:rsidRPr="00BD7ADE">
      <w:pPr>
        <w:shd w:fill="FFFFFF" w:color="auto" w:val="clear"/>
        <w:jc w:val="both"/>
        <w:rPr>
          <w:color w:val="222222"/>
        </w:rPr>
      </w:pPr>
      <w:r w:rsidRPr="00BD7ADE">
        <w:rPr>
          <w:color w:val="222222"/>
        </w:rPr>
        <w:t>Dostaviti putem e oglasne ploče</w:t>
      </w:r>
    </w:p>
    <w:p w:rsidRDefault="00BD7ADE" w:rsidP="00BD7ADE" w:rsidR="00BD7ADE" w:rsidRPr="00BD7ADE">
      <w:pPr>
        <w:shd w:fill="FFFFFF" w:color="auto" w:val="clear"/>
        <w:jc w:val="both"/>
        <w:rPr>
          <w:color w:val="222222"/>
        </w:rPr>
      </w:pPr>
    </w:p>
    <w:p w:rsidRDefault="00BD7ADE" w:rsidP="00BD7ADE" w:rsidR="00BD7ADE" w:rsidRPr="00BD7ADE">
      <w:pPr>
        <w:shd w:fill="FFFFFF" w:color="auto" w:val="clear"/>
        <w:jc w:val="both"/>
        <w:rPr>
          <w:color w:val="222222"/>
        </w:rPr>
      </w:pPr>
      <w:r w:rsidRPr="00BD7ADE">
        <w:rPr>
          <w:color w:val="222222"/>
        </w:rPr>
        <w:t>- po pravomoćnosti dostaviti registru</w:t>
      </w:r>
    </w:p>
    <w:p w:rsidRDefault="00BD7ADE" w:rsidP="00BD7ADE" w:rsidR="00BD7ADE" w:rsidRPr="00BD7ADE">
      <w:pPr>
        <w:shd w:fill="FFFFFF" w:color="auto" w:val="clear"/>
        <w:jc w:val="both"/>
        <w:rPr>
          <w:color w:val="222222"/>
        </w:rPr>
      </w:pPr>
      <w:r w:rsidRPr="00BD7ADE">
        <w:rPr>
          <w:color w:val="222222"/>
        </w:rPr>
        <w:t xml:space="preserve"> Spis u kal 17 dana</w:t>
      </w:r>
    </w:p>
    <w:p w:rsidRDefault="00BD7ADE" w:rsidP="00BD7ADE" w:rsidR="00BD7ADE" w:rsidRPr="00BD7ADE">
      <w:pPr>
        <w:rPr>
          <w:rFonts w:eastAsiaTheme="minorEastAsia"/>
        </w:rPr>
      </w:pPr>
    </w:p>
    <w:p w:rsidRDefault="00BD7ADE" w:rsidP="00BD7ADE" w:rsidR="00BD7ADE" w:rsidRPr="00BD7ADE">
      <w:pPr>
        <w:rPr>
          <w:rFonts w:eastAsiaTheme="minorHAnsi"/>
        </w:rPr>
      </w:pPr>
    </w:p>
    <w:p w:rsidRDefault="00BD7ADE" w:rsidP="00BD7ADE" w:rsidR="00BD7ADE" w:rsidRPr="00BD7ADE">
      <w:pPr>
        <w:pStyle w:val="SudSjedite"/>
      </w:pPr>
      <w:r w:rsidRPr="00BD7ADE">
        <w:tab/>
      </w:r>
    </w:p>
    <w:p w:rsidRDefault="005E15FD" w:rsidP="00BD7ADE" w:rsidR="005E15FD" w:rsidRPr="00BD7ADE">
      <w:pPr>
        <w:ind w:firstLine="708"/>
        <w:jc w:val="both"/>
      </w:pPr>
    </w:p>
    <w:sectPr w:rsidR="005E15FD" w:rsidRPr="00BD7AD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B77DA"/>
    <w:rsid w:val="00063C81"/>
    <w:rsid w:val="001A5280"/>
    <w:rsid w:val="0025686D"/>
    <w:rsid w:val="002E25C1"/>
    <w:rsid w:val="0036059E"/>
    <w:rsid w:val="00384446"/>
    <w:rsid w:val="00393A6C"/>
    <w:rsid w:val="004B5EF7"/>
    <w:rsid w:val="005240A7"/>
    <w:rsid w:val="00531032"/>
    <w:rsid w:val="005E15FD"/>
    <w:rsid w:val="006373E8"/>
    <w:rsid w:val="00665BDB"/>
    <w:rsid w:val="0072749C"/>
    <w:rsid w:val="0078200A"/>
    <w:rsid w:val="007A5160"/>
    <w:rsid w:val="0093182C"/>
    <w:rsid w:val="0095615D"/>
    <w:rsid w:val="009A0D9A"/>
    <w:rsid w:val="009B76A6"/>
    <w:rsid w:val="009C2E68"/>
    <w:rsid w:val="00A010B8"/>
    <w:rsid w:val="00A14855"/>
    <w:rsid w:val="00A84AE9"/>
    <w:rsid w:val="00AA061A"/>
    <w:rsid w:val="00BD7ADE"/>
    <w:rsid w:val="00CB77DA"/>
    <w:rsid w:val="00CC74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B77D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B77D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B77DA"/>
    <w:rPr>
      <w:rFonts w:cs="Tahoma" w:eastAsia="Times New Roman" w:hAnsi="Tahoma" w:ascii="Tahoma"/>
      <w:sz w:val="16"/>
      <w:szCs w:val="16"/>
      <w:lang w:eastAsia="hr-HR"/>
    </w:rPr>
  </w:style>
  <w:style w:styleId="Hiperveza" w:type="character">
    <w:name w:val="Hyperlink"/>
    <w:basedOn w:val="Zadanifontodlomka"/>
    <w:uiPriority w:val="99"/>
    <w:semiHidden/>
    <w:unhideWhenUsed/>
    <w:rsid w:val="005240A7"/>
    <w:rPr>
      <w:color w:val="0000FF"/>
      <w:u w:val="single"/>
    </w:rPr>
  </w:style>
  <w:style w:customStyle="true" w:styleId="SudSjedite" w:type="paragraph">
    <w:name w:val="Sud_Sjedište"/>
    <w:basedOn w:val="Bezproreda"/>
    <w:rsid w:val="00BD7ADE"/>
    <w:pPr>
      <w:tabs>
        <w:tab w:pos="7088" w:val="left"/>
      </w:tabs>
      <w:contextualSpacing/>
    </w:pPr>
    <w:rPr>
      <w:noProof/>
    </w:rPr>
  </w:style>
  <w:style w:styleId="Bezproreda" w:type="paragraph">
    <w:name w:val="No Spacing"/>
    <w:uiPriority w:val="1"/>
    <w:qFormat/>
    <w:rsid w:val="00BD7ADE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820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8200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8200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8200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8200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B77D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B77D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B77DA"/>
    <w:rPr>
      <w:rFonts w:ascii="Tahoma" w:cs="Tahoma" w:eastAsia="Times New Roman" w:hAnsi="Tahoma"/>
      <w:sz w:val="16"/>
      <w:szCs w:val="16"/>
      <w:lang w:eastAsia="hr-HR"/>
    </w:rPr>
  </w:style>
  <w:style w:styleId="Hiperveza" w:type="character">
    <w:name w:val="Hyperlink"/>
    <w:basedOn w:val="Zadanifontodlomka"/>
    <w:uiPriority w:val="99"/>
    <w:semiHidden/>
    <w:unhideWhenUsed/>
    <w:rsid w:val="005240A7"/>
    <w:rPr>
      <w:color w:val="0000FF"/>
      <w:u w:val="single"/>
    </w:rPr>
  </w:style>
  <w:style w:customStyle="1" w:styleId="SudSjedite" w:type="paragraph">
    <w:name w:val="Sud_Sjedište"/>
    <w:basedOn w:val="Bezproreda"/>
    <w:rsid w:val="00BD7ADE"/>
    <w:pPr>
      <w:tabs>
        <w:tab w:pos="7088" w:val="left"/>
      </w:tabs>
      <w:contextualSpacing/>
    </w:pPr>
    <w:rPr>
      <w:noProof/>
    </w:rPr>
  </w:style>
  <w:style w:styleId="Bezproreda" w:type="paragraph">
    <w:name w:val="No Spacing"/>
    <w:uiPriority w:val="1"/>
    <w:qFormat/>
    <w:rsid w:val="00BD7ADE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820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8200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8200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8200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8200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108984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75441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listopada 2018.</izvorni_sadrzaj>
    <derivirana_varijabla naziv="DomainObject.DatumDonosenjaOdluke_1">31.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</izvorni_sadrzaj>
    <derivirana_varijabla naziv="DomainObject.Predmet.Broj_1">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ožujka 2015.</izvorni_sadrzaj>
    <derivirana_varijabla naziv="DomainObject.Predmet.DatumOsnivanja_1">27.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St-69/2015</izvorni_sadrzaj>
    <derivirana_varijabla naziv="DomainObject.Predmet.OznakaBroj_1">St-69/2015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RAVELANA, društvo s ograničenom odgovornošću za trgovinu, usluge i proizvodnju</izvorni_sadrzaj>
    <derivirana_varijabla naziv="DomainObject.Predmet.ProtustrankaFormated_1">  RAVELANA, društvo s ograničenom odgovornošću za trgovinu, usluge i proizvodnju</derivirana_varijabla>
  </DomainObject.Predmet.ProtustrankaFormated>
  <DomainObject.Predmet.ProtustrankaFormatedOIB>
    <izvorni_sadrzaj>  RAVELANA, društvo s ograničenom odgovornošću za trgovinu, usluge i proizvodnju, OIB 66866255628</izvorni_sadrzaj>
    <derivirana_varijabla naziv="DomainObject.Predmet.ProtustrankaFormatedOIB_1">  RAVELANA, društvo s ograničenom odgovornošću za trgovinu, usluge i proizvodnju, OIB 66866255628</derivirana_varijabla>
  </DomainObject.Predmet.ProtustrankaFormatedOIB>
  <DomainObject.Predmet.ProtustrankaFormatedWithAdress>
    <izvorni_sadrzaj> RAVELANA, društvo s ograničenom odgovornošću za trgovinu, usluge i proizvodnju, Trg 76.bataljuna 3, 34550 Pakrac</izvorni_sadrzaj>
    <derivirana_varijabla naziv="DomainObject.Predmet.ProtustrankaFormatedWithAdress_1"> RAVELANA, društvo s ograničenom odgovornošću za trgovinu, usluge i proizvodnju, Trg 76.bataljuna 3, 34550 Pakrac</derivirana_varijabla>
  </DomainObject.Predmet.ProtustrankaFormatedWithAdress>
  <DomainObject.Predmet.ProtustrankaFormatedWithAdressOIB>
    <izvorni_sadrzaj> RAVELANA, društvo s ograničenom odgovornošću za trgovinu, usluge i proizvodnju, OIB 66866255628, Trg 76.bataljuna 3, 34550 Pakrac</izvorni_sadrzaj>
    <derivirana_varijabla naziv="DomainObject.Predmet.ProtustrankaFormatedWithAdressOIB_1"> RAVELANA, društvo s ograničenom odgovornošću za trgovinu, usluge i proizvodnju, OIB 66866255628, Trg 76.bataljuna 3, 34550 Pakrac</derivirana_varijabla>
  </DomainObject.Predmet.ProtustrankaFormatedWithAdressOIB>
  <DomainObject.Predmet.ProtustrankaWithAdress>
    <izvorni_sadrzaj>RAVELANA, društvo s ograničenom odgovornošću za trgovinu, usluge i proizvodnju Trg 76.bataljuna 3, 34550 Pakrac</izvorni_sadrzaj>
    <derivirana_varijabla naziv="DomainObject.Predmet.ProtustrankaWithAdress_1">RAVELANA, društvo s ograničenom odgovornošću za trgovinu, usluge i proizvodnju Trg 76.bataljuna 3, 34550 Pakrac</derivirana_varijabla>
  </DomainObject.Predmet.ProtustrankaWithAdress>
  <DomainObject.Predmet.ProtustrankaWithAdressOIB>
    <izvorni_sadrzaj>RAVELANA, društvo s ograničenom odgovornošću za trgovinu, usluge i proizvodnju, OIB 66866255628, Trg 76.bataljuna 3, 34550 Pakrac</izvorni_sadrzaj>
    <derivirana_varijabla naziv="DomainObject.Predmet.ProtustrankaWithAdressOIB_1">RAVELANA, društvo s ograničenom odgovornošću za trgovinu, usluge i proizvodnju, OIB 66866255628, Trg 76.bataljuna 3, 34550 Pakrac</derivirana_varijabla>
  </DomainObject.Predmet.ProtustrankaWithAdressOIB>
  <DomainObject.Predmet.ProtustrankaNazivFormated>
    <izvorni_sadrzaj>RAVELANA, društvo s ograničenom odgovornošću za trgovinu, usluge i proizvodnju</izvorni_sadrzaj>
    <derivirana_varijabla naziv="DomainObject.Predmet.ProtustrankaNazivFormated_1">RAVELANA, društvo s ograničenom odgovornošću za trgovinu, usluge i proizvodnju</derivirana_varijabla>
  </DomainObject.Predmet.ProtustrankaNazivFormated>
  <DomainObject.Predmet.ProtustrankaNazivFormatedOIB>
    <izvorni_sadrzaj>RAVELANA, društvo s ograničenom odgovornošću za trgovinu, usluge i proizvodnju, OIB 66866255628</izvorni_sadrzaj>
    <derivirana_varijabla naziv="DomainObject.Predmet.ProtustrankaNazivFormatedOIB_1">RAVELANA, društvo s ograničenom odgovornošću za trgovinu, usluge i proizvodnju, OIB 66866255628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OSIJEK; Zdenka Vukoja</izvorni_sadrzaj>
    <derivirana_varijabla naziv="DomainObject.Predmet.StrankaFormated_1">  FINANCIJSKA AGENCIJA RC OSIJEK; Zdenka Vukoja</derivirana_varijabla>
  </DomainObject.Predmet.StrankaFormated>
  <DomainObject.Predmet.StrankaFormatedOIB>
    <izvorni_sadrzaj>  FINANCIJSKA AGENCIJA RC OSIJEK, OIB 85821130368; Zdenka Vukoja</izvorni_sadrzaj>
    <derivirana_varijabla naziv="DomainObject.Predmet.StrankaFormatedOIB_1">  FINANCIJSKA AGENCIJA RC OSIJEK, OIB 85821130368; Zdenka Vukoja</derivirana_varijabla>
  </DomainObject.Predmet.StrankaFormatedOIB>
  <DomainObject.Predmet.StrankaFormatedWithAdress>
    <izvorni_sadrzaj> FINANCIJSKA AGENCIJA RC OSIJEK, P.Krešimira IV 20, 35000 Slavonski Brod; Zdenka Vukoja, Trg 76. bataljuna, 34550 Pakrac</izvorni_sadrzaj>
    <derivirana_varijabla naziv="DomainObject.Predmet.StrankaFormatedWithAdress_1"> FINANCIJSKA AGENCIJA RC OSIJEK, P.Krešimira IV 20, 35000 Slavonski Brod; Zdenka Vukoja, Trg 76. bataljuna, 34550 Pakrac</derivirana_varijabla>
  </DomainObject.Predmet.StrankaFormatedWithAdress>
  <DomainObject.Predmet.StrankaFormatedWithAdressOIB>
    <izvorni_sadrzaj> FINANCIJSKA AGENCIJA RC OSIJEK, OIB 85821130368, P.Krešimira IV 20, 35000 Slavonski Brod; Zdenka Vukoja, Trg 76. bataljuna, 34550 Pakrac</izvorni_sadrzaj>
    <derivirana_varijabla naziv="DomainObject.Predmet.StrankaFormatedWithAdressOIB_1"> FINANCIJSKA AGENCIJA RC OSIJEK, OIB 85821130368, P.Krešimira IV 20, 35000 Slavonski Brod; Zdenka Vukoja, Trg 76. bataljuna, 34550 Pakrac</derivirana_varijabla>
  </DomainObject.Predmet.StrankaFormatedWithAdressOIB>
  <DomainObject.Predmet.StrankaWithAdress>
    <izvorni_sadrzaj>FINANCIJSKA AGENCIJA RC OSIJEK P.Krešimira IV 20,35000 Slavonski Brod,Zdenka Vukoja Trg 76. bataljuna,34550 Pakrac</izvorni_sadrzaj>
    <derivirana_varijabla naziv="DomainObject.Predmet.StrankaWithAdress_1">FINANCIJSKA AGENCIJA RC OSIJEK P.Krešimira IV 20,35000 Slavonski Brod,Zdenka Vukoja Trg 76. bataljuna,34550 Pakrac</derivirana_varijabla>
  </DomainObject.Predmet.StrankaWithAdress>
  <DomainObject.Predmet.StrankaWithAdressOIB>
    <izvorni_sadrzaj>FINANCIJSKA AGENCIJA RC OSIJEK, OIB 85821130368, P.Krešimira IV 20,35000 Slavonski Brod,Zdenka Vukoja, Trg 76. bataljuna,34550 Pakrac</izvorni_sadrzaj>
    <derivirana_varijabla naziv="DomainObject.Predmet.StrankaWithAdressOIB_1">FINANCIJSKA AGENCIJA RC OSIJEK, OIB 85821130368, P.Krešimira IV 20,35000 Slavonski Brod,Zdenka Vukoja, Trg 76. bataljuna,34550 Pakrac</derivirana_varijabla>
  </DomainObject.Predmet.StrankaWithAdressOIB>
  <DomainObject.Predmet.StrankaNazivFormated>
    <izvorni_sadrzaj>FINANCIJSKA AGENCIJA RC OSIJEK,Zdenka Vukoja</izvorni_sadrzaj>
    <derivirana_varijabla naziv="DomainObject.Predmet.StrankaNazivFormated_1">FINANCIJSKA AGENCIJA RC OSIJEK,Zdenka Vukoja</derivirana_varijabla>
  </DomainObject.Predmet.StrankaNazivFormated>
  <DomainObject.Predmet.StrankaNazivFormatedOIB>
    <izvorni_sadrzaj>FINANCIJSKA AGENCIJA RC OSIJEK, OIB 85821130368,Zdenka Vukoja</izvorni_sadrzaj>
    <derivirana_varijabla naziv="DomainObject.Predmet.StrankaNazivFormatedOIB_1">FINANCIJSKA AGENCIJA RC OSIJEK, OIB 85821130368,Zdenka Vukoja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TS OS SSSB</izvorni_sadrzaj>
    <derivirana_varijabla naziv="DomainObject.Predmet.TrenutnaLokacijaSpisa.Naziv_1">Sudska pisarnica TS OS SSSB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FINANCIJSKA AGENCIJA RC OSIJEK</item>
      <item>Zdenka Vukoja</item>
    </izvorni_sadrzaj>
    <derivirana_varijabla naziv="DomainObject.Predmet.StrankaListFormated_1">
      <item>FINANCIJSKA AGENCIJA RC OSIJEK</item>
      <item>Zdenka Vukoja</item>
    </derivirana_varijabla>
  </DomainObject.Predmet.StrankaListFormated>
  <DomainObject.Predmet.StrankaListFormatedOIB>
    <izvorni_sadrzaj>
      <item>FINANCIJSKA AGENCIJA RC OSIJEK, OIB 85821130368</item>
      <item>Zdenka Vukoja</item>
    </izvorni_sadrzaj>
    <derivirana_varijabla naziv="DomainObject.Predmet.StrankaListFormatedOIB_1">
      <item>FINANCIJSKA AGENCIJA RC OSIJEK, OIB 85821130368</item>
      <item>Zdenka Vukoja</item>
    </derivirana_varijabla>
  </DomainObject.Predmet.StrankaListFormatedOIB>
  <DomainObject.Predmet.StrankaListFormatedWithAdress>
    <izvorni_sadrzaj>
      <item>FINANCIJSKA AGENCIJA RC OSIJEK, P.Krešimira IV 20, 35000 Slavonski Brod</item>
      <item>Zdenka Vukoja, Trg 76. bataljuna, 34550 Pakrac</item>
    </izvorni_sadrzaj>
    <derivirana_varijabla naziv="DomainObject.Predmet.StrankaListFormatedWithAdress_1">
      <item>FINANCIJSKA AGENCIJA RC OSIJEK, P.Krešimira IV 20, 35000 Slavonski Brod</item>
      <item>Zdenka Vukoja, Trg 76. bataljuna, 34550 Pakrac</item>
    </derivirana_varijabla>
  </DomainObject.Predmet.StrankaListFormatedWithAdress>
  <DomainObject.Predmet.StrankaListFormatedWithAdressOIB>
    <izvorni_sadrzaj>
      <item>FINANCIJSKA AGENCIJA RC OSIJEK, OIB 85821130368, P.Krešimira IV 20, 35000 Slavonski Brod</item>
      <item>Zdenka Vukoja, Trg 76. bataljuna, 34550 Pakrac</item>
    </izvorni_sadrzaj>
    <derivirana_varijabla naziv="DomainObject.Predmet.StrankaListFormatedWithAdressOIB_1">
      <item>FINANCIJSKA AGENCIJA RC OSIJEK, OIB 85821130368, P.Krešimira IV 20, 35000 Slavonski Brod</item>
      <item>Zdenka Vukoja, Trg 76. bataljuna, 34550 Pakrac</item>
    </derivirana_varijabla>
  </DomainObject.Predmet.StrankaListFormatedWithAdressOIB>
  <DomainObject.Predmet.StrankaListNazivFormated>
    <izvorni_sadrzaj>
      <item>FINANCIJSKA AGENCIJA RC OSIJEK</item>
      <item>Zdenka Vukoja</item>
    </izvorni_sadrzaj>
    <derivirana_varijabla naziv="DomainObject.Predmet.StrankaListNazivFormated_1">
      <item>FINANCIJSKA AGENCIJA RC OSIJEK</item>
      <item>Zdenka Vukoja</item>
    </derivirana_varijabla>
  </DomainObject.Predmet.StrankaListNazivFormated>
  <DomainObject.Predmet.StrankaListNazivFormatedOIB>
    <izvorni_sadrzaj>
      <item>FINANCIJSKA AGENCIJA RC OSIJEK, OIB 85821130368</item>
      <item>Zdenka Vukoja</item>
    </izvorni_sadrzaj>
    <derivirana_varijabla naziv="DomainObject.Predmet.StrankaListNazivFormatedOIB_1">
      <item>FINANCIJSKA AGENCIJA RC OSIJEK, OIB 85821130368</item>
      <item>Zdenka Vukoja</item>
    </derivirana_varijabla>
  </DomainObject.Predmet.StrankaListNazivFormatedOIB>
  <DomainObject.Predmet.ProtuStrankaListFormated>
    <izvorni_sadrzaj>
      <item>RAVELANA, društvo s ograničenom odgovornošću za trgovinu, usluge i proizvodnju</item>
    </izvorni_sadrzaj>
    <derivirana_varijabla naziv="DomainObject.Predmet.ProtuStrankaListFormated_1">
      <item>RAVELANA, društvo s ograničenom odgovornošću za trgovinu, usluge i proizvodnju</item>
    </derivirana_varijabla>
  </DomainObject.Predmet.ProtuStrankaListFormated>
  <DomainObject.Predmet.ProtuStrankaListFormatedOIB>
    <izvorni_sadrzaj>
      <item>RAVELANA, društvo s ograničenom odgovornošću za trgovinu, usluge i proizvodnju, OIB 66866255628</item>
    </izvorni_sadrzaj>
    <derivirana_varijabla naziv="DomainObject.Predmet.ProtuStrankaListFormatedOIB_1">
      <item>RAVELANA, društvo s ograničenom odgovornošću za trgovinu, usluge i proizvodnju, OIB 66866255628</item>
    </derivirana_varijabla>
  </DomainObject.Predmet.ProtuStrankaListFormatedOIB>
  <DomainObject.Predmet.ProtuStrankaListFormatedWithAdress>
    <izvorni_sadrzaj>
      <item>RAVELANA, društvo s ograničenom odgovornošću za trgovinu, usluge i proizvodnju, Trg 76.bataljuna 3, 34550 Pakrac</item>
    </izvorni_sadrzaj>
    <derivirana_varijabla naziv="DomainObject.Predmet.ProtuStrankaListFormatedWithAdress_1">
      <item>RAVELANA, društvo s ograničenom odgovornošću za trgovinu, usluge i proizvodnju, Trg 76.bataljuna 3, 34550 Pakrac</item>
    </derivirana_varijabla>
  </DomainObject.Predmet.ProtuStrankaListFormatedWithAdress>
  <DomainObject.Predmet.ProtuStrankaListFormatedWithAdressOIB>
    <izvorni_sadrzaj>
      <item>RAVELANA, društvo s ograničenom odgovornošću za trgovinu, usluge i proizvodnju, OIB 66866255628, Trg 76.bataljuna 3, 34550 Pakrac</item>
    </izvorni_sadrzaj>
    <derivirana_varijabla naziv="DomainObject.Predmet.ProtuStrankaListFormatedWithAdressOIB_1">
      <item>RAVELANA, društvo s ograničenom odgovornošću za trgovinu, usluge i proizvodnju, OIB 66866255628, Trg 76.bataljuna 3, 34550 Pakrac</item>
    </derivirana_varijabla>
  </DomainObject.Predmet.ProtuStrankaListFormatedWithAdressOIB>
  <DomainObject.Predmet.ProtuStrankaListNazivFormated>
    <izvorni_sadrzaj>
      <item>RAVELANA, društvo s ograničenom odgovornošću za trgovinu, usluge i proizvodnju</item>
    </izvorni_sadrzaj>
    <derivirana_varijabla naziv="DomainObject.Predmet.ProtuStrankaListNazivFormated_1">
      <item>RAVELANA, društvo s ograničenom odgovornošću za trgovinu, usluge i proizvodnju</item>
    </derivirana_varijabla>
  </DomainObject.Predmet.ProtuStrankaListNazivFormated>
  <DomainObject.Predmet.ProtuStrankaListNazivFormatedOIB>
    <izvorni_sadrzaj>
      <item>RAVELANA, društvo s ograničenom odgovornošću za trgovinu, usluge i proizvodnju, OIB 66866255628</item>
    </izvorni_sadrzaj>
    <derivirana_varijabla naziv="DomainObject.Predmet.ProtuStrankaListNazivFormatedOIB_1">
      <item>RAVELANA, društvo s ograničenom odgovornošću za trgovinu, usluge i proizvodnju, OIB 66866255628</item>
    </derivirana_varijabla>
  </DomainObject.Predmet.ProtuStrankaListNazivFormatedOIB>
  <DomainObject.Predmet.OstaliListFormated>
    <izvorni_sadrzaj>
      <item>Ministarstvo financija Porezna uprava Slavonija i Baranja</item>
      <item>Zk. odjel Općinski sud u Daruvaru, Stalna Služba u Pakracu</item>
      <item>Marko FAK</item>
      <item>Ivica Bijelić</item>
      <item>Vesna Lazarić</item>
    </izvorni_sadrzaj>
    <derivirana_varijabla naziv="DomainObject.Predmet.OstaliListFormated_1">
      <item>Ministarstvo financija Porezna uprava Slavonija i Baranja</item>
      <item>Zk. odjel Općinski sud u Daruvaru, Stalna Služba u Pakracu</item>
      <item>Marko FAK</item>
      <item>Ivica Bijelić</item>
      <item>Vesna Lazarić</item>
    </derivirana_varijabla>
  </DomainObject.Predmet.OstaliListFormated>
  <DomainObject.Predmet.OstaliListFormatedOIB>
    <izvorni_sadrzaj>
      <item>Ministarstvo financija Porezna uprava Slavonija i Baranja</item>
      <item>Zk. odjel Općinski sud u Daruvaru, Stalna Služba u Pakracu</item>
      <item>Marko FAK, OIB 25300508272</item>
      <item>Ivica Bijelić, OIB 53399355080</item>
      <item>Vesna Lazarić</item>
    </izvorni_sadrzaj>
    <derivirana_varijabla naziv="DomainObject.Predmet.OstaliListFormatedOIB_1">
      <item>Ministarstvo financija Porezna uprava Slavonija i Baranja</item>
      <item>Zk. odjel Općinski sud u Daruvaru, Stalna Služba u Pakracu</item>
      <item>Marko FAK, OIB 25300508272</item>
      <item>Ivica Bijelić, OIB 53399355080</item>
      <item>Vesna Lazarić</item>
    </derivirana_varijabla>
  </DomainObject.Predmet.OstaliListFormatedOIB>
  <DomainObject.Predmet.OstaliListFormatedWithAdress>
    <izvorni_sadrzaj>
      <item>Ministarstvo financija Porezna uprava Slavonija i Baranja, Porezna 11, 34000 Požega</item>
      <item>Zk. odjel Općinski sud u Daruvaru, Stalna Služba u Pakracu, Daruvarska 11, 34550 Pakrac</item>
      <item>Marko FAK, Đorđićeva 18/I, 10000 Zagreb</item>
      <item>Ivica Bijelić, Grbavac 37, 43290 Grbavac</item>
      <item>Vesna Lazarić</item>
    </izvorni_sadrzaj>
    <derivirana_varijabla naziv="DomainObject.Predmet.OstaliListFormatedWithAdress_1">
      <item>Ministarstvo financija Porezna uprava Slavonija i Baranja, Porezna 11, 34000 Požega</item>
      <item>Zk. odjel Općinski sud u Daruvaru, Stalna Služba u Pakracu, Daruvarska 11, 34550 Pakrac</item>
      <item>Marko FAK, Đorđićeva 18/I, 10000 Zagreb</item>
      <item>Ivica Bijelić, Grbavac 37, 43290 Grbavac</item>
      <item>Vesna Lazarić</item>
    </derivirana_varijabla>
  </DomainObject.Predmet.OstaliListFormatedWithAdress>
  <DomainObject.Predmet.OstaliListFormatedWithAdressOIB>
    <izvorni_sadrzaj>
      <item>Ministarstvo financija Porezna uprava Slavonija i Baranja, Porezna 11, 34000 Požega</item>
      <item>Zk. odjel Općinski sud u Daruvaru, Stalna Služba u Pakracu, Daruvarska 11, 34550 Pakrac</item>
      <item>Marko FAK, OIB 25300508272, Đorđićeva 18/I, 10000 Zagreb</item>
      <item>Ivica Bijelić, OIB 53399355080, Grbavac 37, 43290 Grbavac</item>
      <item>Vesna Lazarić</item>
    </izvorni_sadrzaj>
    <derivirana_varijabla naziv="DomainObject.Predmet.OstaliListFormatedWithAdressOIB_1">
      <item>Ministarstvo financija Porezna uprava Slavonija i Baranja, Porezna 11, 34000 Požega</item>
      <item>Zk. odjel Općinski sud u Daruvaru, Stalna Služba u Pakracu, Daruvarska 11, 34550 Pakrac</item>
      <item>Marko FAK, OIB 25300508272, Đorđićeva 18/I, 10000 Zagreb</item>
      <item>Ivica Bijelić, OIB 53399355080, Grbavac 37, 43290 Grbavac</item>
      <item>Vesna Lazarić</item>
    </derivirana_varijabla>
  </DomainObject.Predmet.OstaliListFormatedWithAdressOIB>
  <DomainObject.Predmet.OstaliListNazivFormated>
    <izvorni_sadrzaj>
      <item>Ministarstvo financija Porezna uprava Slavonija i Baranja</item>
      <item>Zk. odjel Općinski sud u Daruvaru, Stalna Služba u Pakracu</item>
      <item>Marko FAK</item>
      <item>Ivica Bijelić</item>
      <item>Vesna Lazarić</item>
    </izvorni_sadrzaj>
    <derivirana_varijabla naziv="DomainObject.Predmet.OstaliListNazivFormated_1">
      <item>Ministarstvo financija Porezna uprava Slavonija i Baranja</item>
      <item>Zk. odjel Općinski sud u Daruvaru, Stalna Služba u Pakracu</item>
      <item>Marko FAK</item>
      <item>Ivica Bijelić</item>
      <item>Vesna Lazarić</item>
    </derivirana_varijabla>
  </DomainObject.Predmet.OstaliListNazivFormated>
  <DomainObject.Predmet.OstaliListNazivFormatedOIB>
    <izvorni_sadrzaj>
      <item>Ministarstvo financija Porezna uprava Slavonija i Baranja</item>
      <item>Zk. odjel Općinski sud u Daruvaru, Stalna Služba u Pakracu</item>
      <item>Marko FAK, OIB 25300508272</item>
      <item>Ivica Bijelić, OIB 53399355080</item>
      <item>Vesna Lazarić</item>
    </izvorni_sadrzaj>
    <derivirana_varijabla naziv="DomainObject.Predmet.OstaliListNazivFormatedOIB_1">
      <item>Ministarstvo financija Porezna uprava Slavonija i Baranja</item>
      <item>Zk. odjel Općinski sud u Daruvaru, Stalna Služba u Pakracu</item>
      <item>Marko FAK, OIB 25300508272</item>
      <item>Ivica Bijelić, OIB 53399355080</item>
      <item>Vesna Lazarić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listopada 2018.</izvorni_sadrzaj>
    <derivirana_varijabla naziv="DomainObject.Datum_1">31.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OSIJEK i dr.</izvorni_sadrzaj>
    <derivirana_varijabla naziv="DomainObject.Predmet.StrankaIDrugi_1">FINANCIJSKA AGENCIJA RC OSIJEK i dr.</derivirana_varijabla>
  </DomainObject.Predmet.StrankaIDrugi>
  <DomainObject.Predmet.ProtustrankaIDrugi>
    <izvorni_sadrzaj>RAVELANA, društvo s ograničenom odgovornošću za trgovinu, usluge i proizvodnju</izvorni_sadrzaj>
    <derivirana_varijabla naziv="DomainObject.Predmet.ProtustrankaIDrugi_1">RAVELANA, društvo s ograničenom odgovornošću za trgovinu, usluge i proizvodnju</derivirana_varijabla>
  </DomainObject.Predmet.ProtustrankaIDrugi>
  <DomainObject.Predmet.StrankaIDrugiAdressOIB>
    <izvorni_sadrzaj>FINANCIJSKA AGENCIJA RC OSIJEK, OIB 85821130368, P.Krešimira IV 20, 35000 Slavonski Brod i dr.</izvorni_sadrzaj>
    <derivirana_varijabla naziv="DomainObject.Predmet.StrankaIDrugiAdressOIB_1">FINANCIJSKA AGENCIJA RC OSIJEK, OIB 85821130368, P.Krešimira IV 20, 35000 Slavonski Brod i dr.</derivirana_varijabla>
  </DomainObject.Predmet.StrankaIDrugiAdressOIB>
  <DomainObject.Predmet.ProtustrankaIDrugiAdressOIB>
    <izvorni_sadrzaj>RAVELANA, društvo s ograničenom odgovornošću za trgovinu, usluge i proizvodnju, OIB 66866255628, Trg 76.bataljuna 3, 34550 Pakrac</izvorni_sadrzaj>
    <derivirana_varijabla naziv="DomainObject.Predmet.ProtustrankaIDrugiAdressOIB_1">RAVELANA, društvo s ograničenom odgovornošću za trgovinu, usluge i proizvodnju, OIB 66866255628, Trg 76.bataljuna 3, 34550 Pakrac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OSIJEK</item>
      <item>RAVELANA, društvo s ograničenom odgovornošću za trgovinu, usluge i proizvodnju</item>
      <item>Ministarstvo financija Porezna uprava Slavonija i Baranja</item>
      <item>Zk. odjel Općinski sud u Daruvaru, Stalna Služba u Pakracu</item>
      <item>Zdenka Vukoja</item>
      <item>Marko FAK</item>
      <item>Ivica Bijelić</item>
      <item>Vesna Lazarić</item>
    </izvorni_sadrzaj>
    <derivirana_varijabla naziv="DomainObject.Predmet.SudioniciListNaziv_1">
      <item>FINANCIJSKA AGENCIJA RC OSIJEK</item>
      <item>RAVELANA, društvo s ograničenom odgovornošću za trgovinu, usluge i proizvodnju</item>
      <item>Ministarstvo financija Porezna uprava Slavonija i Baranja</item>
      <item>Zk. odjel Općinski sud u Daruvaru, Stalna Služba u Pakracu</item>
      <item>Zdenka Vukoja</item>
      <item>Marko FAK</item>
      <item>Ivica Bijelić</item>
      <item>Vesna Lazarić</item>
    </derivirana_varijabla>
  </DomainObject.Predmet.SudioniciListNaziv>
  <DomainObject.Predmet.SudioniciListAdressOIB>
    <izvorni_sadrzaj>
      <item>FINANCIJSKA AGENCIJA RC OSIJEK, OIB 85821130368, P.Krešimira IV 20,35000 Slavonski Brod</item>
      <item>RAVELANA, društvo s ograničenom odgovornošću za trgovinu, usluge i proizvodnju, OIB 66866255628, Trg 76.bataljuna 3,34550 Pakrac</item>
      <item>Ministarstvo financija Porezna uprava Slavonija i Baranja, Porezna 11,34000 Požega</item>
      <item>Zk. odjel Općinski sud u Daruvaru, Stalna Služba u Pakracu, Daruvarska 11,34550 Pakrac</item>
      <item>Zdenka Vukoja, Trg 76. bataljuna,34550 Pakrac</item>
      <item>Marko FAK, OIB 25300508272, Đorđićeva 18/I,10000 Zagreb</item>
      <item>Ivica Bijelić, OIB 53399355080, Grbavac 37,43290 Grbavac</item>
      <item>Vesna Lazarić</item>
    </izvorni_sadrzaj>
    <derivirana_varijabla naziv="DomainObject.Predmet.SudioniciListAdressOIB_1">
      <item>FINANCIJSKA AGENCIJA RC OSIJEK, OIB 85821130368, P.Krešimira IV 20,35000 Slavonski Brod</item>
      <item>RAVELANA, društvo s ograničenom odgovornošću za trgovinu, usluge i proizvodnju, OIB 66866255628, Trg 76.bataljuna 3,34550 Pakrac</item>
      <item>Ministarstvo financija Porezna uprava Slavonija i Baranja, Porezna 11,34000 Požega</item>
      <item>Zk. odjel Općinski sud u Daruvaru, Stalna Služba u Pakracu, Daruvarska 11,34550 Pakrac</item>
      <item>Zdenka Vukoja, Trg 76. bataljuna,34550 Pakrac</item>
      <item>Marko FAK, OIB 25300508272, Đorđićeva 18/I,10000 Zagreb</item>
      <item>Ivica Bijelić, OIB 53399355080, Grbavac 37,43290 Grbavac</item>
      <item>Vesna Lazarić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66866255628</item>
      <item>, OIB null</item>
      <item>, OIB null</item>
      <item>, OIB null</item>
      <item>, OIB 25300508272</item>
      <item>, OIB 53399355080</item>
      <item>, OIB null</item>
    </izvorni_sadrzaj>
    <derivirana_varijabla naziv="DomainObject.Predmet.SudioniciListNazivOIB_1">
      <item>, OIB 85821130368</item>
      <item>, OIB 66866255628</item>
      <item>, OIB null</item>
      <item>, OIB null</item>
      <item>, OIB null</item>
      <item>, OIB 25300508272</item>
      <item>, OIB 53399355080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Fak, OIB 25300508272, Petrinjska 28, 10000 Zagreb</item>
    </izvorni_sadrzaj>
    <derivirana_varijabla naziv="DomainObject.Predmet.StecajniUpraviteljiListAddressOIB_1">
      <item>Marko Fak, OIB 25300508272, Petrinjska 28,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listopada 2018.</izvorni_sadrzaj>
    <derivirana_varijabla naziv="DomainObject.Predmet.DatumZadnjeOdrzaneSudskeRadnje_1">12. listopada 2018.</derivirana_varijabla>
  </DomainObject.Predmet.DatumZadnjeOdrzaneSudskeRadnje>
  <DomainObject.PredzadnjaOdlukaIzPredmeta.DatumDonosenjaOdluke>
    <izvorni_sadrzaj>3. rujna 2018.</izvorni_sadrzaj>
    <derivirana_varijabla naziv="DomainObject.PredzadnjaOdlukaIzPredmeta.DatumDonosenjaOdluke_1">3. rujna 2018.</derivirana_varijabla>
  </DomainObject.PredzadnjaOdlukaIzPredmeta.DatumDonosenjaOdluke>
  <DomainObject.PredzadnjaOdlukaIzPredmeta.Oznaka>
    <izvorni_sadrzaj>St-69/2015-135</izvorni_sadrzaj>
    <derivirana_varijabla naziv="DomainObject.PredzadnjaOdlukaIzPredmeta.Oznaka_1">St-69/2015-135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607</properties:Words>
  <properties:Characters>3135</properties:Characters>
  <properties:Lines>85</properties:Lines>
  <properties:Paragraphs>36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2018-10-31T10:43:00Z</dcterms:created>
  <dc:creator>wsadmin</dc:creator>
  <cp:lastModifiedBy>wsadmin</cp:lastModifiedBy>
  <cp:lastPrinted>2018-10-31T10:55:00Z</cp:lastPrinted>
  <dcterms:modified xmlns:xsi="http://www.w3.org/2001/XMLSchema-instance" xsi:type="dcterms:W3CDTF">2018-10-31T10:57:00Z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zaključen stečajni postupak (čl. 196 SZ-a) (RAVELANA ZAKLJUČEN STEČ. POSTUPAK RJEŠENJE.docx)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