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5a44" w14:paraId="3a65a44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 sud u Zadru, po</w:t>
      </w:r>
      <w:r w:rsidR="00AE543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višoj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8. studenog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3B8C">
        <w:rPr>
          <w:rFonts w:cs="Times New Roman" w:eastAsia="Times New Roman" w:hAnsi="Times New Roman" w:ascii="Times New Roman"/>
          <w:sz w:val="24"/>
          <w:szCs w:val="24"/>
          <w:lang w:eastAsia="hr-HR"/>
        </w:rPr>
        <w:t>WATER PARK ROGOZNICA j.d.o.o. za usluge, Rogoznica, Kanica 207 E, OIB: 85857363889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3B8C">
        <w:rPr>
          <w:rFonts w:cs="Times New Roman" w:eastAsia="Times New Roman" w:hAnsi="Times New Roman" w:ascii="Times New Roman"/>
          <w:sz w:val="24"/>
          <w:szCs w:val="24"/>
          <w:lang w:eastAsia="hr-HR"/>
        </w:rPr>
        <w:t>WATER PARK ROGOZNICA j.d.o.o. za usluge, Rogoznica, Kanica 207 E, OIB: 85857363889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757CA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757CA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757CA7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Sandra Gregorić Jelinek iz Zagreba, Klenovac 5, OIB: 76527594917</w:t>
      </w:r>
      <w:r w:rsidR="00757CA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3B8C">
        <w:rPr>
          <w:rFonts w:cs="Times New Roman" w:eastAsia="Times New Roman" w:hAnsi="Times New Roman" w:ascii="Times New Roman"/>
          <w:sz w:val="24"/>
          <w:szCs w:val="24"/>
          <w:lang w:eastAsia="hr-HR"/>
        </w:rPr>
        <w:t>WATER PARK ROGOZNICA j.d.o.o. za usluge, Rogoznica, Kanica 207 E, OIB: 85857363889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383B8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19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studenog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383B8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5</w:t>
      </w:r>
      <w:r w:rsidR="00CF2D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prosinca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A01FD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757CA7" w:rsidP="00757CA7" w:rsidR="00757C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Viša sudska savjetnica</w:t>
      </w:r>
    </w:p>
    <w:p w:rsidRDefault="00757CA7" w:rsidP="00757CA7" w:rsidR="00757C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757CA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757CA7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757C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757CA7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757CA7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383B8C">
      <w:t>395</w:t>
    </w:r>
    <w:r>
      <w:t>/2018-</w:t>
    </w:r>
    <w:r w:rsidR="00AD25F8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383B8C">
      <w:t>395</w:t>
    </w:r>
    <w:r>
      <w:t>/2018-</w:t>
    </w:r>
    <w:r w:rsidR="00AD25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F07C9"/>
    <w:rsid w:val="002162B2"/>
    <w:rsid w:val="00227CCA"/>
    <w:rsid w:val="002A77A2"/>
    <w:rsid w:val="002D5D09"/>
    <w:rsid w:val="00326A19"/>
    <w:rsid w:val="0036407A"/>
    <w:rsid w:val="00383B8C"/>
    <w:rsid w:val="00384805"/>
    <w:rsid w:val="00393A5A"/>
    <w:rsid w:val="00397D54"/>
    <w:rsid w:val="003D5288"/>
    <w:rsid w:val="004368FB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751DFA"/>
    <w:rsid w:val="00757CA7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F3EED"/>
    <w:rsid w:val="00A01FDA"/>
    <w:rsid w:val="00A1324D"/>
    <w:rsid w:val="00A62F08"/>
    <w:rsid w:val="00A73503"/>
    <w:rsid w:val="00A76E35"/>
    <w:rsid w:val="00A943B3"/>
    <w:rsid w:val="00AA2F23"/>
    <w:rsid w:val="00AD25F8"/>
    <w:rsid w:val="00AE543B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CF2D97"/>
    <w:rsid w:val="00D3535D"/>
    <w:rsid w:val="00D6474C"/>
    <w:rsid w:val="00D938C6"/>
    <w:rsid w:val="00DC1CC5"/>
    <w:rsid w:val="00EF5FA3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8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8C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8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8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8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8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8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8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948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 PARK ROGOZNICA j.d.o.o. za usluge</izvorni_sadrzaj>
    <derivirana_varijabla naziv="DomainObject.Predmet.ProtustrankaFormated_1">  WATER PARK ROGOZNICA j.d.o.o. za usluge</derivirana_varijabla>
  </DomainObject.Predmet.ProtustrankaFormated>
  <DomainObject.Predmet.ProtustrankaFormatedOIB>
    <izvorni_sadrzaj>  WATER PARK ROGOZNICA j.d.o.o. za usluge, OIB 85857363889</izvorni_sadrzaj>
    <derivirana_varijabla naziv="DomainObject.Predmet.ProtustrankaFormatedOIB_1">  WATER PARK ROGOZNICA j.d.o.o. za usluge, OIB 85857363889</derivirana_varijabla>
  </DomainObject.Predmet.ProtustrankaFormatedOIB>
  <DomainObject.Predmet.ProtustrankaFormatedWithAdress>
    <izvorni_sadrzaj> WATER PARK ROGOZNICA j.d.o.o. za usluge, Kanica 207 E , 22202 Rogoznica</izvorni_sadrzaj>
    <derivirana_varijabla naziv="DomainObject.Predmet.ProtustrankaFormatedWithAdress_1"> WATER PARK ROGOZNICA j.d.o.o. za usluge, Kanica 207 E , 22202 Rogoznica</derivirana_varijabla>
  </DomainObject.Predmet.ProtustrankaFormatedWithAdress>
  <DomainObject.Predmet.ProtustrankaFormatedWithAdressOIB>
    <izvorni_sadrzaj> WATER PARK ROGOZNICA j.d.o.o. za usluge, OIB 85857363889, Kanica 207 E , 22202 Rogoznica</izvorni_sadrzaj>
    <derivirana_varijabla naziv="DomainObject.Predmet.ProtustrankaFormatedWithAdressOIB_1"> WATER PARK ROGOZNICA j.d.o.o. za usluge, OIB 85857363889, Kanica 207 E , 22202 Rogoznica</derivirana_varijabla>
  </DomainObject.Predmet.ProtustrankaFormatedWithAdressOIB>
  <DomainObject.Predmet.ProtustrankaWithAdress>
    <izvorni_sadrzaj>WATER PARK ROGOZNICA j.d.o.o. za usluge Kanica 207 E , 22202 Rogoznica</izvorni_sadrzaj>
    <derivirana_varijabla naziv="DomainObject.Predmet.ProtustrankaWithAdress_1">WATER PARK ROGOZNICA j.d.o.o. za usluge Kanica 207 E , 22202 Rogoznica</derivirana_varijabla>
  </DomainObject.Predmet.ProtustrankaWithAdress>
  <DomainObject.Predmet.ProtustrankaWithAdressOIB>
    <izvorni_sadrzaj>WATER PARK ROGOZNICA j.d.o.o. za usluge, OIB 85857363889, Kanica 207 E , 22202 Rogoznica</izvorni_sadrzaj>
    <derivirana_varijabla naziv="DomainObject.Predmet.ProtustrankaWithAdressOIB_1">WATER PARK ROGOZNICA j.d.o.o. za usluge, OIB 85857363889, Kanica 207 E , 22202 Rogoznica</derivirana_varijabla>
  </DomainObject.Predmet.ProtustrankaWithAdressOIB>
  <DomainObject.Predmet.ProtustrankaNazivFormated>
    <izvorni_sadrzaj>WATER PARK ROGOZNICA j.d.o.o. za usluge</izvorni_sadrzaj>
    <derivirana_varijabla naziv="DomainObject.Predmet.ProtustrankaNazivFormated_1">WATER PARK ROGOZNICA j.d.o.o. za usluge</derivirana_varijabla>
  </DomainObject.Predmet.ProtustrankaNazivFormated>
  <DomainObject.Predmet.ProtustrankaNazivFormatedOIB>
    <izvorni_sadrzaj>WATER PARK ROGOZNICA j.d.o.o. za usluge, OIB 85857363889</izvorni_sadrzaj>
    <derivirana_varijabla naziv="DomainObject.Predmet.ProtustrankaNazivFormatedOIB_1">WATER PARK ROGOZNICA j.d.o.o. za usluge, OIB 85857363889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WATER PARK ROGOZNICA j.d.o.o. za usluge</item>
    </izvorni_sadrzaj>
    <derivirana_varijabla naziv="DomainObject.Predmet.ProtuStrankaListFormated_1">
      <item>WATER PARK ROGOZNICA j.d.o.o. za usluge</item>
    </derivirana_varijabla>
  </DomainObject.Predmet.ProtuStrankaListFormated>
  <DomainObject.Predmet.ProtuStrankaListFormatedOIB>
    <izvorni_sadrzaj>
      <item>WATER PARK ROGOZNICA j.d.o.o. za usluge, OIB 85857363889</item>
    </izvorni_sadrzaj>
    <derivirana_varijabla naziv="DomainObject.Predmet.ProtuStrankaListFormatedOIB_1">
      <item>WATER PARK ROGOZNICA j.d.o.o. za usluge, OIB 85857363889</item>
    </derivirana_varijabla>
  </DomainObject.Predmet.ProtuStrankaListFormatedOIB>
  <DomainObject.Predmet.ProtuStrankaListFormatedWithAdress>
    <izvorni_sadrzaj>
      <item>WATER PARK ROGOZNICA j.d.o.o. za usluge, Kanica 207 E , 22202 Rogoznica</item>
    </izvorni_sadrzaj>
    <derivirana_varijabla naziv="DomainObject.Predmet.ProtuStrankaListFormatedWithAdress_1">
      <item>WATER PARK ROGOZNICA j.d.o.o. za usluge, Kanica 207 E , 22202 Rogoznica</item>
    </derivirana_varijabla>
  </DomainObject.Predmet.ProtuStrankaListFormatedWithAdress>
  <DomainObject.Predmet.ProtuStrankaListFormatedWithAdressOIB>
    <izvorni_sadrzaj>
      <item>WATER PARK ROGOZNICA j.d.o.o. za usluge, OIB 85857363889, Kanica 207 E , 22202 Rogoznica</item>
    </izvorni_sadrzaj>
    <derivirana_varijabla naziv="DomainObject.Predmet.ProtuStrankaListFormatedWithAdressOIB_1">
      <item>WATER PARK ROGOZNICA j.d.o.o. za usluge, OIB 85857363889, Kanica 207 E , 22202 Rogoznica</item>
    </derivirana_varijabla>
  </DomainObject.Predmet.ProtuStrankaListFormatedWithAdressOIB>
  <DomainObject.Predmet.ProtuStrankaListNazivFormated>
    <izvorni_sadrzaj>
      <item>WATER PARK ROGOZNICA j.d.o.o. za usluge</item>
    </izvorni_sadrzaj>
    <derivirana_varijabla naziv="DomainObject.Predmet.ProtuStrankaListNazivFormated_1">
      <item>WATER PARK ROGOZNICA j.d.o.o. za usluge</item>
    </derivirana_varijabla>
  </DomainObject.Predmet.ProtuStrankaListNazivFormated>
  <DomainObject.Predmet.ProtuStrankaListNazivFormatedOIB>
    <izvorni_sadrzaj>
      <item>WATER PARK ROGOZNICA j.d.o.o. za usluge, OIB 85857363889</item>
    </izvorni_sadrzaj>
    <derivirana_varijabla naziv="DomainObject.Predmet.ProtuStrankaListNazivFormatedOIB_1">
      <item>WATER PARK ROGOZNICA j.d.o.o. za usluge, OIB 85857363889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WATER PARK ROGOZNICA j.d.o.o. za usluge</izvorni_sadrzaj>
    <derivirana_varijabla naziv="DomainObject.Predmet.ProtustrankaIDrugi_1">WATER PARK ROGOZNICA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WATER PARK ROGOZNICA j.d.o.o. za usluge, OIB 85857363889, Kanica 207 E , 22202 Rogoznica</izvorni_sadrzaj>
    <derivirana_varijabla naziv="DomainObject.Predmet.ProtustrankaIDrugiAdressOIB_1">WATER PARK ROGOZNICA j.d.o.o. za usluge, OIB 85857363889, Kanica 207 E 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WATER PARK ROGOZNICA j.d.o.o. za usluge</item>
    </izvorni_sadrzaj>
    <derivirana_varijabla naziv="DomainObject.Predmet.SudioniciListNaziv_1">
      <item>FINA - Podružnica Šibenik</item>
      <item>WATER PARK ROGOZNICA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WATER PARK ROGOZNICA j.d.o.o. za usluge, OIB 85857363889, Kanica 207 E ,22202 Rogoznica</item>
    </izvorni_sadrzaj>
    <derivirana_varijabla naziv="DomainObject.Predmet.SudioniciListAdressOIB_1">
      <item>FINA - Podružnica Šibenik, OIB 85821130368, Perivoj L. Marune 1,22000 Šibenik</item>
      <item>WATER PARK ROGOZNICA j.d.o.o. za usluge, OIB 85857363889, Kanica 207 E 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85857363889</item>
    </izvorni_sadrzaj>
    <derivirana_varijabla naziv="DomainObject.Predmet.SudioniciListNazivOIB_1">
      <item>, OIB 85821130368</item>
      <item>, OIB 85857363889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St-395/2018-5</izvorni_sadrzaj>
    <derivirana_varijabla naziv="DomainObject.PredzadnjaOdlukaIzPredmeta.Oznaka_1">St-395/2018-5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3008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2019-02-20T10:43:00Z</dcterms:created>
  <dc:creator>Anamarija Kovačić Milković</dc:creator>
  <cp:lastModifiedBy>Anamarija Kovačić Milković</cp:lastModifiedBy>
  <cp:lastPrinted>2019-02-05T09:06:00Z</cp:lastPrinted>
  <dcterms:modified xmlns:xsi="http://www.w3.org/2001/XMLSchema-instance" xsi:type="dcterms:W3CDTF">2019-02-21T14:21:00Z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(6-St-395-18-otvaranje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